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5796B" w14:textId="77777777" w:rsidR="00C96FD9" w:rsidRDefault="00296CEF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E601DD" w:rsidRPr="00E601DD">
        <w:rPr>
          <w:b/>
          <w:i/>
          <w:sz w:val="28"/>
          <w:szCs w:val="22"/>
        </w:rPr>
        <w:t>R5s210953</w:t>
      </w:r>
    </w:p>
    <w:p w14:paraId="782FE438" w14:textId="77777777" w:rsidR="00C96FD9" w:rsidRDefault="00C509C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6CEF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296CEF">
        <w:rPr>
          <w:b/>
          <w:sz w:val="24"/>
        </w:rPr>
        <w:t xml:space="preserve">, </w:t>
      </w:r>
      <w:r w:rsidR="00C96FD9">
        <w:fldChar w:fldCharType="begin"/>
      </w:r>
      <w:r w:rsidR="00296CEF">
        <w:instrText xml:space="preserve"> DOCPROPERTY  Country  \* MERGEFORMAT </w:instrText>
      </w:r>
      <w:r w:rsidR="00C96FD9">
        <w:fldChar w:fldCharType="end"/>
      </w:r>
      <w:r w:rsidR="00296CEF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CEF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296CEF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CEF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6FD9" w14:paraId="745F5C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33D31" w14:textId="77777777" w:rsidR="00C96FD9" w:rsidRDefault="00296C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96FD9" w14:paraId="22208C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FD3E4" w14:textId="77777777"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6FD9" w14:paraId="327B2A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64613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7F4DE1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0E1A67" w14:textId="77777777" w:rsidR="00C96FD9" w:rsidRDefault="00C96F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17A647" w14:textId="77777777" w:rsidR="00C96FD9" w:rsidRDefault="00C509C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CEF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296CEF">
              <w:rPr>
                <w:b/>
                <w:sz w:val="28"/>
              </w:rPr>
              <w:t>5</w:t>
            </w:r>
            <w:bookmarkEnd w:id="0"/>
            <w:bookmarkEnd w:id="1"/>
            <w:r w:rsidR="00296CEF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52C8DD" w14:textId="77777777"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07C4E" w14:textId="77777777" w:rsidR="00C96FD9" w:rsidRDefault="00BA7B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A7BDC">
              <w:rPr>
                <w:b/>
                <w:sz w:val="28"/>
                <w:szCs w:val="22"/>
              </w:rPr>
              <w:t>1895</w:t>
            </w:r>
          </w:p>
        </w:tc>
        <w:tc>
          <w:tcPr>
            <w:tcW w:w="709" w:type="dxa"/>
          </w:tcPr>
          <w:p w14:paraId="26DDBB1E" w14:textId="77777777" w:rsidR="00C96FD9" w:rsidRDefault="00296C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02E44" w14:textId="77777777" w:rsidR="00C96FD9" w:rsidRDefault="00296CE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BDB9B4E" w14:textId="77777777" w:rsidR="00C96FD9" w:rsidRDefault="00296C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1C671" w14:textId="77777777" w:rsidR="00C96FD9" w:rsidRDefault="00296CEF" w:rsidP="00926355">
            <w:pPr>
              <w:pStyle w:val="CRCoverPage"/>
              <w:spacing w:after="0"/>
              <w:jc w:val="center"/>
              <w:rPr>
                <w:sz w:val="28"/>
              </w:rPr>
            </w:pPr>
            <w:r w:rsidRPr="00926355">
              <w:rPr>
                <w:b/>
                <w:sz w:val="28"/>
              </w:rPr>
              <w:t>1</w:t>
            </w:r>
            <w:r w:rsidRPr="00926355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926355">
              <w:rPr>
                <w:b/>
                <w:sz w:val="28"/>
              </w:rPr>
              <w:t>.</w:t>
            </w:r>
            <w:r w:rsidR="00926355" w:rsidRPr="00926355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9263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6C55A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442565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24EC9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3EFFFA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AD78CB" w14:textId="77777777" w:rsidR="00C96FD9" w:rsidRDefault="00296C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6FD9" w14:paraId="73809701" w14:textId="77777777">
        <w:tc>
          <w:tcPr>
            <w:tcW w:w="9641" w:type="dxa"/>
            <w:gridSpan w:val="9"/>
          </w:tcPr>
          <w:p w14:paraId="7D45A2B9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DEEAF" w14:textId="77777777" w:rsidR="00C96FD9" w:rsidRDefault="00C96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6FD9" w14:paraId="0F08FD84" w14:textId="77777777">
        <w:tc>
          <w:tcPr>
            <w:tcW w:w="2835" w:type="dxa"/>
          </w:tcPr>
          <w:p w14:paraId="282A8A04" w14:textId="77777777" w:rsidR="00C96FD9" w:rsidRDefault="00296C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FD7826" w14:textId="77777777" w:rsidR="00C96FD9" w:rsidRDefault="00296C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023A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D3C4C" w14:textId="77777777"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EF632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5793AF" w14:textId="77777777"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99145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D6BEBC" w14:textId="77777777" w:rsidR="00C96FD9" w:rsidRDefault="00296C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014C0" w14:textId="77777777" w:rsidR="00C96FD9" w:rsidRDefault="00C96F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F27CC7" w14:textId="77777777" w:rsidR="00C96FD9" w:rsidRDefault="00C96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6FD9" w14:paraId="31C10BB5" w14:textId="77777777">
        <w:tc>
          <w:tcPr>
            <w:tcW w:w="9640" w:type="dxa"/>
            <w:gridSpan w:val="11"/>
          </w:tcPr>
          <w:p w14:paraId="7FA9D799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4A77B3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AF3CC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7B92B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Correction to NR5GC testcase </w:t>
            </w:r>
            <w:r>
              <w:rPr>
                <w:rFonts w:eastAsia="SimSun" w:cs="Arial" w:hint="eastAsia"/>
                <w:lang w:val="en-US" w:eastAsia="zh-CN"/>
              </w:rPr>
              <w:t>7.1.1.3.8.2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C96FD9" w14:paraId="6C32F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EC997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8932D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7632C8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8C533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23EDF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C96FD9" w14:paraId="67935C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52223C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802E2" w14:textId="77777777" w:rsidR="00C96FD9" w:rsidRDefault="00296CE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96FD9" w14:paraId="16C07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3C115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30D41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332B4F2C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701C875C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1D0A8" w14:textId="77777777" w:rsidR="00C96FD9" w:rsidRDefault="00296CE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C2E76CD" w14:textId="77777777" w:rsidR="00C96FD9" w:rsidRDefault="00C96F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07209" w14:textId="77777777" w:rsidR="00C96FD9" w:rsidRDefault="00296C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39BC3" w14:textId="77777777" w:rsidR="00C96FD9" w:rsidRDefault="00296CEF" w:rsidP="00BD74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BD7435">
              <w:rPr>
                <w:rFonts w:eastAsia="SimSun" w:hint="eastAsia"/>
                <w:lang w:val="en-US" w:eastAsia="zh-CN"/>
              </w:rPr>
              <w:t>27</w:t>
            </w:r>
          </w:p>
        </w:tc>
      </w:tr>
      <w:tr w:rsidR="00C96FD9" w14:paraId="7F13F5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8921D4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3897F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EB1EB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9C43AF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D7D12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79717EB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D05AE0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3B224F" w14:textId="77777777" w:rsidR="00C96FD9" w:rsidRDefault="00296CEF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A00FDC" w14:textId="77777777" w:rsidR="00C96FD9" w:rsidRDefault="00C96F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D389F" w14:textId="77777777" w:rsidR="00C96FD9" w:rsidRDefault="00296C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C21376" w14:textId="77777777" w:rsidR="00C96FD9" w:rsidRDefault="00C509C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6CEF">
              <w:t>Rel-1</w:t>
            </w:r>
            <w:r w:rsidR="00296CEF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96FD9" w14:paraId="11F1F1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62A90" w14:textId="77777777"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B9D44" w14:textId="77777777" w:rsidR="00C96FD9" w:rsidRDefault="00296C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7D3A6D" w14:textId="77777777" w:rsidR="00C96FD9" w:rsidRDefault="00296C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376A33" w14:textId="77777777" w:rsidR="00C96FD9" w:rsidRDefault="00296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6FD9" w14:paraId="54DAC412" w14:textId="77777777">
        <w:tc>
          <w:tcPr>
            <w:tcW w:w="1843" w:type="dxa"/>
          </w:tcPr>
          <w:p w14:paraId="09BA8235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1DAFB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110E51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0CE2A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2031E" w14:textId="77777777" w:rsidR="00C96FD9" w:rsidRDefault="00BD7435" w:rsidP="00510F8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</w:t>
            </w:r>
            <w:r w:rsidR="007B6438">
              <w:rPr>
                <w:rFonts w:hint="eastAsia"/>
                <w:lang w:eastAsia="zh-CN"/>
              </w:rPr>
              <w:t xml:space="preserve"> </w:t>
            </w:r>
            <w:r w:rsidR="00395C25">
              <w:rPr>
                <w:rFonts w:hint="eastAsia"/>
                <w:lang w:eastAsia="zh-CN"/>
              </w:rPr>
              <w:t>test loop i</w:t>
            </w:r>
            <w:r w:rsidR="00AD513B">
              <w:rPr>
                <w:rFonts w:hint="eastAsia"/>
                <w:lang w:eastAsia="zh-CN"/>
              </w:rPr>
              <w:t>s not needed for this test case</w:t>
            </w:r>
            <w:r w:rsidR="00E108EC">
              <w:rPr>
                <w:rFonts w:hint="eastAsia"/>
                <w:lang w:eastAsia="zh-CN"/>
              </w:rPr>
              <w:t>.</w:t>
            </w:r>
            <w:r w:rsidR="00E108EC">
              <w:rPr>
                <w:lang w:eastAsia="zh-CN"/>
              </w:rPr>
              <w:t xml:space="preserve"> A Conformant UE may fail the TC</w:t>
            </w:r>
            <w:r w:rsidR="00E108EC">
              <w:rPr>
                <w:rFonts w:hint="eastAsia"/>
                <w:lang w:eastAsia="zh-CN"/>
              </w:rPr>
              <w:t xml:space="preserve"> when </w:t>
            </w:r>
            <w:proofErr w:type="gramStart"/>
            <w:r w:rsidR="00E108EC">
              <w:rPr>
                <w:rFonts w:hint="eastAsia"/>
                <w:lang w:eastAsia="zh-CN"/>
              </w:rPr>
              <w:t>require  UE</w:t>
            </w:r>
            <w:proofErr w:type="gramEnd"/>
            <w:r w:rsidR="00E108EC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E108EC">
              <w:rPr>
                <w:rFonts w:hint="eastAsia"/>
                <w:lang w:eastAsia="zh-CN"/>
              </w:rPr>
              <w:t>upen</w:t>
            </w:r>
            <w:proofErr w:type="spellEnd"/>
            <w:r w:rsidR="00E108EC">
              <w:rPr>
                <w:rFonts w:hint="eastAsia"/>
                <w:lang w:eastAsia="zh-CN"/>
              </w:rPr>
              <w:t xml:space="preserve"> the test loop because the test loop is never </w:t>
            </w:r>
            <w:r w:rsidR="00E108EC">
              <w:rPr>
                <w:lang w:eastAsia="zh-CN"/>
              </w:rPr>
              <w:t>closed</w:t>
            </w:r>
            <w:r w:rsidR="00E108EC">
              <w:rPr>
                <w:rFonts w:hint="eastAsia"/>
                <w:lang w:eastAsia="zh-CN"/>
              </w:rPr>
              <w:t xml:space="preserve">. </w:t>
            </w:r>
          </w:p>
        </w:tc>
      </w:tr>
      <w:tr w:rsidR="00C96FD9" w14:paraId="46E36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96ACD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330CA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6567FB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9E03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8A67E" w14:textId="77777777" w:rsidR="00C96FD9" w:rsidRPr="00AD513B" w:rsidRDefault="00296CEF" w:rsidP="00F73EB7">
            <w:pPr>
              <w:pStyle w:val="NormalWeb"/>
              <w:spacing w:after="0" w:line="300" w:lineRule="atLeast"/>
              <w:ind w:firstLineChars="50" w:firstLine="100"/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</w:rPr>
            </w:pPr>
            <w:r w:rsidRPr="00812067">
              <w:rPr>
                <w:rFonts w:ascii="Arial" w:hAnsi="Arial"/>
                <w:sz w:val="20"/>
                <w:lang w:eastAsia="zh-CN"/>
              </w:rPr>
              <w:t xml:space="preserve">Remove the open loop </w:t>
            </w:r>
            <w:r w:rsidR="00AD513B" w:rsidRPr="00AD513B">
              <w:rPr>
                <w:rFonts w:ascii="Arial" w:hAnsi="Arial" w:hint="eastAsia"/>
                <w:sz w:val="20"/>
                <w:lang w:eastAsia="zh-CN"/>
              </w:rPr>
              <w:t>procedure</w:t>
            </w:r>
            <w:r w:rsidRPr="00812067">
              <w:rPr>
                <w:rFonts w:ascii="Arial" w:hAnsi="Arial"/>
                <w:sz w:val="20"/>
                <w:lang w:eastAsia="zh-CN"/>
              </w:rPr>
              <w:t xml:space="preserve"> at the end of the test</w:t>
            </w:r>
            <w:r w:rsidR="00812067">
              <w:rPr>
                <w:rFonts w:ascii="Arial" w:hAnsi="Arial" w:hint="eastAsia"/>
                <w:sz w:val="20"/>
                <w:lang w:eastAsia="zh-CN"/>
              </w:rPr>
              <w:t xml:space="preserve"> case.</w:t>
            </w:r>
          </w:p>
        </w:tc>
      </w:tr>
      <w:tr w:rsidR="00C96FD9" w14:paraId="78607D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C15E4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0A896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3B7D75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500F3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227CC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C96FD9" w14:paraId="2997FBB6" w14:textId="77777777">
        <w:tc>
          <w:tcPr>
            <w:tcW w:w="2694" w:type="dxa"/>
            <w:gridSpan w:val="2"/>
          </w:tcPr>
          <w:p w14:paraId="570FD3C2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3B938B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CBFB0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04225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654CB" w14:textId="77777777" w:rsidR="00C96FD9" w:rsidRDefault="008E25FC" w:rsidP="008E25FC">
            <w:pPr>
              <w:pStyle w:val="CRCoverPage"/>
              <w:spacing w:after="0"/>
              <w:ind w:left="100"/>
            </w:pPr>
            <w:r w:rsidRPr="00781202">
              <w:rPr>
                <w:rFonts w:hint="eastAsia"/>
                <w:lang w:eastAsia="zh-CN"/>
              </w:rPr>
              <w:t>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  <w:r w:rsidRPr="0078120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,</w:t>
            </w:r>
            <w:r w:rsidR="00296CEF" w:rsidRPr="00781202">
              <w:rPr>
                <w:rFonts w:hint="eastAsia"/>
                <w:lang w:eastAsia="zh-CN"/>
              </w:rPr>
              <w:t>7.1.1.3.8</w:t>
            </w:r>
            <w:r w:rsidR="00296CEF" w:rsidRPr="00781202">
              <w:rPr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2.</w:t>
            </w:r>
            <w:r w:rsidR="00296CEF" w:rsidRPr="00781202">
              <w:rPr>
                <w:lang w:eastAsia="zh-CN"/>
              </w:rPr>
              <w:t>NR5GC</w:t>
            </w:r>
            <w:r>
              <w:rPr>
                <w:rFonts w:hint="eastAsia"/>
                <w:lang w:eastAsia="zh-CN"/>
              </w:rPr>
              <w:t>,</w:t>
            </w:r>
            <w:r w:rsidRPr="00781202">
              <w:rPr>
                <w:rFonts w:hint="eastAsia"/>
                <w:lang w:eastAsia="zh-CN"/>
              </w:rPr>
              <w:t xml:space="preserve"> 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</w:p>
        </w:tc>
      </w:tr>
      <w:tr w:rsidR="00C96FD9" w14:paraId="7CF848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39BB6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7B9F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1F3199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73C2" w14:textId="77777777"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BC0CE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064D1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4898CA" w14:textId="77777777" w:rsidR="00C96FD9" w:rsidRDefault="00C96F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1A68C1" w14:textId="77777777" w:rsidR="00C96FD9" w:rsidRDefault="00C96FD9">
            <w:pPr>
              <w:pStyle w:val="CRCoverPage"/>
              <w:spacing w:after="0"/>
              <w:ind w:left="99"/>
            </w:pPr>
          </w:p>
        </w:tc>
      </w:tr>
      <w:tr w:rsidR="00C96FD9" w14:paraId="48ECBC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EC7EA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8310D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E9FC9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A49041" w14:textId="77777777" w:rsidR="00C96FD9" w:rsidRDefault="00296C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EC3DC" w14:textId="77777777"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 w14:paraId="79181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87E4" w14:textId="77777777"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008DA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0508F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2F7516" w14:textId="77777777" w:rsidR="00C96FD9" w:rsidRDefault="00296C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B9FA3" w14:textId="77777777" w:rsidR="00C96FD9" w:rsidRDefault="00296C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6FD9" w14:paraId="7EC096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9159C" w14:textId="77777777"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ED260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9520A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7D2711" w14:textId="77777777" w:rsidR="00C96FD9" w:rsidRDefault="00296C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0A46C" w14:textId="77777777"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 w14:paraId="09AD33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7EB2" w14:textId="77777777"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C5533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722841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ED67A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6D9A3" w14:textId="77777777" w:rsidR="00C96FD9" w:rsidRDefault="00C96FD9">
            <w:pPr>
              <w:pStyle w:val="CRCoverPage"/>
              <w:spacing w:after="0"/>
              <w:ind w:left="100"/>
            </w:pPr>
          </w:p>
        </w:tc>
      </w:tr>
      <w:tr w:rsidR="00C96FD9" w14:paraId="1AF1E7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1D5A8" w14:textId="77777777"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1E42B4" w14:textId="77777777" w:rsidR="00C96FD9" w:rsidRDefault="00C96F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6FD9" w14:paraId="43B08D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79432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D1662" w14:textId="77777777" w:rsidR="00C96FD9" w:rsidRDefault="00C96FD9">
            <w:pPr>
              <w:pStyle w:val="CRCoverPage"/>
              <w:spacing w:after="0"/>
              <w:ind w:left="100"/>
            </w:pPr>
          </w:p>
        </w:tc>
      </w:tr>
    </w:tbl>
    <w:p w14:paraId="673A40DB" w14:textId="77777777" w:rsidR="00C96FD9" w:rsidRDefault="00C96FD9">
      <w:pPr>
        <w:pStyle w:val="CRCoverPage"/>
        <w:spacing w:after="0"/>
        <w:rPr>
          <w:sz w:val="8"/>
          <w:szCs w:val="8"/>
        </w:rPr>
      </w:pPr>
    </w:p>
    <w:p w14:paraId="40D7106A" w14:textId="77777777" w:rsidR="00C96FD9" w:rsidRDefault="00C96FD9">
      <w:pPr>
        <w:sectPr w:rsidR="00C96FD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9D79D8" w14:textId="77777777" w:rsidR="00C96FD9" w:rsidRDefault="00296CE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80949977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55803F2" w14:textId="77777777" w:rsidR="004B6D18" w:rsidRDefault="00C96FD9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296CEF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4B6D18" w:rsidRPr="0005628F">
        <w:rPr>
          <w:rFonts w:cs="Arial"/>
          <w:iCs/>
          <w:noProof/>
        </w:rPr>
        <w:t>Table of Contents</w:t>
      </w:r>
      <w:r w:rsidR="004B6D18">
        <w:rPr>
          <w:noProof/>
        </w:rPr>
        <w:tab/>
      </w:r>
      <w:r w:rsidR="004B6D18">
        <w:rPr>
          <w:noProof/>
        </w:rPr>
        <w:fldChar w:fldCharType="begin"/>
      </w:r>
      <w:r w:rsidR="004B6D18">
        <w:rPr>
          <w:noProof/>
        </w:rPr>
        <w:instrText xml:space="preserve"> PAGEREF _Toc80949977 \h </w:instrText>
      </w:r>
      <w:r w:rsidR="004B6D18">
        <w:rPr>
          <w:noProof/>
        </w:rPr>
      </w:r>
      <w:r w:rsidR="004B6D18">
        <w:rPr>
          <w:noProof/>
        </w:rPr>
        <w:fldChar w:fldCharType="separate"/>
      </w:r>
      <w:r w:rsidR="004B6D18">
        <w:rPr>
          <w:noProof/>
        </w:rPr>
        <w:t>2</w:t>
      </w:r>
      <w:r w:rsidR="004B6D18">
        <w:rPr>
          <w:noProof/>
        </w:rPr>
        <w:fldChar w:fldCharType="end"/>
      </w:r>
    </w:p>
    <w:p w14:paraId="2C9C48C3" w14:textId="77777777" w:rsidR="004B6D18" w:rsidRDefault="004B6D1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2A01F42" w14:textId="77777777" w:rsidR="004B6D18" w:rsidRDefault="004B6D1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</w:rPr>
        <w:t>Corrections required</w:t>
      </w:r>
      <w:r w:rsidRPr="0005628F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DBE637" w14:textId="77777777" w:rsidR="004B6D18" w:rsidRDefault="004B6D18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61BB183" w14:textId="77777777" w:rsidR="00C96FD9" w:rsidRDefault="00C96FD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296CEF">
        <w:rPr>
          <w:lang w:val="pt-BR"/>
        </w:rPr>
        <w:br w:type="page"/>
      </w:r>
    </w:p>
    <w:p w14:paraId="5F75BDCA" w14:textId="77777777" w:rsidR="00C96FD9" w:rsidRDefault="00296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0949978"/>
      <w:r>
        <w:rPr>
          <w:b/>
          <w:lang w:eastAsia="ja-JP"/>
        </w:rPr>
        <w:lastRenderedPageBreak/>
        <w:t>Overview</w:t>
      </w:r>
      <w:bookmarkEnd w:id="4"/>
      <w:bookmarkEnd w:id="5"/>
    </w:p>
    <w:p w14:paraId="42FEC7FF" w14:textId="77777777" w:rsidR="00C96FD9" w:rsidRDefault="00296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proofErr w:type="gramStart"/>
      <w:r>
        <w:rPr>
          <w:rFonts w:cs="Arial" w:hint="eastAsia"/>
          <w:lang w:eastAsia="zh-CN"/>
        </w:rPr>
        <w:t xml:space="preserve">24  </w:t>
      </w:r>
      <w:r>
        <w:rPr>
          <w:rFonts w:cs="Arial"/>
        </w:rPr>
        <w:t>related</w:t>
      </w:r>
      <w:proofErr w:type="gramEnd"/>
      <w:r>
        <w:rPr>
          <w:rFonts w:cs="Arial"/>
        </w:rPr>
        <w:t xml:space="preserve"> to the title of this CR.</w:t>
      </w:r>
    </w:p>
    <w:p w14:paraId="434B64C4" w14:textId="77777777" w:rsidR="00C96FD9" w:rsidRDefault="00296CEF" w:rsidP="00BD74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3E6598F5" w14:textId="77777777" w:rsidR="00C96FD9" w:rsidRDefault="00296CE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80949979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  <w:proofErr w:type="spellEnd"/>
    </w:p>
    <w:p w14:paraId="5AA9BC1B" w14:textId="77777777" w:rsidR="00C96FD9" w:rsidRDefault="00296C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80949980"/>
      <w:bookmarkStart w:id="11" w:name="_Toc295288971"/>
      <w:bookmarkStart w:id="12" w:name="_Toc122434493"/>
      <w:bookmarkStart w:id="13" w:name="_Toc2266"/>
      <w:bookmarkStart w:id="14" w:name="_Toc325725665"/>
      <w:bookmarkStart w:id="15" w:name="_Toc122434494"/>
      <w:bookmarkStart w:id="16" w:name="_Toc295288970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96FD9" w14:paraId="39C1A559" w14:textId="77777777">
        <w:trPr>
          <w:trHeight w:val="447"/>
        </w:trPr>
        <w:tc>
          <w:tcPr>
            <w:tcW w:w="1985" w:type="dxa"/>
          </w:tcPr>
          <w:p w14:paraId="3CA22E20" w14:textId="77777777" w:rsidR="00C96FD9" w:rsidRDefault="00296C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0650E" w14:textId="77777777" w:rsidR="00C96FD9" w:rsidRDefault="00296CEF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>f_TC_7_1_1_3_8_NR_Common</w:t>
            </w:r>
          </w:p>
        </w:tc>
      </w:tr>
      <w:tr w:rsidR="00C96FD9" w14:paraId="36078B15" w14:textId="77777777">
        <w:trPr>
          <w:trHeight w:val="452"/>
        </w:trPr>
        <w:tc>
          <w:tcPr>
            <w:tcW w:w="1985" w:type="dxa"/>
          </w:tcPr>
          <w:p w14:paraId="54F12A50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116E1" w14:textId="77777777" w:rsidR="00C96FD9" w:rsidRDefault="00510F8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 test loop is not needed for this test case.</w:t>
            </w:r>
            <w:r>
              <w:rPr>
                <w:lang w:eastAsia="zh-CN"/>
              </w:rPr>
              <w:t xml:space="preserve"> A Conformant UE may fail the TC</w:t>
            </w:r>
            <w:r>
              <w:rPr>
                <w:rFonts w:hint="eastAsia"/>
                <w:lang w:eastAsia="zh-CN"/>
              </w:rPr>
              <w:t xml:space="preserve"> when </w:t>
            </w:r>
            <w:proofErr w:type="gramStart"/>
            <w:r>
              <w:rPr>
                <w:rFonts w:hint="eastAsia"/>
                <w:lang w:eastAsia="zh-CN"/>
              </w:rPr>
              <w:t>require  UE</w:t>
            </w:r>
            <w:proofErr w:type="gramEnd"/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upen</w:t>
            </w:r>
            <w:proofErr w:type="spellEnd"/>
            <w:r>
              <w:rPr>
                <w:rFonts w:hint="eastAsia"/>
                <w:lang w:eastAsia="zh-CN"/>
              </w:rPr>
              <w:t xml:space="preserve"> the test loop because the test loop is never </w:t>
            </w:r>
            <w:r>
              <w:rPr>
                <w:lang w:eastAsia="zh-CN"/>
              </w:rPr>
              <w:t>closed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6FD9" w14:paraId="4D97DD53" w14:textId="77777777">
        <w:tc>
          <w:tcPr>
            <w:tcW w:w="1985" w:type="dxa"/>
          </w:tcPr>
          <w:p w14:paraId="5A6F7A32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AFBAA4" w14:textId="77777777" w:rsidR="00C96FD9" w:rsidRPr="00BF0985" w:rsidRDefault="00D13632" w:rsidP="00BF0985">
            <w:pPr>
              <w:spacing w:after="150" w:line="210" w:lineRule="atLeast"/>
              <w:rPr>
                <w:rFonts w:eastAsiaTheme="minorEastAsia"/>
              </w:rPr>
            </w:pPr>
            <w:r w:rsidRPr="00812067">
              <w:rPr>
                <w:rFonts w:ascii="Arial" w:hAnsi="Arial"/>
                <w:lang w:eastAsia="zh-CN"/>
              </w:rPr>
              <w:t xml:space="preserve">Remove the open loop </w:t>
            </w:r>
            <w:r w:rsidRPr="00AD513B">
              <w:rPr>
                <w:rFonts w:ascii="Arial" w:hAnsi="Arial" w:hint="eastAsia"/>
                <w:lang w:eastAsia="zh-CN"/>
              </w:rPr>
              <w:t>procedure</w:t>
            </w:r>
            <w:r w:rsidRPr="00812067">
              <w:rPr>
                <w:rFonts w:ascii="Arial" w:hAnsi="Arial"/>
                <w:lang w:eastAsia="zh-CN"/>
              </w:rPr>
              <w:t xml:space="preserve"> at the end of the test</w:t>
            </w:r>
            <w:r>
              <w:rPr>
                <w:rFonts w:ascii="Arial" w:hAnsi="Arial" w:hint="eastAsia"/>
                <w:lang w:eastAsia="zh-CN"/>
              </w:rPr>
              <w:t xml:space="preserve"> case.</w:t>
            </w:r>
          </w:p>
        </w:tc>
      </w:tr>
      <w:tr w:rsidR="00C96FD9" w14:paraId="49B1BCBA" w14:textId="77777777">
        <w:tc>
          <w:tcPr>
            <w:tcW w:w="1985" w:type="dxa"/>
          </w:tcPr>
          <w:p w14:paraId="56129863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6CF9A4" w14:textId="77777777" w:rsidR="00C96FD9" w:rsidRDefault="00296CEF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MAC_CA_NR5GC.ttcn</w:t>
            </w:r>
          </w:p>
        </w:tc>
      </w:tr>
      <w:tr w:rsidR="00C96FD9" w14:paraId="66C9A9B2" w14:textId="77777777">
        <w:tc>
          <w:tcPr>
            <w:tcW w:w="1985" w:type="dxa"/>
          </w:tcPr>
          <w:p w14:paraId="42A21598" w14:textId="77777777" w:rsidR="00C96FD9" w:rsidRPr="00D12C1E" w:rsidRDefault="00296C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12C1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F2342E1" w14:textId="0690C5B9" w:rsidR="00C96FD9" w:rsidRPr="00D12C1E" w:rsidRDefault="00D12C1E">
            <w:pPr>
              <w:rPr>
                <w:rFonts w:ascii="Arial" w:hAnsi="Arial"/>
                <w:highlight w:val="cyan"/>
              </w:rPr>
            </w:pPr>
            <w:r w:rsidRPr="00D12C1E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1800A72" w14:textId="77777777" w:rsidR="00C96FD9" w:rsidRDefault="00C96FD9"/>
    <w:p w14:paraId="081DB021" w14:textId="77777777" w:rsidR="00C96FD9" w:rsidRDefault="00296CE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5FA870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271A00DD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2B9FED7C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</w:p>
    <w:p w14:paraId="316687A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456F418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5831976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018B4A6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7B30DE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0B29AD7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8EF886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</w:t>
      </w:r>
      <w:proofErr w:type="gramStart"/>
      <w:r>
        <w:rPr>
          <w:rFonts w:ascii="Calibri" w:hAnsi="Arial" w:cs="Arial" w:hint="eastAsia"/>
          <w:lang w:eastAsia="ja-JP"/>
        </w:rPr>
        <w:t>V1530Ext;</w:t>
      </w:r>
      <w:proofErr w:type="gramEnd"/>
    </w:p>
    <w:p w14:paraId="7851257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C175A1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  <w:proofErr w:type="gramEnd"/>
    </w:p>
    <w:p w14:paraId="06E70031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6FF0C4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14:paraId="6185D2C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</w:t>
      </w:r>
      <w:proofErr w:type="gramStart"/>
      <w:r>
        <w:rPr>
          <w:rFonts w:ascii="Calibri" w:hAnsi="Arial" w:cs="Arial" w:hint="eastAsia"/>
          <w:lang w:eastAsia="ja-JP"/>
        </w:rPr>
        <w:t>CA(</w:t>
      </w:r>
      <w:proofErr w:type="gramEnd"/>
      <w:r>
        <w:rPr>
          <w:rFonts w:ascii="Calibri" w:hAnsi="Arial" w:cs="Arial" w:hint="eastAsia"/>
          <w:lang w:eastAsia="ja-JP"/>
        </w:rPr>
        <w:t>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hAnsi="Arial" w:cs="Arial" w:hint="eastAsia"/>
          <w:lang w:eastAsia="ja-JP"/>
        </w:rPr>
        <w:t>); //@sic R5s211385 sic@</w:t>
      </w:r>
    </w:p>
    <w:p w14:paraId="65F4333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  /</w:t>
      </w:r>
      <w:proofErr w:type="gramEnd"/>
      <w:r>
        <w:rPr>
          <w:rFonts w:ascii="Calibri" w:hAnsi="Arial" w:cs="Arial" w:hint="eastAsia"/>
          <w:lang w:eastAsia="ja-JP"/>
        </w:rPr>
        <w:t>/@sic R5s210315 sic@</w:t>
      </w:r>
    </w:p>
    <w:p w14:paraId="645CFE9F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EA10475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6234EF84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23D5943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SCell,Scell</w:t>
      </w:r>
      <w:proofErr w:type="gramEnd"/>
      <w:r>
        <w:rPr>
          <w:rFonts w:ascii="Calibri" w:hAnsi="Arial" w:cs="Arial" w:hint="eastAsia"/>
          <w:lang w:eastAsia="ja-JP"/>
        </w:rPr>
        <w:t>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53A2CB3B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75B6F73" w14:textId="77777777" w:rsidR="00C96FD9" w:rsidRDefault="00395C25" w:rsidP="00395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79CF6085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3B6D50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3817AAE3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F03A08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</w:t>
      </w:r>
      <w:proofErr w:type="spellStart"/>
      <w:r>
        <w:rPr>
          <w:rFonts w:ascii="Calibri" w:hAnsi="Arial" w:cs="Arial" w:hint="eastAsia"/>
          <w:lang w:eastAsia="ja-JP"/>
        </w:rPr>
        <w:t>Postamble</w:t>
      </w:r>
      <w:proofErr w:type="spellEnd"/>
    </w:p>
    <w:p w14:paraId="4932419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f_NR_ULGrantConfiguration_Start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 // Def UL Grant Config</w:t>
      </w:r>
    </w:p>
    <w:p w14:paraId="280C3DDD" w14:textId="77777777" w:rsidR="00C96FD9" w:rsidRDefault="00296CEF" w:rsidP="00FD65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>f_NR5GC_OpenUE_TestLoopMode_Deactivate_TestMode(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p_PCell</w:t>
      </w:r>
      <w:proofErr w:type="spellEnd"/>
      <w:proofErr w:type="gramStart"/>
      <w:r>
        <w:rPr>
          <w:rFonts w:ascii="Calibri" w:hAnsi="Arial" w:cs="Arial" w:hint="eastAsia"/>
          <w:highlight w:val="yellow"/>
          <w:lang w:eastAsia="ja-JP"/>
        </w:rPr>
        <w:t>);</w:t>
      </w:r>
      <w:proofErr w:type="gramEnd"/>
    </w:p>
    <w:p w14:paraId="78AE1D99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AB2806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STATE_CONNECTED_3A);</w:t>
      </w:r>
    </w:p>
    <w:p w14:paraId="3CF3BE37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} //end of f_TC_7_1_1_3_8_NR_Common</w:t>
      </w:r>
    </w:p>
    <w:p w14:paraId="6DD50790" w14:textId="77777777" w:rsidR="00C96FD9" w:rsidRDefault="00296CE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2090195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532A274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1332B45B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</w:p>
    <w:p w14:paraId="1B3DB27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28F37969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1F857B4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SCGConfig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ED6126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558BDBB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</w:t>
      </w:r>
      <w:proofErr w:type="gramStart"/>
      <w:r>
        <w:rPr>
          <w:rFonts w:ascii="Calibri" w:hAnsi="Arial" w:cs="Arial" w:hint="eastAsia"/>
          <w:lang w:eastAsia="ja-JP"/>
        </w:rPr>
        <w:t>MsgRcvd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717807F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</w:t>
      </w:r>
      <w:proofErr w:type="gramStart"/>
      <w:r>
        <w:rPr>
          <w:rFonts w:ascii="Calibri" w:hAnsi="Arial" w:cs="Arial" w:hint="eastAsia"/>
          <w:lang w:eastAsia="ja-JP"/>
        </w:rPr>
        <w:t>Rcvd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24D57EF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</w:t>
      </w:r>
      <w:proofErr w:type="gramStart"/>
      <w:r>
        <w:rPr>
          <w:rFonts w:ascii="Calibri" w:hAnsi="Arial" w:cs="Arial" w:hint="eastAsia"/>
          <w:lang w:eastAsia="ja-JP"/>
        </w:rPr>
        <w:t>V1530Ext;</w:t>
      </w:r>
      <w:proofErr w:type="gramEnd"/>
    </w:p>
    <w:p w14:paraId="2D73CE0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  <w:proofErr w:type="gramEnd"/>
    </w:p>
    <w:p w14:paraId="4EB39A4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  <w:proofErr w:type="gramEnd"/>
    </w:p>
    <w:p w14:paraId="5B32E81E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AFF9B9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14:paraId="4AFFED4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</w:t>
      </w:r>
      <w:proofErr w:type="gramStart"/>
      <w:r>
        <w:rPr>
          <w:rFonts w:ascii="Calibri" w:hAnsi="Arial" w:cs="Arial" w:hint="eastAsia"/>
          <w:lang w:eastAsia="ja-JP"/>
        </w:rPr>
        <w:t>CA(</w:t>
      </w:r>
      <w:proofErr w:type="gramEnd"/>
      <w:r>
        <w:rPr>
          <w:rFonts w:ascii="Calibri" w:hAnsi="Arial" w:cs="Arial" w:hint="eastAsia"/>
          <w:lang w:eastAsia="ja-JP"/>
        </w:rPr>
        <w:t>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hAnsi="Arial" w:cs="Arial" w:hint="eastAsia"/>
          <w:lang w:eastAsia="ja-JP"/>
        </w:rPr>
        <w:t>); //@sic R5s211385 sic@</w:t>
      </w:r>
    </w:p>
    <w:p w14:paraId="573DBFD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  /</w:t>
      </w:r>
      <w:proofErr w:type="gramEnd"/>
      <w:r>
        <w:rPr>
          <w:rFonts w:ascii="Calibri" w:hAnsi="Arial" w:cs="Arial" w:hint="eastAsia"/>
          <w:lang w:eastAsia="ja-JP"/>
        </w:rPr>
        <w:t>/@sic R5s210315 sic@</w:t>
      </w:r>
    </w:p>
    <w:p w14:paraId="76F4694C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978878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3FF48795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23023FC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SCell,Scell</w:t>
      </w:r>
      <w:proofErr w:type="gramEnd"/>
      <w:r>
        <w:rPr>
          <w:rFonts w:ascii="Calibri" w:hAnsi="Arial" w:cs="Arial" w:hint="eastAsia"/>
          <w:lang w:eastAsia="ja-JP"/>
        </w:rPr>
        <w:t>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855E800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2B203A6" w14:textId="77777777" w:rsidR="00C96FD9" w:rsidRPr="00096DAA" w:rsidRDefault="00096DAA" w:rsidP="00096D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00" w:firstLine="400"/>
        <w:rPr>
          <w:rFonts w:ascii="Calibri" w:eastAsiaTheme="minorEastAsia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02429AE6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03D27B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</w:t>
      </w:r>
      <w:proofErr w:type="gramStart"/>
      <w:r>
        <w:rPr>
          <w:rFonts w:ascii="Calibri" w:hAnsi="Arial" w:cs="Arial" w:hint="eastAsia"/>
          <w:lang w:eastAsia="ja-JP"/>
        </w:rPr>
        <w:t>);</w:t>
      </w:r>
      <w:proofErr w:type="gramEnd"/>
    </w:p>
    <w:p w14:paraId="552AB215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1FEB0C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</w:t>
      </w:r>
      <w:proofErr w:type="spellStart"/>
      <w:r>
        <w:rPr>
          <w:rFonts w:ascii="Calibri" w:hAnsi="Arial" w:cs="Arial" w:hint="eastAsia"/>
          <w:lang w:eastAsia="ja-JP"/>
        </w:rPr>
        <w:t>Postamble</w:t>
      </w:r>
      <w:proofErr w:type="spellEnd"/>
    </w:p>
    <w:p w14:paraId="02D1E599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f_NR_ULGrantConfiguration_Start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 // Def UL Grant Config</w:t>
      </w:r>
    </w:p>
    <w:p w14:paraId="4961BD61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5AAFED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STATE_CONNECTED_3A);</w:t>
      </w:r>
    </w:p>
    <w:p w14:paraId="4BFE7AD5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7CBB0E39" w14:textId="77777777" w:rsidR="00C96FD9" w:rsidRDefault="00C96FD9">
      <w:pPr>
        <w:tabs>
          <w:tab w:val="left" w:pos="1152"/>
        </w:tabs>
        <w:rPr>
          <w:lang w:eastAsia="zh-CN"/>
        </w:rPr>
      </w:pPr>
    </w:p>
    <w:sectPr w:rsidR="00C96FD9" w:rsidSect="00C96F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DF6FB" w14:textId="77777777" w:rsidR="00C509CF" w:rsidRDefault="00C509CF" w:rsidP="00C96FD9">
      <w:pPr>
        <w:spacing w:after="0"/>
      </w:pPr>
      <w:r>
        <w:separator/>
      </w:r>
    </w:p>
  </w:endnote>
  <w:endnote w:type="continuationSeparator" w:id="0">
    <w:p w14:paraId="23CF2570" w14:textId="77777777" w:rsidR="00C509CF" w:rsidRDefault="00C509CF" w:rsidP="00C96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45E66" w14:textId="77777777" w:rsidR="00C509CF" w:rsidRDefault="00C509CF">
      <w:pPr>
        <w:spacing w:after="0"/>
      </w:pPr>
      <w:r>
        <w:separator/>
      </w:r>
    </w:p>
  </w:footnote>
  <w:footnote w:type="continuationSeparator" w:id="0">
    <w:p w14:paraId="59BC1C40" w14:textId="77777777" w:rsidR="00C509CF" w:rsidRDefault="00C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16BD1" w14:textId="77777777" w:rsidR="00C96FD9" w:rsidRDefault="00296CEF">
    <w:r>
      <w:t xml:space="preserve">Page </w:t>
    </w:r>
    <w:r w:rsidR="00C96FD9">
      <w:fldChar w:fldCharType="begin"/>
    </w:r>
    <w:r>
      <w:instrText>PAGE</w:instrText>
    </w:r>
    <w:r w:rsidR="00C96FD9">
      <w:fldChar w:fldCharType="separate"/>
    </w:r>
    <w:r>
      <w:t>1</w:t>
    </w:r>
    <w:r w:rsidR="00C96FD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65152" w14:textId="77777777" w:rsidR="00C96FD9" w:rsidRDefault="00C96F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053EF" w14:textId="77777777" w:rsidR="00C96FD9" w:rsidRDefault="00296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1693A" w14:textId="77777777" w:rsidR="00C96FD9" w:rsidRDefault="00C96F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DB8A4B1"/>
    <w:multiLevelType w:val="multilevel"/>
    <w:tmpl w:val="EDB8A4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52A"/>
    <w:rsid w:val="0006336F"/>
    <w:rsid w:val="00096DAA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2A7A"/>
    <w:rsid w:val="00472E6B"/>
    <w:rsid w:val="00473332"/>
    <w:rsid w:val="004746AF"/>
    <w:rsid w:val="004B6D18"/>
    <w:rsid w:val="004B75B7"/>
    <w:rsid w:val="005044FF"/>
    <w:rsid w:val="00510F87"/>
    <w:rsid w:val="0051580D"/>
    <w:rsid w:val="00547111"/>
    <w:rsid w:val="005561BF"/>
    <w:rsid w:val="005662F4"/>
    <w:rsid w:val="00592D74"/>
    <w:rsid w:val="005B6102"/>
    <w:rsid w:val="005C0089"/>
    <w:rsid w:val="005D05EC"/>
    <w:rsid w:val="005E2C44"/>
    <w:rsid w:val="005E689C"/>
    <w:rsid w:val="00621188"/>
    <w:rsid w:val="006257ED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67CED"/>
    <w:rsid w:val="0077686A"/>
    <w:rsid w:val="00781202"/>
    <w:rsid w:val="007865E3"/>
    <w:rsid w:val="00792342"/>
    <w:rsid w:val="007977A8"/>
    <w:rsid w:val="007B512A"/>
    <w:rsid w:val="007B6438"/>
    <w:rsid w:val="007C2097"/>
    <w:rsid w:val="007D6A07"/>
    <w:rsid w:val="007F7259"/>
    <w:rsid w:val="008040A8"/>
    <w:rsid w:val="00810C1B"/>
    <w:rsid w:val="00812067"/>
    <w:rsid w:val="008279FA"/>
    <w:rsid w:val="00830678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513B"/>
    <w:rsid w:val="00AD67A9"/>
    <w:rsid w:val="00AD6E4D"/>
    <w:rsid w:val="00B258BB"/>
    <w:rsid w:val="00B47763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17BC3"/>
    <w:rsid w:val="00C30857"/>
    <w:rsid w:val="00C44D8E"/>
    <w:rsid w:val="00C462F9"/>
    <w:rsid w:val="00C509CF"/>
    <w:rsid w:val="00C66BA2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D51"/>
    <w:rsid w:val="00D06E9E"/>
    <w:rsid w:val="00D12C1E"/>
    <w:rsid w:val="00D13632"/>
    <w:rsid w:val="00D24991"/>
    <w:rsid w:val="00D50255"/>
    <w:rsid w:val="00D66520"/>
    <w:rsid w:val="00D81F46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601DD"/>
    <w:rsid w:val="00E838BC"/>
    <w:rsid w:val="00E90890"/>
    <w:rsid w:val="00EB09B7"/>
    <w:rsid w:val="00EE7D7C"/>
    <w:rsid w:val="00EE7F6D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DD4482"/>
    <w:rsid w:val="3E864A34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25C2F"/>
  <w15:docId w15:val="{1FA5DC5E-51C5-48FD-A794-B9D0F341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D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C96FD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F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F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F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F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FD9"/>
    <w:pPr>
      <w:outlineLvl w:val="5"/>
    </w:pPr>
  </w:style>
  <w:style w:type="paragraph" w:styleId="Heading7">
    <w:name w:val="heading 7"/>
    <w:basedOn w:val="H6"/>
    <w:next w:val="Normal"/>
    <w:qFormat/>
    <w:rsid w:val="00C96FD9"/>
    <w:pPr>
      <w:outlineLvl w:val="6"/>
    </w:pPr>
  </w:style>
  <w:style w:type="paragraph" w:styleId="Heading8">
    <w:name w:val="heading 8"/>
    <w:basedOn w:val="Heading1"/>
    <w:next w:val="Normal"/>
    <w:qFormat/>
    <w:rsid w:val="00C96F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FD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C96FD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96FD9"/>
    <w:pPr>
      <w:ind w:left="1135"/>
    </w:pPr>
  </w:style>
  <w:style w:type="paragraph" w:styleId="List2">
    <w:name w:val="List 2"/>
    <w:basedOn w:val="List"/>
    <w:qFormat/>
    <w:rsid w:val="00C96FD9"/>
    <w:pPr>
      <w:ind w:left="851"/>
    </w:pPr>
  </w:style>
  <w:style w:type="paragraph" w:styleId="List">
    <w:name w:val="List"/>
    <w:basedOn w:val="Normal"/>
    <w:qFormat/>
    <w:rsid w:val="00C96FD9"/>
    <w:pPr>
      <w:ind w:left="568" w:hanging="284"/>
    </w:pPr>
  </w:style>
  <w:style w:type="paragraph" w:styleId="TOC7">
    <w:name w:val="toc 7"/>
    <w:basedOn w:val="TOC6"/>
    <w:next w:val="Normal"/>
    <w:semiHidden/>
    <w:qFormat/>
    <w:rsid w:val="00C96FD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96FD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96FD9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96FD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96FD9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96FD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96FD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C96FD9"/>
    <w:pPr>
      <w:ind w:left="851"/>
    </w:pPr>
  </w:style>
  <w:style w:type="paragraph" w:styleId="ListNumber">
    <w:name w:val="List Number"/>
    <w:basedOn w:val="List"/>
    <w:qFormat/>
    <w:rsid w:val="00C96FD9"/>
  </w:style>
  <w:style w:type="paragraph" w:styleId="ListBullet4">
    <w:name w:val="List Bullet 4"/>
    <w:basedOn w:val="ListBullet3"/>
    <w:qFormat/>
    <w:rsid w:val="00C96FD9"/>
    <w:pPr>
      <w:ind w:left="1418"/>
    </w:pPr>
  </w:style>
  <w:style w:type="paragraph" w:styleId="ListBullet3">
    <w:name w:val="List Bullet 3"/>
    <w:basedOn w:val="ListBullet2"/>
    <w:qFormat/>
    <w:rsid w:val="00C96FD9"/>
    <w:pPr>
      <w:ind w:left="1135"/>
    </w:pPr>
  </w:style>
  <w:style w:type="paragraph" w:styleId="ListBullet2">
    <w:name w:val="List Bullet 2"/>
    <w:basedOn w:val="ListBullet"/>
    <w:qFormat/>
    <w:rsid w:val="00C96FD9"/>
    <w:pPr>
      <w:ind w:left="851"/>
    </w:pPr>
  </w:style>
  <w:style w:type="paragraph" w:styleId="ListBullet">
    <w:name w:val="List Bullet"/>
    <w:basedOn w:val="List"/>
    <w:qFormat/>
    <w:rsid w:val="00C96FD9"/>
  </w:style>
  <w:style w:type="paragraph" w:styleId="DocumentMap">
    <w:name w:val="Document Map"/>
    <w:basedOn w:val="Normal"/>
    <w:semiHidden/>
    <w:qFormat/>
    <w:rsid w:val="00C96FD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C96FD9"/>
  </w:style>
  <w:style w:type="paragraph" w:styleId="ListBullet5">
    <w:name w:val="List Bullet 5"/>
    <w:basedOn w:val="ListBullet4"/>
    <w:qFormat/>
    <w:rsid w:val="00C96FD9"/>
    <w:pPr>
      <w:ind w:left="1702"/>
    </w:pPr>
  </w:style>
  <w:style w:type="paragraph" w:styleId="TOC8">
    <w:name w:val="toc 8"/>
    <w:basedOn w:val="TOC1"/>
    <w:next w:val="Normal"/>
    <w:semiHidden/>
    <w:qFormat/>
    <w:rsid w:val="00C96FD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C96FD9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C96FD9"/>
    <w:pPr>
      <w:jc w:val="center"/>
    </w:pPr>
    <w:rPr>
      <w:i/>
    </w:rPr>
  </w:style>
  <w:style w:type="paragraph" w:styleId="Header">
    <w:name w:val="header"/>
    <w:qFormat/>
    <w:rsid w:val="00C96FD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C96FD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96FD9"/>
    <w:pPr>
      <w:ind w:left="1702"/>
    </w:pPr>
  </w:style>
  <w:style w:type="paragraph" w:styleId="List4">
    <w:name w:val="List 4"/>
    <w:basedOn w:val="List3"/>
    <w:qFormat/>
    <w:rsid w:val="00C96FD9"/>
    <w:pPr>
      <w:ind w:left="1418"/>
    </w:pPr>
  </w:style>
  <w:style w:type="paragraph" w:styleId="TOC9">
    <w:name w:val="toc 9"/>
    <w:basedOn w:val="TOC8"/>
    <w:next w:val="Normal"/>
    <w:semiHidden/>
    <w:qFormat/>
    <w:rsid w:val="00C96FD9"/>
    <w:pPr>
      <w:ind w:left="1418" w:hanging="1418"/>
    </w:pPr>
  </w:style>
  <w:style w:type="paragraph" w:styleId="NormalWeb">
    <w:name w:val="Normal (Web)"/>
    <w:basedOn w:val="Normal"/>
    <w:unhideWhenUsed/>
    <w:rsid w:val="00C96FD9"/>
    <w:rPr>
      <w:sz w:val="24"/>
    </w:rPr>
  </w:style>
  <w:style w:type="paragraph" w:styleId="Index1">
    <w:name w:val="index 1"/>
    <w:basedOn w:val="Normal"/>
    <w:next w:val="Normal"/>
    <w:semiHidden/>
    <w:qFormat/>
    <w:rsid w:val="00C96FD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96FD9"/>
    <w:pPr>
      <w:ind w:left="284"/>
    </w:pPr>
  </w:style>
  <w:style w:type="paragraph" w:styleId="Title">
    <w:name w:val="Title"/>
    <w:basedOn w:val="Normal"/>
    <w:next w:val="Normal"/>
    <w:link w:val="TitleChar"/>
    <w:qFormat/>
    <w:rsid w:val="00C96F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C96FD9"/>
    <w:rPr>
      <w:b/>
      <w:bCs/>
    </w:rPr>
  </w:style>
  <w:style w:type="table" w:styleId="TableGrid">
    <w:name w:val="Table Grid"/>
    <w:basedOn w:val="TableNormal"/>
    <w:qFormat/>
    <w:rsid w:val="00C96FD9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C96FD9"/>
    <w:rPr>
      <w:color w:val="800080"/>
      <w:u w:val="single"/>
    </w:rPr>
  </w:style>
  <w:style w:type="character" w:styleId="Emphasis">
    <w:name w:val="Emphasis"/>
    <w:qFormat/>
    <w:rsid w:val="00C96FD9"/>
    <w:rPr>
      <w:i/>
      <w:iCs/>
    </w:rPr>
  </w:style>
  <w:style w:type="character" w:styleId="Hyperlink">
    <w:name w:val="Hyperlink"/>
    <w:qFormat/>
    <w:rsid w:val="00C96FD9"/>
    <w:rPr>
      <w:color w:val="0000FF"/>
      <w:u w:val="single"/>
    </w:rPr>
  </w:style>
  <w:style w:type="character" w:styleId="CommentReference">
    <w:name w:val="annotation reference"/>
    <w:semiHidden/>
    <w:qFormat/>
    <w:rsid w:val="00C96FD9"/>
    <w:rPr>
      <w:sz w:val="16"/>
    </w:rPr>
  </w:style>
  <w:style w:type="character" w:styleId="FootnoteReference">
    <w:name w:val="footnote reference"/>
    <w:semiHidden/>
    <w:qFormat/>
    <w:rsid w:val="00C96FD9"/>
    <w:rPr>
      <w:b/>
      <w:position w:val="6"/>
      <w:sz w:val="16"/>
    </w:rPr>
  </w:style>
  <w:style w:type="paragraph" w:customStyle="1" w:styleId="ZT">
    <w:name w:val="ZT"/>
    <w:qFormat/>
    <w:rsid w:val="00C96FD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96FD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C96FD9"/>
    <w:pPr>
      <w:outlineLvl w:val="9"/>
    </w:pPr>
  </w:style>
  <w:style w:type="paragraph" w:customStyle="1" w:styleId="TAH">
    <w:name w:val="TAH"/>
    <w:basedOn w:val="TAC"/>
    <w:qFormat/>
    <w:rsid w:val="00C96FD9"/>
    <w:rPr>
      <w:b/>
    </w:rPr>
  </w:style>
  <w:style w:type="paragraph" w:customStyle="1" w:styleId="TAC">
    <w:name w:val="TAC"/>
    <w:basedOn w:val="TAL"/>
    <w:qFormat/>
    <w:rsid w:val="00C96FD9"/>
    <w:pPr>
      <w:jc w:val="center"/>
    </w:pPr>
  </w:style>
  <w:style w:type="paragraph" w:customStyle="1" w:styleId="TAL">
    <w:name w:val="TAL"/>
    <w:basedOn w:val="Normal"/>
    <w:qFormat/>
    <w:rsid w:val="00C96F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96FD9"/>
    <w:pPr>
      <w:keepNext w:val="0"/>
      <w:spacing w:before="0" w:after="240"/>
    </w:pPr>
  </w:style>
  <w:style w:type="paragraph" w:customStyle="1" w:styleId="TH">
    <w:name w:val="TH"/>
    <w:basedOn w:val="Normal"/>
    <w:qFormat/>
    <w:rsid w:val="00C96F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C96FD9"/>
    <w:pPr>
      <w:keepLines/>
      <w:ind w:left="1135" w:hanging="851"/>
    </w:pPr>
  </w:style>
  <w:style w:type="paragraph" w:customStyle="1" w:styleId="EX">
    <w:name w:val="EX"/>
    <w:basedOn w:val="Normal"/>
    <w:qFormat/>
    <w:rsid w:val="00C96FD9"/>
    <w:pPr>
      <w:keepLines/>
      <w:ind w:left="1702" w:hanging="1418"/>
    </w:pPr>
  </w:style>
  <w:style w:type="paragraph" w:customStyle="1" w:styleId="FP">
    <w:name w:val="FP"/>
    <w:basedOn w:val="Normal"/>
    <w:qFormat/>
    <w:rsid w:val="00C96FD9"/>
    <w:pPr>
      <w:spacing w:after="0"/>
    </w:pPr>
  </w:style>
  <w:style w:type="paragraph" w:customStyle="1" w:styleId="LD">
    <w:name w:val="LD"/>
    <w:qFormat/>
    <w:rsid w:val="00C96FD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C96FD9"/>
    <w:pPr>
      <w:spacing w:after="0"/>
    </w:pPr>
  </w:style>
  <w:style w:type="paragraph" w:customStyle="1" w:styleId="EW">
    <w:name w:val="EW"/>
    <w:basedOn w:val="EX"/>
    <w:qFormat/>
    <w:rsid w:val="00C96FD9"/>
    <w:pPr>
      <w:spacing w:after="0"/>
    </w:pPr>
  </w:style>
  <w:style w:type="paragraph" w:customStyle="1" w:styleId="EQ">
    <w:name w:val="EQ"/>
    <w:basedOn w:val="Normal"/>
    <w:next w:val="Normal"/>
    <w:qFormat/>
    <w:rsid w:val="00C96FD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96F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96F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96FD9"/>
    <w:pPr>
      <w:jc w:val="right"/>
    </w:pPr>
  </w:style>
  <w:style w:type="paragraph" w:customStyle="1" w:styleId="TAN">
    <w:name w:val="TAN"/>
    <w:basedOn w:val="TAL"/>
    <w:qFormat/>
    <w:rsid w:val="00C96FD9"/>
    <w:pPr>
      <w:ind w:left="851" w:hanging="851"/>
    </w:pPr>
  </w:style>
  <w:style w:type="paragraph" w:customStyle="1" w:styleId="ZA">
    <w:name w:val="ZA"/>
    <w:qFormat/>
    <w:rsid w:val="00C96F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96FD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96FD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96FD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96FD9"/>
    <w:pPr>
      <w:framePr w:wrap="notBeside" w:y="16161"/>
    </w:pPr>
  </w:style>
  <w:style w:type="character" w:customStyle="1" w:styleId="ZGSM">
    <w:name w:val="ZGSM"/>
    <w:qFormat/>
    <w:rsid w:val="00C96FD9"/>
  </w:style>
  <w:style w:type="paragraph" w:customStyle="1" w:styleId="ZG">
    <w:name w:val="ZG"/>
    <w:qFormat/>
    <w:rsid w:val="00C96FD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C96FD9"/>
    <w:rPr>
      <w:color w:val="FF0000"/>
    </w:rPr>
  </w:style>
  <w:style w:type="paragraph" w:customStyle="1" w:styleId="B1">
    <w:name w:val="B1"/>
    <w:basedOn w:val="List"/>
    <w:link w:val="B1Char"/>
    <w:qFormat/>
    <w:rsid w:val="00C96FD9"/>
  </w:style>
  <w:style w:type="paragraph" w:customStyle="1" w:styleId="B2">
    <w:name w:val="B2"/>
    <w:basedOn w:val="List2"/>
    <w:link w:val="B2Char"/>
    <w:qFormat/>
    <w:rsid w:val="00C96FD9"/>
  </w:style>
  <w:style w:type="paragraph" w:customStyle="1" w:styleId="B3">
    <w:name w:val="B3"/>
    <w:basedOn w:val="List3"/>
    <w:link w:val="B3Char"/>
    <w:qFormat/>
    <w:rsid w:val="00C96FD9"/>
  </w:style>
  <w:style w:type="paragraph" w:customStyle="1" w:styleId="B4">
    <w:name w:val="B4"/>
    <w:basedOn w:val="List4"/>
    <w:link w:val="B4Char"/>
    <w:qFormat/>
    <w:rsid w:val="00C96FD9"/>
  </w:style>
  <w:style w:type="paragraph" w:customStyle="1" w:styleId="B5">
    <w:name w:val="B5"/>
    <w:basedOn w:val="List5"/>
    <w:link w:val="B5Char"/>
    <w:qFormat/>
    <w:rsid w:val="00C96FD9"/>
  </w:style>
  <w:style w:type="paragraph" w:customStyle="1" w:styleId="ZTD">
    <w:name w:val="ZTD"/>
    <w:basedOn w:val="ZB"/>
    <w:qFormat/>
    <w:rsid w:val="00C96F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C96FD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96FD9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96FD9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C96FD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C96FD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C96FD9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C96FD9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C96FD9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C96FD9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C96FD9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C96FD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831</Words>
  <Characters>4742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2411-12-31T00:00:00Z</cp:lastPrinted>
  <dcterms:created xsi:type="dcterms:W3CDTF">2021-08-31T05:53:00Z</dcterms:created>
  <dcterms:modified xsi:type="dcterms:W3CDTF">2021-08-31T05:53:00Z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2BCE5C3CB12A41319254E735F54D6E8A</vt:lpwstr>
  </property>
</Properties>
</file>