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432B4" w14:textId="77777777" w:rsidR="00D021AB" w:rsidRDefault="00D021AB" w:rsidP="00D021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A0DEA">
        <w:fldChar w:fldCharType="begin"/>
      </w:r>
      <w:r w:rsidR="00AA0DEA">
        <w:instrText xml:space="preserve"> DOCPROPERTY  TSG/WGRef  \* MERGEFORMAT </w:instrText>
      </w:r>
      <w:r w:rsidR="00AA0DEA">
        <w:fldChar w:fldCharType="separate"/>
      </w:r>
      <w:r>
        <w:rPr>
          <w:b/>
          <w:noProof/>
          <w:sz w:val="24"/>
        </w:rPr>
        <w:t>RAN5</w:t>
      </w:r>
      <w:r w:rsidR="00AA0DE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A0DEA">
        <w:fldChar w:fldCharType="begin"/>
      </w:r>
      <w:r w:rsidR="00AA0DEA">
        <w:instrText xml:space="preserve"> DOCPROPERTY  MtgSeq  \* MERGEFORMAT </w:instrText>
      </w:r>
      <w:r w:rsidR="00AA0DEA">
        <w:fldChar w:fldCharType="separate"/>
      </w:r>
      <w:r w:rsidRPr="00EB09B7">
        <w:rPr>
          <w:b/>
          <w:noProof/>
          <w:sz w:val="24"/>
        </w:rPr>
        <w:t>2021</w:t>
      </w:r>
      <w:r w:rsidR="00AA0DEA">
        <w:rPr>
          <w:b/>
          <w:noProof/>
          <w:sz w:val="24"/>
        </w:rPr>
        <w:fldChar w:fldCharType="end"/>
      </w:r>
      <w:r w:rsidR="00AA0DEA">
        <w:fldChar w:fldCharType="begin"/>
      </w:r>
      <w:r w:rsidR="00AA0DEA">
        <w:instrText xml:space="preserve"> DOCPROPERTY  MtgTitle  \* MERGEFORMAT </w:instrText>
      </w:r>
      <w:r w:rsidR="00AA0DEA">
        <w:fldChar w:fldCharType="separate"/>
      </w:r>
      <w:r>
        <w:rPr>
          <w:b/>
          <w:noProof/>
          <w:sz w:val="24"/>
        </w:rPr>
        <w:t>-TTCN email</w:t>
      </w:r>
      <w:r w:rsidR="00AA0DE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A0DEA">
        <w:fldChar w:fldCharType="begin"/>
      </w:r>
      <w:r w:rsidR="00AA0DEA">
        <w:instrText xml:space="preserve"> DOCPROPERTY  Tdoc#  \* MERGEFORMAT </w:instrText>
      </w:r>
      <w:r w:rsidR="00AA0DEA">
        <w:fldChar w:fldCharType="separate"/>
      </w:r>
      <w:r w:rsidRPr="00E13F3D">
        <w:rPr>
          <w:b/>
          <w:i/>
          <w:noProof/>
          <w:sz w:val="28"/>
        </w:rPr>
        <w:t>R5s210</w:t>
      </w:r>
      <w:r w:rsidR="00C32172">
        <w:rPr>
          <w:rFonts w:hint="eastAsia"/>
          <w:b/>
          <w:i/>
          <w:noProof/>
          <w:sz w:val="28"/>
          <w:lang w:eastAsia="zh-CN"/>
        </w:rPr>
        <w:t>892</w:t>
      </w:r>
      <w:r w:rsidR="00AA0DEA">
        <w:rPr>
          <w:b/>
          <w:i/>
          <w:noProof/>
          <w:sz w:val="28"/>
          <w:lang w:eastAsia="zh-CN"/>
        </w:rPr>
        <w:fldChar w:fldCharType="end"/>
      </w:r>
    </w:p>
    <w:p w14:paraId="56CA2F81" w14:textId="77777777" w:rsidR="00D021AB" w:rsidRDefault="00AA0DEA" w:rsidP="00D021A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021A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021AB">
        <w:rPr>
          <w:b/>
          <w:noProof/>
          <w:sz w:val="24"/>
        </w:rPr>
        <w:t xml:space="preserve">, </w:t>
      </w:r>
      <w:r w:rsidR="00D021AB">
        <w:fldChar w:fldCharType="begin"/>
      </w:r>
      <w:r w:rsidR="00D021AB">
        <w:instrText xml:space="preserve"> DOCPROPERTY  Country  \* MERGEFORMAT </w:instrText>
      </w:r>
      <w:r w:rsidR="00D021AB">
        <w:fldChar w:fldCharType="end"/>
      </w:r>
      <w:r w:rsidR="00D021A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021AB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D021A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021AB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21AB" w14:paraId="3AFB3B93" w14:textId="77777777" w:rsidTr="007C27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D5B7B" w14:textId="77777777" w:rsidR="00D021AB" w:rsidRDefault="00D021AB" w:rsidP="007C27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021AB" w14:paraId="732BE9DD" w14:textId="77777777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95197" w14:textId="77777777" w:rsidR="00D021AB" w:rsidRDefault="00D021AB" w:rsidP="007C2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21AB" w14:paraId="0323E08A" w14:textId="77777777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B7C595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0155F52E" w14:textId="77777777" w:rsidTr="007C2796">
        <w:tc>
          <w:tcPr>
            <w:tcW w:w="142" w:type="dxa"/>
            <w:tcBorders>
              <w:left w:val="single" w:sz="4" w:space="0" w:color="auto"/>
            </w:tcBorders>
          </w:tcPr>
          <w:p w14:paraId="1269C7E8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26C47B" w14:textId="77777777" w:rsidR="00D021AB" w:rsidRPr="00410371" w:rsidRDefault="00AA0DEA" w:rsidP="007C27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021A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4C922E" w14:textId="77777777" w:rsidR="00D021AB" w:rsidRDefault="00D021AB" w:rsidP="007C2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90ACFA" w14:textId="77777777" w:rsidR="00D021AB" w:rsidRPr="00410371" w:rsidRDefault="00E337BB" w:rsidP="00F31B5D">
            <w:pPr>
              <w:pStyle w:val="CRCoverPage"/>
              <w:spacing w:after="0"/>
              <w:rPr>
                <w:noProof/>
                <w:lang w:eastAsia="zh-CN"/>
              </w:rPr>
            </w:pPr>
            <w:r w:rsidRPr="008A18B8">
              <w:rPr>
                <w:rFonts w:hint="eastAsia"/>
                <w:b/>
                <w:noProof/>
                <w:sz w:val="28"/>
              </w:rPr>
              <w:t>1887</w:t>
            </w:r>
          </w:p>
        </w:tc>
        <w:tc>
          <w:tcPr>
            <w:tcW w:w="709" w:type="dxa"/>
          </w:tcPr>
          <w:p w14:paraId="4248CA7D" w14:textId="77777777" w:rsidR="00D021AB" w:rsidRDefault="00D021AB" w:rsidP="007C27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8CE4D0" w14:textId="77777777" w:rsidR="00D021AB" w:rsidRPr="00410371" w:rsidRDefault="00AA0DEA" w:rsidP="007C27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021A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13303BD" w14:textId="77777777" w:rsidR="00D021AB" w:rsidRDefault="00D021AB" w:rsidP="007C27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232D05" w14:textId="77777777" w:rsidR="00D021AB" w:rsidRPr="00410371" w:rsidRDefault="00AA0DEA" w:rsidP="00355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021AB" w:rsidRPr="00410371">
              <w:rPr>
                <w:b/>
                <w:noProof/>
                <w:sz w:val="28"/>
              </w:rPr>
              <w:t>16.</w:t>
            </w:r>
            <w:r w:rsidR="003550B6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D021A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82FDF9" w14:textId="77777777" w:rsidR="00D021AB" w:rsidRDefault="00D021AB" w:rsidP="007C2796">
            <w:pPr>
              <w:pStyle w:val="CRCoverPage"/>
              <w:spacing w:after="0"/>
              <w:rPr>
                <w:noProof/>
              </w:rPr>
            </w:pPr>
          </w:p>
        </w:tc>
      </w:tr>
      <w:tr w:rsidR="00D021AB" w14:paraId="25CA8781" w14:textId="77777777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B9045" w14:textId="77777777" w:rsidR="00D021AB" w:rsidRDefault="00D021AB" w:rsidP="007C2796">
            <w:pPr>
              <w:pStyle w:val="CRCoverPage"/>
              <w:spacing w:after="0"/>
              <w:rPr>
                <w:noProof/>
              </w:rPr>
            </w:pPr>
          </w:p>
        </w:tc>
      </w:tr>
      <w:tr w:rsidR="00D021AB" w14:paraId="22033DA0" w14:textId="77777777" w:rsidTr="007C27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BD1609" w14:textId="77777777" w:rsidR="00D021AB" w:rsidRPr="00F25D98" w:rsidRDefault="00D021AB" w:rsidP="007C27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21AB" w14:paraId="056ADB9A" w14:textId="77777777" w:rsidTr="007C2796">
        <w:tc>
          <w:tcPr>
            <w:tcW w:w="9641" w:type="dxa"/>
            <w:gridSpan w:val="9"/>
          </w:tcPr>
          <w:p w14:paraId="715FDB3E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776302" w14:textId="77777777" w:rsidR="00D021AB" w:rsidRDefault="00D021AB" w:rsidP="00D021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21AB" w14:paraId="4A2A75C3" w14:textId="77777777" w:rsidTr="007C2796">
        <w:tc>
          <w:tcPr>
            <w:tcW w:w="2835" w:type="dxa"/>
          </w:tcPr>
          <w:p w14:paraId="521E292E" w14:textId="77777777" w:rsidR="00D021AB" w:rsidRDefault="00D021AB" w:rsidP="007C27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1EA173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24AD84" w14:textId="77777777" w:rsidR="00D021AB" w:rsidRDefault="00D021AB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217AA4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ACFAD" w14:textId="77777777" w:rsidR="00D021AB" w:rsidRDefault="00D021AB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AE017B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7B9929" w14:textId="77777777" w:rsidR="00D021AB" w:rsidRDefault="00D021AB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AF8CB1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B53121" w14:textId="77777777" w:rsidR="00D021AB" w:rsidRDefault="00D021AB" w:rsidP="007C27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F48B36" w14:textId="77777777" w:rsidR="00D021AB" w:rsidRDefault="00D021AB" w:rsidP="00D021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21AB" w14:paraId="6FA138D8" w14:textId="77777777" w:rsidTr="007C2796">
        <w:tc>
          <w:tcPr>
            <w:tcW w:w="9640" w:type="dxa"/>
            <w:gridSpan w:val="11"/>
          </w:tcPr>
          <w:p w14:paraId="158D7A80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5A5FCC88" w14:textId="77777777" w:rsidTr="007C27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0EA717" w14:textId="77777777"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2CD122" w14:textId="77777777" w:rsidR="00D021AB" w:rsidRDefault="00AA0DEA" w:rsidP="007C27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021AB">
              <w:t xml:space="preserve">Correction to NR5GC testcase </w:t>
            </w:r>
            <w:r w:rsidR="007049D2">
              <w:t>6.4.1.2</w:t>
            </w:r>
            <w:r>
              <w:fldChar w:fldCharType="end"/>
            </w:r>
          </w:p>
        </w:tc>
      </w:tr>
      <w:tr w:rsidR="00D021AB" w14:paraId="0C93DD12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28366CAD" w14:textId="77777777"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F3F892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2DCDBD93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1F94C1D3" w14:textId="77777777"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DC7DAA" w14:textId="77777777" w:rsidR="00D021AB" w:rsidRDefault="00D95AC6" w:rsidP="004001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D95AC6">
              <w:t>Datang</w:t>
            </w:r>
            <w:proofErr w:type="spellEnd"/>
            <w:r w:rsidRPr="00D95AC6">
              <w:t xml:space="preserve"> </w:t>
            </w:r>
            <w:proofErr w:type="spellStart"/>
            <w:r w:rsidRPr="00D95AC6">
              <w:t>LinkTester</w:t>
            </w:r>
            <w:proofErr w:type="spellEnd"/>
            <w:r w:rsidR="004001A0">
              <w:rPr>
                <w:rFonts w:hint="eastAsia"/>
                <w:lang w:eastAsia="zh-CN"/>
              </w:rPr>
              <w:t xml:space="preserve"> Technology</w:t>
            </w:r>
          </w:p>
        </w:tc>
      </w:tr>
      <w:tr w:rsidR="00D021AB" w14:paraId="3F84853A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48EE6993" w14:textId="77777777"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54F694" w14:textId="77777777" w:rsidR="00D021AB" w:rsidRDefault="00D021AB" w:rsidP="007C279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021AB" w14:paraId="63F7EF15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59F7C67B" w14:textId="77777777"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86304F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17B3CFA7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399BF529" w14:textId="77777777"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18FB64" w14:textId="77777777" w:rsidR="00D021AB" w:rsidRDefault="00AA0DEA" w:rsidP="007C27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021AB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C70E878" w14:textId="77777777" w:rsidR="00D021AB" w:rsidRDefault="00D021AB" w:rsidP="007C279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9325D3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1EEE97" w14:textId="77777777" w:rsidR="00D021AB" w:rsidRDefault="00AA0DEA" w:rsidP="007049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021AB">
              <w:rPr>
                <w:noProof/>
              </w:rPr>
              <w:t>2021-0</w:t>
            </w:r>
            <w:r w:rsidR="007049D2">
              <w:rPr>
                <w:rFonts w:hint="eastAsia"/>
                <w:noProof/>
                <w:lang w:eastAsia="zh-CN"/>
              </w:rPr>
              <w:t>8</w:t>
            </w:r>
            <w:r w:rsidR="00D021AB">
              <w:rPr>
                <w:noProof/>
              </w:rPr>
              <w:t>-</w:t>
            </w:r>
            <w:r w:rsidR="00E0014E">
              <w:rPr>
                <w:rFonts w:hint="eastAsia"/>
                <w:noProof/>
                <w:lang w:eastAsia="zh-CN"/>
              </w:rPr>
              <w:t>1</w:t>
            </w:r>
            <w:r w:rsidR="007049D2"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D021AB" w14:paraId="0DB6E542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6832075E" w14:textId="77777777"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5188D9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FBD5A7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06C4B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874035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4185F97B" w14:textId="77777777" w:rsidTr="007C27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85CAB3" w14:textId="77777777"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BE17EE" w14:textId="77777777" w:rsidR="00D021AB" w:rsidRDefault="00AA0DEA" w:rsidP="007C27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021A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A8FCAC" w14:textId="77777777" w:rsidR="00D021AB" w:rsidRDefault="00D021AB" w:rsidP="007C27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F22C07" w14:textId="77777777" w:rsidR="00D021AB" w:rsidRDefault="00D021AB" w:rsidP="007C279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FBE57" w14:textId="77777777" w:rsidR="00D021AB" w:rsidRDefault="00AA0DEA" w:rsidP="007C27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021A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021AB" w14:paraId="00BCB987" w14:textId="77777777" w:rsidTr="007C27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C0B069" w14:textId="77777777"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3C85FC" w14:textId="77777777" w:rsidR="00D021AB" w:rsidRDefault="00D021AB" w:rsidP="007C279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ECE638" w14:textId="77777777" w:rsidR="00D021AB" w:rsidRDefault="00D021AB" w:rsidP="007C279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48CBBC" w14:textId="77777777" w:rsidR="00D021AB" w:rsidRPr="007C2097" w:rsidRDefault="00D021AB" w:rsidP="007C27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021AB" w14:paraId="7484E951" w14:textId="77777777" w:rsidTr="007C2796">
        <w:tc>
          <w:tcPr>
            <w:tcW w:w="1843" w:type="dxa"/>
          </w:tcPr>
          <w:p w14:paraId="6326156E" w14:textId="77777777"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110F4D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7B2706CC" w14:textId="77777777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F7BB4B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D8F142" w14:textId="77777777" w:rsidR="007049D2" w:rsidRDefault="007049D2" w:rsidP="007049D2">
            <w:pPr>
              <w:pStyle w:val="B1"/>
              <w:numPr>
                <w:ilvl w:val="0"/>
                <w:numId w:val="32"/>
              </w:numPr>
              <w:ind w:left="0" w:firstLine="0"/>
              <w:rPr>
                <w:snapToGrid w:val="0"/>
                <w:lang w:eastAsia="zh-CN"/>
              </w:rPr>
            </w:pPr>
            <w:r w:rsidRPr="004762FE">
              <w:rPr>
                <w:snapToGrid w:val="0"/>
                <w:lang w:eastAsia="zh-CN"/>
              </w:rPr>
              <w:t>For service accept message is included in</w:t>
            </w:r>
            <w:r>
              <w:t xml:space="preserve"> </w:t>
            </w:r>
            <w:r w:rsidRPr="004762FE">
              <w:rPr>
                <w:rFonts w:hint="eastAsia"/>
                <w:snapToGrid w:val="0"/>
                <w:lang w:eastAsia="zh-CN"/>
              </w:rPr>
              <w:t>s</w:t>
            </w:r>
            <w:r w:rsidRPr="004762FE">
              <w:rPr>
                <w:snapToGrid w:val="0"/>
                <w:lang w:eastAsia="zh-CN"/>
              </w:rPr>
              <w:t xml:space="preserve">teps </w:t>
            </w:r>
            <w:r w:rsidRPr="004762FE">
              <w:rPr>
                <w:rFonts w:hint="eastAsia"/>
                <w:snapToGrid w:val="0"/>
                <w:lang w:eastAsia="zh-CN"/>
              </w:rPr>
              <w:t>7</w:t>
            </w:r>
            <w:r w:rsidRPr="004762FE">
              <w:rPr>
                <w:snapToGrid w:val="0"/>
                <w:lang w:eastAsia="zh-CN"/>
              </w:rPr>
              <w:t xml:space="preserve"> in TS 38.508-1 Table 4.5.4.2-3</w:t>
            </w:r>
            <w:r w:rsidRPr="004762FE">
              <w:rPr>
                <w:rFonts w:hint="eastAsia"/>
                <w:snapToGrid w:val="0"/>
                <w:lang w:eastAsia="zh-CN"/>
              </w:rPr>
              <w:t>,</w:t>
            </w:r>
            <w:r w:rsidRPr="004762FE">
              <w:rPr>
                <w:snapToGrid w:val="0"/>
                <w:lang w:eastAsia="zh-CN"/>
              </w:rPr>
              <w:t xml:space="preserve"> but in this test case no service request message is received, which shall be set omit for NAS message in RRC reconfiguration.</w:t>
            </w:r>
          </w:p>
          <w:p w14:paraId="60AC2F9D" w14:textId="77777777" w:rsidR="007049D2" w:rsidRPr="004762FE" w:rsidRDefault="007049D2" w:rsidP="007049D2">
            <w:pPr>
              <w:pStyle w:val="B1"/>
              <w:ind w:left="0" w:firstLine="0"/>
              <w:rPr>
                <w:snapToGrid w:val="0"/>
                <w:sz w:val="15"/>
                <w:szCs w:val="15"/>
                <w:lang w:eastAsia="zh-CN"/>
              </w:rPr>
            </w:pPr>
            <w:r w:rsidRPr="004762FE">
              <w:rPr>
                <w:snapToGrid w:val="0"/>
                <w:sz w:val="15"/>
                <w:szCs w:val="15"/>
                <w:lang w:eastAsia="zh-CN"/>
              </w:rPr>
              <w:t>TS 38.508-1 Table 4.5.4.2-3</w:t>
            </w:r>
            <w:r>
              <w:rPr>
                <w:rFonts w:hint="eastAsia"/>
                <w:snapToGrid w:val="0"/>
                <w:sz w:val="15"/>
                <w:szCs w:val="15"/>
                <w:lang w:eastAsia="zh-CN"/>
              </w:rPr>
              <w:t>:</w:t>
            </w:r>
          </w:p>
          <w:tbl>
            <w:tblPr>
              <w:tblW w:w="6731" w:type="dxa"/>
              <w:tblLayout w:type="fixed"/>
              <w:tblLook w:val="04A0" w:firstRow="1" w:lastRow="0" w:firstColumn="1" w:lastColumn="0" w:noHBand="0" w:noVBand="1"/>
            </w:tblPr>
            <w:tblGrid>
              <w:gridCol w:w="526"/>
              <w:gridCol w:w="3217"/>
              <w:gridCol w:w="575"/>
              <w:gridCol w:w="2413"/>
            </w:tblGrid>
            <w:tr w:rsidR="007049D2" w:rsidRPr="004762FE" w14:paraId="68BAECAA" w14:textId="77777777" w:rsidTr="00994D75">
              <w:trPr>
                <w:trHeight w:val="1445"/>
              </w:trPr>
              <w:tc>
                <w:tcPr>
                  <w:tcW w:w="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AB948B" w14:textId="77777777" w:rsidR="007049D2" w:rsidRPr="004762FE" w:rsidRDefault="007049D2" w:rsidP="00994D75">
                  <w:pPr>
                    <w:keepNext/>
                    <w:keepLines/>
                    <w:widowControl w:val="0"/>
                    <w:overflowPunct w:val="0"/>
                    <w:autoSpaceDE w:val="0"/>
                    <w:adjustRightInd w:val="0"/>
                    <w:spacing w:before="100" w:beforeAutospacing="1" w:after="0"/>
                    <w:jc w:val="center"/>
                    <w:textAlignment w:val="baseline"/>
                    <w:rPr>
                      <w:rFonts w:ascii="Arial" w:eastAsia="Times New Roman" w:hAnsi="Arial"/>
                      <w:sz w:val="15"/>
                      <w:szCs w:val="15"/>
                    </w:rPr>
                  </w:pPr>
                  <w:r w:rsidRPr="004762FE">
                    <w:rPr>
                      <w:rFonts w:ascii="Arial" w:eastAsia="Times New Roman" w:hAnsi="Arial"/>
                      <w:sz w:val="15"/>
                      <w:szCs w:val="15"/>
                    </w:rPr>
                    <w:t>7</w:t>
                  </w:r>
                </w:p>
              </w:tc>
              <w:tc>
                <w:tcPr>
                  <w:tcW w:w="32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6E71A8" w14:textId="77777777" w:rsidR="007049D2" w:rsidRPr="004762FE" w:rsidRDefault="007049D2" w:rsidP="00994D75">
                  <w:pPr>
                    <w:keepNext/>
                    <w:keepLines/>
                    <w:widowControl w:val="0"/>
                    <w:spacing w:after="0"/>
                    <w:rPr>
                      <w:rFonts w:ascii="Arial" w:eastAsia="Times New Roman" w:hAnsi="Arial"/>
                      <w:sz w:val="15"/>
                      <w:szCs w:val="15"/>
                    </w:rPr>
                  </w:pPr>
                  <w:r w:rsidRPr="004762FE">
                    <w:rPr>
                      <w:rFonts w:ascii="Arial" w:eastAsia="Times New Roman" w:hAnsi="Arial"/>
                      <w:sz w:val="15"/>
                      <w:szCs w:val="15"/>
                    </w:rPr>
                    <w:t xml:space="preserve">The SS transmits an </w:t>
                  </w:r>
                  <w:proofErr w:type="spellStart"/>
                  <w:r w:rsidRPr="004762FE">
                    <w:rPr>
                      <w:rFonts w:ascii="Arial" w:eastAsia="Times New Roman" w:hAnsi="Arial"/>
                      <w:i/>
                      <w:iCs/>
                      <w:sz w:val="15"/>
                      <w:szCs w:val="15"/>
                    </w:rPr>
                    <w:t>RRCReconfiguration</w:t>
                  </w:r>
                  <w:proofErr w:type="spellEnd"/>
                  <w:r w:rsidRPr="004762FE">
                    <w:rPr>
                      <w:rFonts w:ascii="Arial" w:eastAsia="Times New Roman" w:hAnsi="Arial"/>
                      <w:i/>
                      <w:iCs/>
                      <w:sz w:val="15"/>
                      <w:szCs w:val="15"/>
                    </w:rPr>
                    <w:t xml:space="preserve"> </w:t>
                  </w:r>
                  <w:r w:rsidRPr="004762FE">
                    <w:rPr>
                      <w:rFonts w:ascii="Arial" w:eastAsia="Times New Roman" w:hAnsi="Arial"/>
                      <w:sz w:val="15"/>
                      <w:szCs w:val="15"/>
                    </w:rPr>
                    <w:t>message and a SERVICE ACCEPT message to establish SRB2 and DRB(s).</w:t>
                  </w:r>
                </w:p>
                <w:p w14:paraId="1D0B4015" w14:textId="77777777" w:rsidR="007049D2" w:rsidRPr="004762FE" w:rsidRDefault="007049D2" w:rsidP="00994D75">
                  <w:pPr>
                    <w:keepNext/>
                    <w:keepLines/>
                    <w:widowControl w:val="0"/>
                    <w:overflowPunct w:val="0"/>
                    <w:autoSpaceDE w:val="0"/>
                    <w:adjustRightInd w:val="0"/>
                    <w:spacing w:before="100" w:beforeAutospacing="1" w:after="0"/>
                    <w:textAlignment w:val="baseline"/>
                    <w:rPr>
                      <w:rFonts w:ascii="Arial" w:eastAsia="Times New Roman" w:hAnsi="Arial"/>
                      <w:sz w:val="15"/>
                      <w:szCs w:val="15"/>
                    </w:rPr>
                  </w:pPr>
                  <w:r w:rsidRPr="004762FE">
                    <w:rPr>
                      <w:rFonts w:ascii="Arial" w:eastAsia="Times New Roman" w:hAnsi="Arial"/>
                      <w:sz w:val="15"/>
                      <w:szCs w:val="15"/>
                    </w:rPr>
                    <w:t xml:space="preserve">The </w:t>
                  </w:r>
                  <w:proofErr w:type="spellStart"/>
                  <w:r w:rsidRPr="004762FE">
                    <w:rPr>
                      <w:rFonts w:ascii="Arial" w:eastAsia="Times New Roman" w:hAnsi="Arial"/>
                      <w:sz w:val="15"/>
                      <w:szCs w:val="15"/>
                    </w:rPr>
                    <w:t>RRCReconfiguration</w:t>
                  </w:r>
                  <w:proofErr w:type="spellEnd"/>
                  <w:r w:rsidRPr="004762FE">
                    <w:rPr>
                      <w:rFonts w:ascii="Arial" w:eastAsia="Times New Roman" w:hAnsi="Arial"/>
                      <w:sz w:val="15"/>
                      <w:szCs w:val="15"/>
                    </w:rPr>
                    <w:t xml:space="preserve"> message is configured using RRCReconfiguration-SRB2-DRB(n, m) where n and m are the number of DRB(s) configured with RLC-AM and RLC-UM respectively.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A61775" w14:textId="77777777" w:rsidR="007049D2" w:rsidRPr="004762FE" w:rsidRDefault="007049D2" w:rsidP="00994D75">
                  <w:pPr>
                    <w:keepNext/>
                    <w:keepLines/>
                    <w:widowControl w:val="0"/>
                    <w:overflowPunct w:val="0"/>
                    <w:autoSpaceDE w:val="0"/>
                    <w:adjustRightInd w:val="0"/>
                    <w:spacing w:before="100" w:beforeAutospacing="1" w:after="0"/>
                    <w:jc w:val="center"/>
                    <w:textAlignment w:val="baseline"/>
                    <w:rPr>
                      <w:rFonts w:ascii="Arial" w:eastAsia="Times New Roman" w:hAnsi="Arial"/>
                      <w:sz w:val="15"/>
                      <w:szCs w:val="15"/>
                    </w:rPr>
                  </w:pPr>
                  <w:r w:rsidRPr="004762FE">
                    <w:rPr>
                      <w:rFonts w:ascii="Arial" w:eastAsia="Times New Roman" w:hAnsi="Arial"/>
                      <w:sz w:val="15"/>
                      <w:szCs w:val="15"/>
                    </w:rPr>
                    <w:t>&lt;--</w:t>
                  </w:r>
                </w:p>
              </w:tc>
              <w:tc>
                <w:tcPr>
                  <w:tcW w:w="2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DEB554" w14:textId="77777777" w:rsidR="007049D2" w:rsidRPr="004762FE" w:rsidRDefault="007049D2" w:rsidP="00994D75">
                  <w:pPr>
                    <w:keepNext/>
                    <w:keepLines/>
                    <w:widowControl w:val="0"/>
                    <w:spacing w:after="0"/>
                    <w:rPr>
                      <w:rFonts w:ascii="Arial" w:eastAsia="Times New Roman" w:hAnsi="Arial"/>
                      <w:sz w:val="15"/>
                      <w:szCs w:val="15"/>
                    </w:rPr>
                  </w:pPr>
                  <w:r w:rsidRPr="004762FE">
                    <w:rPr>
                      <w:rFonts w:ascii="Arial" w:eastAsia="Times New Roman" w:hAnsi="Arial"/>
                      <w:sz w:val="15"/>
                      <w:szCs w:val="15"/>
                    </w:rPr>
                    <w:t xml:space="preserve">NR RRC: </w:t>
                  </w:r>
                  <w:proofErr w:type="spellStart"/>
                  <w:r w:rsidRPr="004762FE">
                    <w:rPr>
                      <w:rFonts w:ascii="Arial" w:eastAsia="Times New Roman" w:hAnsi="Arial"/>
                      <w:i/>
                      <w:iCs/>
                      <w:sz w:val="15"/>
                      <w:szCs w:val="15"/>
                    </w:rPr>
                    <w:t>RRCReconfiguration</w:t>
                  </w:r>
                  <w:proofErr w:type="spellEnd"/>
                </w:p>
                <w:p w14:paraId="6BDF187A" w14:textId="77777777" w:rsidR="007049D2" w:rsidRPr="004762FE" w:rsidRDefault="007049D2" w:rsidP="00994D75">
                  <w:pPr>
                    <w:keepNext/>
                    <w:keepLines/>
                    <w:widowControl w:val="0"/>
                    <w:overflowPunct w:val="0"/>
                    <w:autoSpaceDE w:val="0"/>
                    <w:adjustRightInd w:val="0"/>
                    <w:spacing w:before="100" w:beforeAutospacing="1" w:after="0"/>
                    <w:textAlignment w:val="baseline"/>
                    <w:rPr>
                      <w:rFonts w:ascii="Arial" w:eastAsia="MS Mincho" w:hAnsi="Arial"/>
                      <w:color w:val="000000"/>
                      <w:sz w:val="15"/>
                      <w:szCs w:val="15"/>
                    </w:rPr>
                  </w:pPr>
                  <w:r w:rsidRPr="004762FE">
                    <w:rPr>
                      <w:rFonts w:ascii="Arial" w:eastAsia="Times New Roman" w:hAnsi="Arial"/>
                      <w:sz w:val="15"/>
                      <w:szCs w:val="15"/>
                      <w:highlight w:val="yellow"/>
                    </w:rPr>
                    <w:t>5GMM: SERVICE ACCEPT</w:t>
                  </w:r>
                </w:p>
              </w:tc>
            </w:tr>
          </w:tbl>
          <w:p w14:paraId="661628C5" w14:textId="77777777" w:rsidR="00D021AB" w:rsidRPr="007049D2" w:rsidRDefault="00D021AB" w:rsidP="00975AC5">
            <w:pPr>
              <w:pStyle w:val="B1"/>
              <w:rPr>
                <w:noProof/>
              </w:rPr>
            </w:pPr>
          </w:p>
        </w:tc>
      </w:tr>
      <w:tr w:rsidR="00D021AB" w14:paraId="235B2577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CBC45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0F55CA" w14:textId="77777777" w:rsidR="00D021AB" w:rsidRPr="002A201C" w:rsidRDefault="00D021AB" w:rsidP="00D021AB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D021AB" w14:paraId="614379A3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8FC1A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AC624A" w14:textId="77777777" w:rsidR="00D021AB" w:rsidRPr="006316B2" w:rsidRDefault="007049D2" w:rsidP="00D021AB">
            <w:pPr>
              <w:pStyle w:val="CRCoverPage"/>
              <w:spacing w:after="0"/>
              <w:rPr>
                <w:noProof/>
              </w:rPr>
            </w:pPr>
            <w:r w:rsidRPr="007049D2">
              <w:rPr>
                <w:noProof/>
                <w:lang w:val="en-US"/>
              </w:rPr>
              <w:t>1.</w:t>
            </w:r>
            <w:r w:rsidRPr="007049D2">
              <w:rPr>
                <w:noProof/>
                <w:lang w:val="en-US"/>
              </w:rPr>
              <w:tab/>
              <w:t>Set NAS message input parameter to omit.</w:t>
            </w:r>
          </w:p>
        </w:tc>
      </w:tr>
      <w:tr w:rsidR="00D021AB" w14:paraId="13630B10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E4A5D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97BE0E" w14:textId="77777777" w:rsidR="00D021AB" w:rsidRPr="00CF39F2" w:rsidRDefault="00D021AB" w:rsidP="00D021A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021AB" w14:paraId="5D567B30" w14:textId="77777777" w:rsidTr="007C2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AC0E8C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B6F15E" w14:textId="77777777" w:rsidR="00D021AB" w:rsidRPr="00CF39F2" w:rsidRDefault="00D021AB" w:rsidP="00D021A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Conformant UE may fail the test case</w:t>
            </w:r>
          </w:p>
        </w:tc>
      </w:tr>
      <w:tr w:rsidR="00D021AB" w14:paraId="4BE2CFAD" w14:textId="77777777" w:rsidTr="007C2796">
        <w:tc>
          <w:tcPr>
            <w:tcW w:w="2694" w:type="dxa"/>
            <w:gridSpan w:val="2"/>
          </w:tcPr>
          <w:p w14:paraId="59C0CAAF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2C8B24" w14:textId="77777777" w:rsidR="00D021AB" w:rsidRDefault="00D021AB" w:rsidP="00D021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1051C940" w14:textId="77777777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45F364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973179" w14:textId="77777777" w:rsidR="00D021AB" w:rsidRDefault="007049D2" w:rsidP="00D02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6.4.1.2</w:t>
            </w:r>
            <w:r w:rsidR="00D021AB">
              <w:rPr>
                <w:noProof/>
              </w:rPr>
              <w:t>.NR5GC</w:t>
            </w:r>
          </w:p>
        </w:tc>
      </w:tr>
      <w:tr w:rsidR="00D021AB" w14:paraId="309368CD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24B02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44C63" w14:textId="77777777" w:rsidR="00D021AB" w:rsidRDefault="00D021AB" w:rsidP="00D021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33EBF739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85D76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963B4F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6DE517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FAA7AE" w14:textId="77777777" w:rsidR="00D021AB" w:rsidRDefault="00D021AB" w:rsidP="00D021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FF9B0C" w14:textId="77777777" w:rsidR="00D021AB" w:rsidRDefault="00D021AB" w:rsidP="00D021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21AB" w14:paraId="77C6AE65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813B4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98E3F7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E5313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75B94C" w14:textId="77777777" w:rsidR="00D021AB" w:rsidRDefault="00D021AB" w:rsidP="00D021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5277B1" w14:textId="77777777" w:rsidR="00D021AB" w:rsidRDefault="000B32E7" w:rsidP="00D021AB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TS/TR ... CR ...</w:t>
            </w:r>
          </w:p>
        </w:tc>
      </w:tr>
      <w:tr w:rsidR="00D021AB" w14:paraId="1C6F2DD4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D4484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A3E1E" w14:textId="77777777" w:rsidR="00D021AB" w:rsidRDefault="00E0014E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DC749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E2312D0" w14:textId="77777777" w:rsidR="00D021AB" w:rsidRDefault="00D021AB" w:rsidP="00D02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95807D" w14:textId="77777777" w:rsidR="00D021AB" w:rsidRDefault="000B32E7" w:rsidP="00D021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38.523-1</w:t>
            </w:r>
          </w:p>
        </w:tc>
      </w:tr>
      <w:tr w:rsidR="00D021AB" w14:paraId="74129E5B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DDF80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B42844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9686E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838D9" w14:textId="77777777" w:rsidR="00D021AB" w:rsidRDefault="00D021AB" w:rsidP="00D02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99C476" w14:textId="77777777" w:rsidR="00D021AB" w:rsidRDefault="000B32E7" w:rsidP="00D021AB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TS/TR ... CR ...</w:t>
            </w:r>
          </w:p>
        </w:tc>
      </w:tr>
      <w:tr w:rsidR="00D021AB" w14:paraId="0B6F50E4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211CE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81D258" w14:textId="77777777" w:rsidR="00D021AB" w:rsidRDefault="00D021AB" w:rsidP="00D021AB">
            <w:pPr>
              <w:pStyle w:val="CRCoverPage"/>
              <w:spacing w:after="0"/>
              <w:rPr>
                <w:noProof/>
              </w:rPr>
            </w:pPr>
          </w:p>
        </w:tc>
      </w:tr>
      <w:tr w:rsidR="00D021AB" w14:paraId="4FD05EBC" w14:textId="77777777" w:rsidTr="007C2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7EE2EA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40BAA" w14:textId="77777777" w:rsidR="00D021AB" w:rsidRDefault="00D021AB" w:rsidP="00D021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21AB" w:rsidRPr="008863B9" w14:paraId="7C2C216F" w14:textId="77777777" w:rsidTr="007C27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CF344F" w14:textId="77777777" w:rsidR="00D021AB" w:rsidRPr="008863B9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165E4B" w14:textId="77777777" w:rsidR="00D021AB" w:rsidRPr="008863B9" w:rsidRDefault="00D021AB" w:rsidP="00D021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21AB" w14:paraId="72E8E214" w14:textId="77777777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0B9663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51F92" w14:textId="77777777" w:rsidR="00D021AB" w:rsidRDefault="00D021AB" w:rsidP="00D021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360263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12068A2D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EF9DB7" w14:textId="77777777" w:rsidR="009478EE" w:rsidRDefault="009478EE" w:rsidP="009478EE">
      <w:pPr>
        <w:rPr>
          <w:noProof/>
        </w:rPr>
      </w:pPr>
    </w:p>
    <w:p w14:paraId="46824641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0093668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0ECDFE1D" w14:textId="77777777" w:rsidR="00B5710B" w:rsidRDefault="007A73E5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5710B" w:rsidRPr="00E523FA">
        <w:rPr>
          <w:rFonts w:ascii="Arial" w:hAnsi="Arial" w:cs="Arial"/>
          <w:iCs/>
        </w:rPr>
        <w:t>Table of Contents</w:t>
      </w:r>
      <w:r w:rsidR="00B5710B">
        <w:tab/>
      </w:r>
      <w:r w:rsidR="00B5710B">
        <w:fldChar w:fldCharType="begin"/>
      </w:r>
      <w:r w:rsidR="00B5710B">
        <w:instrText xml:space="preserve"> PAGEREF _Toc80093668 \h </w:instrText>
      </w:r>
      <w:r w:rsidR="00B5710B">
        <w:fldChar w:fldCharType="separate"/>
      </w:r>
      <w:r w:rsidR="00B5710B">
        <w:t>2</w:t>
      </w:r>
      <w:r w:rsidR="00B5710B">
        <w:fldChar w:fldCharType="end"/>
      </w:r>
    </w:p>
    <w:p w14:paraId="0F9A517D" w14:textId="77777777" w:rsidR="00B5710B" w:rsidRDefault="00B5710B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E523FA">
        <w:rPr>
          <w:b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E523F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_Toc80093669 \h </w:instrText>
      </w:r>
      <w:r>
        <w:fldChar w:fldCharType="separate"/>
      </w:r>
      <w:r>
        <w:t>2</w:t>
      </w:r>
      <w:r>
        <w:fldChar w:fldCharType="end"/>
      </w:r>
    </w:p>
    <w:p w14:paraId="2E34EFAB" w14:textId="77777777" w:rsidR="00B5710B" w:rsidRDefault="00B5710B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E523FA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E523FA">
        <w:rPr>
          <w:rFonts w:cs="Arial"/>
          <w:b/>
          <w:color w:val="000000"/>
          <w:lang w:eastAsia="en-GB"/>
        </w:rPr>
        <w:t>Correction to function f_TC_6_4_1_2_NR5GC_TestBody</w:t>
      </w:r>
      <w:r>
        <w:tab/>
      </w:r>
      <w:r>
        <w:fldChar w:fldCharType="begin"/>
      </w:r>
      <w:r>
        <w:instrText xml:space="preserve"> PAGEREF _Toc80093670 \h </w:instrText>
      </w:r>
      <w:r>
        <w:fldChar w:fldCharType="separate"/>
      </w:r>
      <w:r>
        <w:t>2</w:t>
      </w:r>
      <w:r>
        <w:fldChar w:fldCharType="end"/>
      </w:r>
    </w:p>
    <w:p w14:paraId="3FDB42FF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59A5FC3D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80093669"/>
      <w:r w:rsidRPr="00854C55">
        <w:rPr>
          <w:b/>
        </w:rPr>
        <w:t>Corrections required</w:t>
      </w:r>
      <w:bookmarkEnd w:id="1"/>
      <w:bookmarkEnd w:id="2"/>
      <w:bookmarkEnd w:id="3"/>
    </w:p>
    <w:p w14:paraId="4FCA9490" w14:textId="77777777" w:rsidR="005D27CA" w:rsidRDefault="005D27CA" w:rsidP="002956E3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80093670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663E61" w:rsidRPr="00663E61">
        <w:rPr>
          <w:rFonts w:cs="Arial"/>
          <w:b/>
          <w:color w:val="000000"/>
          <w:lang w:eastAsia="en-GB"/>
        </w:rPr>
        <w:t xml:space="preserve">function </w:t>
      </w:r>
      <w:r w:rsidR="002956E3" w:rsidRPr="002956E3">
        <w:rPr>
          <w:rFonts w:cs="Arial"/>
          <w:b/>
          <w:color w:val="000000"/>
          <w:lang w:eastAsia="en-GB"/>
        </w:rPr>
        <w:t>f_TC_6_4_1_2_NR5GC_TestBody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2FFA1A31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4170" w14:textId="77777777" w:rsidR="005D27CA" w:rsidRDefault="00DD5925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53975" w14:textId="77777777" w:rsidR="005D27CA" w:rsidRPr="00CC39F9" w:rsidRDefault="00D175C3" w:rsidP="007E4DBA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175C3">
              <w:rPr>
                <w:noProof/>
              </w:rPr>
              <w:t>f_TC_6_4_1_2_NR5GC_TestBody</w:t>
            </w:r>
          </w:p>
        </w:tc>
      </w:tr>
      <w:tr w:rsidR="000653B4" w14:paraId="3DC5BD90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97BA" w14:textId="77777777" w:rsidR="000653B4" w:rsidRDefault="000653B4" w:rsidP="000653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90D1" w14:textId="77777777" w:rsidR="00A6301F" w:rsidRPr="00A6301F" w:rsidRDefault="00A6301F" w:rsidP="00A6301F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 w:rsidRPr="00A6301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For service accept message is included in steps 7 in TS 38.508-1 Table 4.5.4.2-3, but in this test case no service request message is received, which shall be set omit for NAS message in RRC reconfiguration.</w:t>
            </w:r>
          </w:p>
          <w:p w14:paraId="03285807" w14:textId="77777777" w:rsidR="006461B9" w:rsidRPr="002F2D52" w:rsidRDefault="006461B9" w:rsidP="006461B9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N</w:t>
            </w:r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ote :it is supported with a prose CR.</w:t>
            </w:r>
          </w:p>
        </w:tc>
      </w:tr>
      <w:tr w:rsidR="00D3641F" w14:paraId="626E62FF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61FEB" w14:textId="77777777" w:rsidR="00D3641F" w:rsidRDefault="00D3641F" w:rsidP="00D3641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6CB7" w14:textId="77777777" w:rsidR="006461B9" w:rsidRPr="006316B2" w:rsidRDefault="00D175C3" w:rsidP="00D175C3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S</w:t>
            </w:r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et NAS message input parameter to omit.</w:t>
            </w:r>
          </w:p>
        </w:tc>
      </w:tr>
      <w:tr w:rsidR="00D3641F" w14:paraId="7720E271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8CB85" w14:textId="77777777" w:rsidR="00D3641F" w:rsidRDefault="00D3641F" w:rsidP="00D3641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482F5" w14:textId="77777777" w:rsidR="00D3641F" w:rsidRPr="00CC39F9" w:rsidRDefault="002956E3" w:rsidP="00D3641F">
            <w:pPr>
              <w:tabs>
                <w:tab w:val="left" w:pos="5325"/>
              </w:tabs>
              <w:spacing w:after="0"/>
              <w:rPr>
                <w:rFonts w:ascii="Arial" w:hAnsi="Arial" w:cs="Arial"/>
                <w:lang w:eastAsia="en-GB"/>
              </w:rPr>
            </w:pPr>
            <w:r w:rsidRPr="002956E3">
              <w:rPr>
                <w:rFonts w:ascii="Arial" w:hAnsi="Arial" w:cs="Arial"/>
                <w:lang w:eastAsia="en-GB"/>
              </w:rPr>
              <w:t>Inactive_PLMNSelection_NR5GC.ttcn</w:t>
            </w:r>
          </w:p>
        </w:tc>
      </w:tr>
      <w:tr w:rsidR="00D3641F" w14:paraId="03C85559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C098E" w14:textId="77777777" w:rsidR="00D3641F" w:rsidRDefault="00D3641F" w:rsidP="00D3641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53D8" w14:textId="59D4E5E6" w:rsidR="00D3641F" w:rsidRDefault="00477D6F" w:rsidP="00D3641F">
            <w:pPr>
              <w:rPr>
                <w:rFonts w:ascii="Arial" w:hAnsi="Arial"/>
                <w:highlight w:val="cyan"/>
                <w:lang w:eastAsia="zh-CN"/>
              </w:rPr>
            </w:pPr>
            <w:r w:rsidRPr="00F76275">
              <w:rPr>
                <w:rFonts w:cs="Arial"/>
                <w:highlight w:val="cyan"/>
                <w:lang w:eastAsia="ja-JP"/>
              </w:rPr>
              <w:t>Accepted</w:t>
            </w:r>
          </w:p>
        </w:tc>
      </w:tr>
    </w:tbl>
    <w:p w14:paraId="377EDC92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18E0B172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5D27CA" w:rsidRPr="00CD057D" w14:paraId="7D30B301" w14:textId="77777777" w:rsidTr="00EA138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252C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function f_TC_6_4_1_2_NR5GC_TestBody() runs on NR5GC_PTC</w:t>
            </w:r>
          </w:p>
          <w:p w14:paraId="5D13031E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{//@sic R5s200638 R5-204545 R5-213163 sic@</w:t>
            </w:r>
          </w:p>
          <w:p w14:paraId="3D6B72BC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template (value)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NR_CellPowerList_Type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v_CellPowerList_T0; // Power levels on FR2 are FFS</w:t>
            </w:r>
          </w:p>
          <w:p w14:paraId="5E1D7228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template (value)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NR_CellPowerList_Type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v_CellPowerList_T1;</w:t>
            </w:r>
          </w:p>
          <w:p w14:paraId="2AB15CE6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template (value)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NG_NAS_DL_Message_Type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v_MsgToSend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14:paraId="71459A66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GMM_MobilityInfo_Type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v_GMM_MobilityInfo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14:paraId="164139C3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NG_NAS_MSG_Indication_Type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14:paraId="5F51A74F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float v_TimerValue1 := 60.0;</w:t>
            </w:r>
          </w:p>
          <w:p w14:paraId="5A8C67C0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timer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t_WaitTime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14:paraId="577519B9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4268BA67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v_CellPowerList_T0 := {</w:t>
            </w:r>
          </w:p>
          <w:p w14:paraId="46C3E659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cs_NR_CellPower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(nr_Cell1, tsc_NR_SuitableInterFreqCellSSS_EPRE_FR1, tsc_NR_SuitableInterFreqCellSSS_EPRE_FR2), // FR2 FFS</w:t>
            </w:r>
          </w:p>
          <w:p w14:paraId="6468B182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cs_NR_CellPower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(nr_Cell12, tsc_NR_ServingCellSSS_EPRE_FR1, tsc_NR_ServingCellSSS_EPRE_FR2),</w:t>
            </w:r>
          </w:p>
          <w:p w14:paraId="1F6EA584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cs_NR_CellPower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(nr_Cell13, -78, -78)</w:t>
            </w:r>
          </w:p>
          <w:p w14:paraId="72D071E5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};</w:t>
            </w:r>
          </w:p>
          <w:p w14:paraId="41AE6031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59AD1755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v_CellPowerList_T1 := {</w:t>
            </w:r>
          </w:p>
          <w:p w14:paraId="6065086B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cs_NR_CellPower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(nr_Cell1,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tsc_NR_NonSuitableOffCellSSS_EPRE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tsc_NR_NonSuitableOffCellSSS_EPRE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),</w:t>
            </w:r>
          </w:p>
          <w:p w14:paraId="1F00EA55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cs_NR_CellPower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(nr_Cell12,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tsc_NR_NonSuitableOffCellSSS_EPRE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tsc_NR_NonSuitableOffCellSSS_EPRE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),</w:t>
            </w:r>
          </w:p>
          <w:p w14:paraId="012A8338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cs_NR_CellPower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(nr_Cell13,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tsc_NR_NonSuitableOffCellSSS_EPRE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tsc_NR_NonSuitableOffCellSSS_EPRE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14:paraId="56F8A1A2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};</w:t>
            </w:r>
          </w:p>
          <w:p w14:paraId="1B5D96BA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706C1876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@siclog "Step 1"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7DF35E39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SS adjusts cell levels according to row T0 of table 6.4.1.2.3.2-1/2.</w:t>
            </w:r>
          </w:p>
          <w:p w14:paraId="7C72BE8B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f_NR_SetCellPowerList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(v_CellPowerList_T0);</w:t>
            </w:r>
          </w:p>
          <w:p w14:paraId="5904D4DA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2966A0DD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@siclog "Step 2"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613606D0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Check: Does the UE transmit an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RRCResumeRequest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message on NR Cell 12?</w:t>
            </w:r>
          </w:p>
          <w:p w14:paraId="70B0532B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f_NR_RRC_ResumeRequest_Def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(nr_Cell12,-,mo_Signalling);  // @sic R5s200892 sic@</w:t>
            </w:r>
          </w:p>
          <w:p w14:paraId="37739142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f_NR_PreliminaryPass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2");</w:t>
            </w:r>
          </w:p>
          <w:p w14:paraId="67985589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5A164A53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    // @siclog "Steps 3-6"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242E3F06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Steps 2 to 5 of the generic test procedure in TS 38.508-1 Table 4.9.5.2.2-1 with condition MOBILITY are performed</w:t>
            </w:r>
          </w:p>
          <w:p w14:paraId="1D34A019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Note 1: The REGISTRATION REQUEST is accepted with the PLMN of NR Cell 1 listed as an Equivalent PLMN</w:t>
            </w:r>
          </w:p>
          <w:p w14:paraId="06EEAD89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f_NR_ULGrantConfiguration_Start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(nr_Cell12); // @sic R5s210042 sic@</w:t>
            </w:r>
          </w:p>
          <w:p w14:paraId="0D841B11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f_NR_RRCSetup_Def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(nr_Cell12);</w:t>
            </w:r>
          </w:p>
          <w:p w14:paraId="200F1ACB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7E839963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receive RRC Connection Setup Complete with piggy-backed NAS message on SRB1 (DCCH):</w:t>
            </w:r>
          </w:p>
          <w:p w14:paraId="19A05B49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f_NR_RRCSetupComplete_Def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(nr_Cell12,</w:t>
            </w:r>
          </w:p>
          <w:p w14:paraId="37DABDC9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cr_38508_RRCSetupComplete(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tsc_NR_RRC_TI_Def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?));</w:t>
            </w:r>
          </w:p>
          <w:p w14:paraId="5DAF9FAF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358DEA58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if (not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f_Check_NG_RegistrationReqMsg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v_GMM_MobilityInfo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v_ReceivedMsg.Pdu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Mobility)) {</w:t>
            </w:r>
          </w:p>
          <w:p w14:paraId="20640FC8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f_NR_SetVerdictFailOrInconc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"Registration Request Message Failed");</w:t>
            </w:r>
          </w:p>
          <w:p w14:paraId="39BE2F04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14:paraId="501E919B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v_MsgToSend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f_Get_NG_RegistrationAcceptMsg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(Mobility,</w:t>
            </w:r>
          </w:p>
          <w:p w14:paraId="3FC4C964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v_GMM_MobilityInfo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 // @sic R5-206426 sic@</w:t>
            </w:r>
          </w:p>
          <w:p w14:paraId="7B6ED23F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f_NR5GC_GetMobileIdGUTI (nr_Cell12),</w:t>
            </w:r>
          </w:p>
          <w:p w14:paraId="6584C1AE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cs_NG_TAIListNonConsecutive(f_NR_Asn2Nas_PlmnId(f_NR_CellInfo_GetPLMN (nr_Cell12)),</w:t>
            </w:r>
          </w:p>
          <w:p w14:paraId="310727B9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        {bit2oct(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f_NR_CellInfo_GetTAC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(nr_Cell12))}),</w:t>
            </w:r>
          </w:p>
          <w:p w14:paraId="7A8BB32E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cs_PLMN_List_1PLMN(f_NR_Asn2Nas_PlmnId(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f_NR_CellInfo_GetPLMN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(nr_Cell1))),   // Table 6.4.1.2.3.3-4: REGISTRATION ACCEPT for NR Cell 12</w:t>
            </w:r>
          </w:p>
          <w:p w14:paraId="5C65D6C8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cs_NSSAI_SSTs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('15'O) // @sic R5-211331 sic@</w:t>
            </w:r>
          </w:p>
          <w:p w14:paraId="49EDA639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);</w:t>
            </w:r>
          </w:p>
          <w:p w14:paraId="3D0EC44E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7A8DB7E1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SRB.send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cas_NR_SRB_NasPdu_REQ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(nr_Cell12,</w:t>
            </w:r>
          </w:p>
          <w:p w14:paraId="29D420E2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tsc_NR_RbId_SRB1,</w:t>
            </w:r>
          </w:p>
          <w:p w14:paraId="49FE588A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cs_TimingInfo_Now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3D978930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cs_NG_NAS_Request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tsc_SHT_IntegrityProtected_Ciphered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v_MsgToSend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)));</w:t>
            </w:r>
          </w:p>
          <w:p w14:paraId="7976D538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step 15 of the Registration procedure</w:t>
            </w:r>
          </w:p>
          <w:p w14:paraId="5EDEBCEE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f_NR5GC_Registration_Complete(nr_Cell12);</w:t>
            </w:r>
          </w:p>
          <w:p w14:paraId="2202CC68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6068725E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@siclog "Step 6A-6D"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21F87005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Steps 5 to 8 of the generic test procedure in TS 38.508-1 Table 4.5.4.2-3.</w:t>
            </w:r>
          </w:p>
          <w:p w14:paraId="52EE2A8F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r w:rsidRPr="00D175C3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f_NR5GC_RRC_ConnectedState3N_Steps5_8(nr_Cell12,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v_ReceivedMsg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);</w:t>
            </w:r>
          </w:p>
          <w:p w14:paraId="15E39960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577FC127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@siclog "Step 7"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5B21E7BB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The SS transmits an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RRCRelease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message with suspend.</w:t>
            </w:r>
          </w:p>
          <w:p w14:paraId="3EC3E6B9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f_NR_RRC_InactiveDef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(nr_Cell12,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f_NR_CellInfo_GetPLMN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(nr_Cell12));</w:t>
            </w:r>
          </w:p>
          <w:p w14:paraId="7C770F5C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7E95398C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@siclog "Step 8"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3DCDBD40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Check: Does the UE send an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RRCResumeRequest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on NR Cell 13 and NR Cell 1 within 60s?</w:t>
            </w:r>
          </w:p>
          <w:p w14:paraId="18E210CD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t_WaitTime.start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(v_TimerValue1);</w:t>
            </w:r>
          </w:p>
          <w:p w14:paraId="33AB4611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alt {</w:t>
            </w:r>
          </w:p>
          <w:p w14:paraId="4CABB97D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[]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SRB.receive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(car_NR_SRB0_RrcPdu_IND((nr_Cell1, nr_Cell13), cr_38508_RRCResumeRequest(tsc_NR_ShortI_RNTI_Value1,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rna_Update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)))</w:t>
            </w:r>
          </w:p>
          <w:p w14:paraId="72F7DCE7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{</w:t>
            </w:r>
          </w:p>
          <w:p w14:paraId="29E28AB9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f_NR_SetVerdictFailOrInconc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"Test Case 6.4.1.2 Step 8");</w:t>
            </w:r>
          </w:p>
          <w:p w14:paraId="72F097F9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}</w:t>
            </w:r>
          </w:p>
          <w:p w14:paraId="13031136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[]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t_WaitTime.timeout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{}</w:t>
            </w:r>
          </w:p>
          <w:p w14:paraId="77B811DD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14:paraId="6B9255E6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67F65A41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@siclog "Step 9"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70F159A2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SS adjusts cell levels according to row T1 of table 6.4.1.2.3.2-1/2.</w:t>
            </w:r>
          </w:p>
          <w:p w14:paraId="76089CE0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f_NR_SetCellPowerList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(v_CellPowerList_T1);</w:t>
            </w:r>
          </w:p>
          <w:p w14:paraId="4377357C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4F4BB67B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@siclog "Step 10"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26A45DC2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Set UE to Automatic PLMN selection mode</w:t>
            </w:r>
          </w:p>
          <w:p w14:paraId="0AADA37C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Note 2:  Step 10 is to ensure UE is set back to automatic PLMN selection mode for the next test case</w:t>
            </w:r>
          </w:p>
          <w:p w14:paraId="426594E1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f_UT_AutomaticPLMN_Select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(UT);</w:t>
            </w:r>
          </w:p>
          <w:p w14:paraId="4E0D447E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6E097DEC" w14:textId="77777777" w:rsidR="00BA5195" w:rsidRPr="00B04335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</w:tc>
      </w:tr>
    </w:tbl>
    <w:p w14:paraId="50501956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2BE8C858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5D27CA" w:rsidRPr="00CD057D" w14:paraId="0BD3E537" w14:textId="77777777" w:rsidTr="00EA138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921E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function f_TC_6_4_1_2_NR5GC_TestBody() runs on NR5GC_PTC</w:t>
            </w:r>
          </w:p>
          <w:p w14:paraId="59A43A93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{//@sic R5s200638 R5-204545 R5-213163 sic@</w:t>
            </w:r>
          </w:p>
          <w:p w14:paraId="0C6803A7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template (value)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NR_CellPowerList_Type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v_CellPowerList_T0; // Power levels on FR2 are FFS</w:t>
            </w:r>
          </w:p>
          <w:p w14:paraId="0D60E6E0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    var template (value)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NR_CellPowerList_Type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v_CellPowerList_T1;</w:t>
            </w:r>
          </w:p>
          <w:p w14:paraId="5985E49C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template (value)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NG_NAS_DL_Message_Type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v_MsgToSend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14:paraId="00A00839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GMM_MobilityInfo_Type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v_GMM_MobilityInfo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14:paraId="16681421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NG_NAS_MSG_Indication_Type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14:paraId="31D8E9EA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float v_TimerValue1 := 60.0;</w:t>
            </w:r>
          </w:p>
          <w:p w14:paraId="699296A0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timer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t_WaitTime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14:paraId="37A96DCD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79E62264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v_CellPowerList_T0 := {</w:t>
            </w:r>
          </w:p>
          <w:p w14:paraId="0CC25D21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cs_NR_CellPower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(nr_Cell1, tsc_NR_SuitableInterFreqCellSSS_EPRE_FR1, tsc_NR_SuitableInterFreqCellSSS_EPRE_FR2), // FR2 FFS</w:t>
            </w:r>
          </w:p>
          <w:p w14:paraId="177B65C6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cs_NR_CellPower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(nr_Cell12, tsc_NR_ServingCellSSS_EPRE_FR1, tsc_NR_ServingCellSSS_EPRE_FR2),</w:t>
            </w:r>
          </w:p>
          <w:p w14:paraId="73FC2BE7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cs_NR_CellPower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(nr_Cell13, -78, -78)</w:t>
            </w:r>
          </w:p>
          <w:p w14:paraId="2C2D27FE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};</w:t>
            </w:r>
          </w:p>
          <w:p w14:paraId="5B64047A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270CA7EB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v_CellPowerList_T1 := {</w:t>
            </w:r>
          </w:p>
          <w:p w14:paraId="2B92B5EB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cs_NR_CellPower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(nr_Cell1,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tsc_NR_NonSuitableOffCellSSS_EPRE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tsc_NR_NonSuitableOffCellSSS_EPRE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),</w:t>
            </w:r>
          </w:p>
          <w:p w14:paraId="3659C027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cs_NR_CellPower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(nr_Cell12,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tsc_NR_NonSuitableOffCellSSS_EPRE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tsc_NR_NonSuitableOffCellSSS_EPRE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),</w:t>
            </w:r>
          </w:p>
          <w:p w14:paraId="2C2D7275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cs_NR_CellPower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(nr_Cell13,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tsc_NR_NonSuitableOffCellSSS_EPRE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tsc_NR_NonSuitableOffCellSSS_EPRE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14:paraId="668CC79F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};</w:t>
            </w:r>
          </w:p>
          <w:p w14:paraId="41D305CA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5791E6DB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@siclog "Step 1"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13523C8C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SS adjusts cell levels according to row T0 of table 6.4.1.2.3.2-1/2.</w:t>
            </w:r>
          </w:p>
          <w:p w14:paraId="54E98A4B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f_NR_SetCellPowerList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(v_CellPowerList_T0);</w:t>
            </w:r>
          </w:p>
          <w:p w14:paraId="1E6B4B5F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1537331D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@siclog "Step 2"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01B08A79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Check: Does the UE transmit an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RRCResumeRequest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message on NR Cell 12?</w:t>
            </w:r>
          </w:p>
          <w:p w14:paraId="6CBCFA81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f_NR_RRC_ResumeRequest_Def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(nr_Cell12,-,mo_Signalling);  // @sic R5s200892 sic@</w:t>
            </w:r>
          </w:p>
          <w:p w14:paraId="28E309B3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f_NR_PreliminaryPass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2");</w:t>
            </w:r>
          </w:p>
          <w:p w14:paraId="28F7D28C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46551961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@siclog "Steps 3-6"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49BB73E2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Steps 2 to 5 of the generic test procedure in TS 38.508-1 Table 4.9.5.2.2-1 with condition MOBILITY are performed</w:t>
            </w:r>
          </w:p>
          <w:p w14:paraId="3759702E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Note 1: The REGISTRATION REQUEST is accepted with the PLMN of NR Cell 1 listed as an Equivalent PLMN</w:t>
            </w:r>
          </w:p>
          <w:p w14:paraId="7D316EB2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f_NR_ULGrantConfiguration_Start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(nr_Cell12); // @sic R5s210042 sic@</w:t>
            </w:r>
          </w:p>
          <w:p w14:paraId="6C70A8A2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f_NR_RRCSetup_Def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(nr_Cell12);</w:t>
            </w:r>
          </w:p>
          <w:p w14:paraId="3902465D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27522CD6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receive RRC Connection Setup Complete with piggy-backed NAS message on SRB1 (DCCH):</w:t>
            </w:r>
          </w:p>
          <w:p w14:paraId="168ED96C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f_NR_RRCSetupComplete_Def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(nr_Cell12,</w:t>
            </w:r>
          </w:p>
          <w:p w14:paraId="0137C93F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cr_38508_RRCSetupComplete(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tsc_NR_RRC_TI_Def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?));</w:t>
            </w:r>
          </w:p>
          <w:p w14:paraId="54303487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585BF330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if (not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f_Check_NG_RegistrationReqMsg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v_GMM_MobilityInfo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v_ReceivedMsg.Pdu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Mobility)) {</w:t>
            </w:r>
          </w:p>
          <w:p w14:paraId="5A8D5D11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f_NR_SetVerdictFailOrInconc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"Registration Request Message Failed");</w:t>
            </w:r>
          </w:p>
          <w:p w14:paraId="7C382CD7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14:paraId="121D21E1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v_MsgToSend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f_Get_NG_RegistrationAcceptMsg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(Mobility,</w:t>
            </w:r>
          </w:p>
          <w:p w14:paraId="02A96C44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v_GMM_MobilityInfo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 // @sic R5-206426 sic@</w:t>
            </w:r>
          </w:p>
          <w:p w14:paraId="38AB10AB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f_NR5GC_GetMobileIdGUTI (nr_Cell12),</w:t>
            </w:r>
          </w:p>
          <w:p w14:paraId="15AB5129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cs_NG_TAIListNonConsecutive(f_NR_Asn2Nas_PlmnId(f_NR_CellInfo_GetPLMN (nr_Cell12)),</w:t>
            </w:r>
          </w:p>
          <w:p w14:paraId="68553EA0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        {bit2oct(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f_NR_CellInfo_GetTAC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(nr_Cell12))}),</w:t>
            </w:r>
          </w:p>
          <w:p w14:paraId="29506AD3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cs_PLMN_List_1PLMN(f_NR_Asn2Nas_PlmnId(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f_NR_CellInfo_GetPLMN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(nr_Cell1))),   // Table 6.4.1.2.3.3-4: REGISTRATION ACCEPT for NR Cell 12</w:t>
            </w:r>
          </w:p>
          <w:p w14:paraId="0D1EED4F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cs_NSSAI_SSTs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('15'O) // @sic R5-211331 sic@</w:t>
            </w:r>
          </w:p>
          <w:p w14:paraId="76829C34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);</w:t>
            </w:r>
          </w:p>
          <w:p w14:paraId="0BAF730D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64DD6C72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SRB.send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cas_NR_SRB_NasPdu_REQ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(nr_Cell12,</w:t>
            </w:r>
          </w:p>
          <w:p w14:paraId="1D96507F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tsc_NR_RbId_SRB1,</w:t>
            </w:r>
          </w:p>
          <w:p w14:paraId="2A9ACE03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cs_TimingInfo_Now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0FDE1392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cs_NG_NAS_Request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tsc_SHT_IntegrityProtected_Ciphered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v_MsgToSend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)));</w:t>
            </w:r>
          </w:p>
          <w:p w14:paraId="55A190A5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step 15 of the Registration procedure</w:t>
            </w:r>
          </w:p>
          <w:p w14:paraId="3236E428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f_NR5GC_Registration_Complete(nr_Cell12);</w:t>
            </w:r>
          </w:p>
          <w:p w14:paraId="7EDBA0AE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4AB01E5C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@siclog "Step 6A-6D"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61897FAB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Steps 5 to 8 of the generic test procedure in TS 38.508-1 Table 4.5.4.2-3.</w:t>
            </w:r>
          </w:p>
          <w:p w14:paraId="72F3B190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f_NR_RRC_ActivateSecurity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(nr_Cell12,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v_ReceivedMsg.SecurityProtection.NasCount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); </w:t>
            </w:r>
          </w:p>
          <w:p w14:paraId="09EFD77A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lastRenderedPageBreak/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f_NR_RRCReconfigExistingDRBs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(nr_Cell12, omit);</w:t>
            </w:r>
          </w:p>
          <w:p w14:paraId="512A2807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594E8409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@siclog "Step 7"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342C31E6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The SS transmits an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RRCRelease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message with suspend.</w:t>
            </w:r>
          </w:p>
          <w:p w14:paraId="1E831C39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f_NR_RRC_InactiveDef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(nr_Cell12,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f_NR_CellInfo_GetPLMN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(nr_Cell12));</w:t>
            </w:r>
          </w:p>
          <w:p w14:paraId="26DE7E1E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4098FC58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@siclog "Step 8"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4815A5B1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Check: Does the UE send an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RRCResumeRequest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on NR Cell 13 and NR Cell 1 within 60s?</w:t>
            </w:r>
          </w:p>
          <w:p w14:paraId="01825C75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t_WaitTime.start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(v_TimerValue1);</w:t>
            </w:r>
          </w:p>
          <w:p w14:paraId="0121B03A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alt {</w:t>
            </w:r>
          </w:p>
          <w:p w14:paraId="04724BA2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[]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SRB.receive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(car_NR_SRB0_RrcPdu_IND((nr_Cell1, nr_Cell13), cr_38508_RRCResumeRequest(tsc_NR_ShortI_RNTI_Value1,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rna_Update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)))</w:t>
            </w:r>
          </w:p>
          <w:p w14:paraId="2FCC4B6C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{</w:t>
            </w:r>
          </w:p>
          <w:p w14:paraId="4B7636F6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f_NR_SetVerdictFailOrInconc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"Test Case 6.4.1.2 Step 8");</w:t>
            </w:r>
          </w:p>
          <w:p w14:paraId="11275C1A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}</w:t>
            </w:r>
          </w:p>
          <w:p w14:paraId="2E051807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[]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t_WaitTime.timeout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{}</w:t>
            </w:r>
          </w:p>
          <w:p w14:paraId="1477A26E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14:paraId="4C9F204A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0FA697EB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@siclog "Step 9"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051ECE78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SS adjusts cell levels according to row T1 of table 6.4.1.2.3.2-1/2.</w:t>
            </w:r>
          </w:p>
          <w:p w14:paraId="09E378A3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f_NR_SetCellPowerList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(v_CellPowerList_T1);</w:t>
            </w:r>
          </w:p>
          <w:p w14:paraId="7697AAAD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337BA828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@siclog "Step 10"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29EEE35E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Set UE to Automatic PLMN selection mode</w:t>
            </w:r>
          </w:p>
          <w:p w14:paraId="4C956903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Note 2:  Step 10 is to ensure UE is set back to automatic PLMN selection mode for the next test case</w:t>
            </w:r>
          </w:p>
          <w:p w14:paraId="1AEA6618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f_UT_AutomaticPLMN_Select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(UT);</w:t>
            </w:r>
          </w:p>
          <w:p w14:paraId="2D5B5D91" w14:textId="77777777"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25215C05" w14:textId="77777777" w:rsidR="00CA2FA6" w:rsidRPr="00CD057D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</w:tc>
      </w:tr>
    </w:tbl>
    <w:p w14:paraId="5B0D27B3" w14:textId="77777777" w:rsidR="00EC295E" w:rsidRDefault="00EC295E" w:rsidP="00564BDC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EC295E" w:rsidSect="00EA138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89693" w14:textId="77777777" w:rsidR="00AA0DEA" w:rsidRDefault="00AA0DEA">
      <w:r>
        <w:separator/>
      </w:r>
    </w:p>
  </w:endnote>
  <w:endnote w:type="continuationSeparator" w:id="0">
    <w:p w14:paraId="402491CD" w14:textId="77777777" w:rsidR="00AA0DEA" w:rsidRDefault="00AA0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2D91A" w14:textId="77777777" w:rsidR="00AA0DEA" w:rsidRDefault="00AA0DEA">
      <w:r>
        <w:separator/>
      </w:r>
    </w:p>
  </w:footnote>
  <w:footnote w:type="continuationSeparator" w:id="0">
    <w:p w14:paraId="76B95370" w14:textId="77777777" w:rsidR="00AA0DEA" w:rsidRDefault="00AA0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E8916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7E97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736F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16F1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DF8754D"/>
    <w:multiLevelType w:val="hybridMultilevel"/>
    <w:tmpl w:val="C472EB16"/>
    <w:lvl w:ilvl="0" w:tplc="7146F1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2CE5F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7CF69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9AF0B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78EC3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C6983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E21C4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A8FC2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AC29E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0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10F2B5A"/>
    <w:multiLevelType w:val="hybridMultilevel"/>
    <w:tmpl w:val="17149C84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6" w15:restartNumberingAfterBreak="0">
    <w:nsid w:val="71F74F74"/>
    <w:multiLevelType w:val="hybridMultilevel"/>
    <w:tmpl w:val="F776EDAA"/>
    <w:lvl w:ilvl="0" w:tplc="B636B8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A735CE3"/>
    <w:multiLevelType w:val="hybridMultilevel"/>
    <w:tmpl w:val="E6D051BE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10"/>
  </w:num>
  <w:num w:numId="6">
    <w:abstractNumId w:val="17"/>
  </w:num>
  <w:num w:numId="7">
    <w:abstractNumId w:val="25"/>
  </w:num>
  <w:num w:numId="8">
    <w:abstractNumId w:val="6"/>
  </w:num>
  <w:num w:numId="9">
    <w:abstractNumId w:val="14"/>
  </w:num>
  <w:num w:numId="10">
    <w:abstractNumId w:val="29"/>
  </w:num>
  <w:num w:numId="11">
    <w:abstractNumId w:val="11"/>
  </w:num>
  <w:num w:numId="12">
    <w:abstractNumId w:val="18"/>
  </w:num>
  <w:num w:numId="13">
    <w:abstractNumId w:val="2"/>
  </w:num>
  <w:num w:numId="14">
    <w:abstractNumId w:val="13"/>
  </w:num>
  <w:num w:numId="15">
    <w:abstractNumId w:val="0"/>
  </w:num>
  <w:num w:numId="16">
    <w:abstractNumId w:val="1"/>
  </w:num>
  <w:num w:numId="17">
    <w:abstractNumId w:val="5"/>
  </w:num>
  <w:num w:numId="18">
    <w:abstractNumId w:val="19"/>
  </w:num>
  <w:num w:numId="19">
    <w:abstractNumId w:val="28"/>
  </w:num>
  <w:num w:numId="20">
    <w:abstractNumId w:val="24"/>
  </w:num>
  <w:num w:numId="21">
    <w:abstractNumId w:val="9"/>
  </w:num>
  <w:num w:numId="22">
    <w:abstractNumId w:val="21"/>
  </w:num>
  <w:num w:numId="23">
    <w:abstractNumId w:val="23"/>
  </w:num>
  <w:num w:numId="24">
    <w:abstractNumId w:val="12"/>
  </w:num>
  <w:num w:numId="25">
    <w:abstractNumId w:val="22"/>
  </w:num>
  <w:num w:numId="26">
    <w:abstractNumId w:val="3"/>
  </w:num>
  <w:num w:numId="27">
    <w:abstractNumId w:val="4"/>
  </w:num>
  <w:num w:numId="28">
    <w:abstractNumId w:val="20"/>
  </w:num>
  <w:num w:numId="29">
    <w:abstractNumId w:val="8"/>
  </w:num>
  <w:num w:numId="30">
    <w:abstractNumId w:val="27"/>
  </w:num>
  <w:num w:numId="31">
    <w:abstractNumId w:val="16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1833"/>
    <w:rsid w:val="00001D63"/>
    <w:rsid w:val="000045DE"/>
    <w:rsid w:val="00006651"/>
    <w:rsid w:val="00007575"/>
    <w:rsid w:val="00011C14"/>
    <w:rsid w:val="00017572"/>
    <w:rsid w:val="00022E4A"/>
    <w:rsid w:val="00024866"/>
    <w:rsid w:val="00027A96"/>
    <w:rsid w:val="000304B1"/>
    <w:rsid w:val="00031690"/>
    <w:rsid w:val="0003629C"/>
    <w:rsid w:val="00036BDF"/>
    <w:rsid w:val="00036FE7"/>
    <w:rsid w:val="00041DA9"/>
    <w:rsid w:val="000509E3"/>
    <w:rsid w:val="00050CAC"/>
    <w:rsid w:val="00054E62"/>
    <w:rsid w:val="00055B1D"/>
    <w:rsid w:val="00057DBD"/>
    <w:rsid w:val="000614B3"/>
    <w:rsid w:val="00061F6A"/>
    <w:rsid w:val="000653B4"/>
    <w:rsid w:val="0006562C"/>
    <w:rsid w:val="00065DA7"/>
    <w:rsid w:val="00065EC9"/>
    <w:rsid w:val="000749BF"/>
    <w:rsid w:val="00075335"/>
    <w:rsid w:val="00077676"/>
    <w:rsid w:val="00091E29"/>
    <w:rsid w:val="00093829"/>
    <w:rsid w:val="0009581D"/>
    <w:rsid w:val="00095C27"/>
    <w:rsid w:val="00096A16"/>
    <w:rsid w:val="00096F61"/>
    <w:rsid w:val="00097DB0"/>
    <w:rsid w:val="000A0C6E"/>
    <w:rsid w:val="000A1C38"/>
    <w:rsid w:val="000A30FB"/>
    <w:rsid w:val="000A4903"/>
    <w:rsid w:val="000A4AB6"/>
    <w:rsid w:val="000A4AB8"/>
    <w:rsid w:val="000A55CC"/>
    <w:rsid w:val="000A6394"/>
    <w:rsid w:val="000A773C"/>
    <w:rsid w:val="000B32E7"/>
    <w:rsid w:val="000B54FB"/>
    <w:rsid w:val="000B70AF"/>
    <w:rsid w:val="000B7FED"/>
    <w:rsid w:val="000C002D"/>
    <w:rsid w:val="000C038A"/>
    <w:rsid w:val="000C104F"/>
    <w:rsid w:val="000C3E62"/>
    <w:rsid w:val="000C6598"/>
    <w:rsid w:val="000D2667"/>
    <w:rsid w:val="000D2926"/>
    <w:rsid w:val="000D40AB"/>
    <w:rsid w:val="000D7F82"/>
    <w:rsid w:val="000E0F12"/>
    <w:rsid w:val="000E2533"/>
    <w:rsid w:val="000E2CAB"/>
    <w:rsid w:val="000E619B"/>
    <w:rsid w:val="000F0911"/>
    <w:rsid w:val="000F119F"/>
    <w:rsid w:val="000F34D6"/>
    <w:rsid w:val="000F39F5"/>
    <w:rsid w:val="000F7E23"/>
    <w:rsid w:val="00100ED2"/>
    <w:rsid w:val="00103BB0"/>
    <w:rsid w:val="0010532D"/>
    <w:rsid w:val="0010543B"/>
    <w:rsid w:val="00106AB0"/>
    <w:rsid w:val="001101DD"/>
    <w:rsid w:val="001109AC"/>
    <w:rsid w:val="00112785"/>
    <w:rsid w:val="0011415B"/>
    <w:rsid w:val="001209DE"/>
    <w:rsid w:val="0012136E"/>
    <w:rsid w:val="001227CA"/>
    <w:rsid w:val="00123EF8"/>
    <w:rsid w:val="00126187"/>
    <w:rsid w:val="00126237"/>
    <w:rsid w:val="001302CE"/>
    <w:rsid w:val="00130546"/>
    <w:rsid w:val="00135716"/>
    <w:rsid w:val="00135B18"/>
    <w:rsid w:val="001373AB"/>
    <w:rsid w:val="001376F4"/>
    <w:rsid w:val="00140B91"/>
    <w:rsid w:val="0014123D"/>
    <w:rsid w:val="001436DC"/>
    <w:rsid w:val="001444CF"/>
    <w:rsid w:val="00145D43"/>
    <w:rsid w:val="00146DCF"/>
    <w:rsid w:val="00155AFC"/>
    <w:rsid w:val="001576E0"/>
    <w:rsid w:val="00157B5B"/>
    <w:rsid w:val="00162159"/>
    <w:rsid w:val="00162C0A"/>
    <w:rsid w:val="00164CFC"/>
    <w:rsid w:val="001709EA"/>
    <w:rsid w:val="00171CFD"/>
    <w:rsid w:val="00173835"/>
    <w:rsid w:val="00177D63"/>
    <w:rsid w:val="00180E0D"/>
    <w:rsid w:val="001815FD"/>
    <w:rsid w:val="00181DA1"/>
    <w:rsid w:val="001840A4"/>
    <w:rsid w:val="00185B4A"/>
    <w:rsid w:val="0018757C"/>
    <w:rsid w:val="001901A2"/>
    <w:rsid w:val="00192C46"/>
    <w:rsid w:val="00192CC5"/>
    <w:rsid w:val="00193821"/>
    <w:rsid w:val="00194949"/>
    <w:rsid w:val="00196C85"/>
    <w:rsid w:val="0019779B"/>
    <w:rsid w:val="001A08B3"/>
    <w:rsid w:val="001A0D31"/>
    <w:rsid w:val="001A1BB9"/>
    <w:rsid w:val="001A5EE5"/>
    <w:rsid w:val="001A709A"/>
    <w:rsid w:val="001A79B0"/>
    <w:rsid w:val="001A7B60"/>
    <w:rsid w:val="001B52F0"/>
    <w:rsid w:val="001B572D"/>
    <w:rsid w:val="001B7A65"/>
    <w:rsid w:val="001C4D49"/>
    <w:rsid w:val="001C4D7F"/>
    <w:rsid w:val="001C5BC6"/>
    <w:rsid w:val="001C5C2A"/>
    <w:rsid w:val="001C660D"/>
    <w:rsid w:val="001D5663"/>
    <w:rsid w:val="001E3FA8"/>
    <w:rsid w:val="001E41F3"/>
    <w:rsid w:val="001E7E47"/>
    <w:rsid w:val="001F1817"/>
    <w:rsid w:val="001F406A"/>
    <w:rsid w:val="001F4DD8"/>
    <w:rsid w:val="001F53A2"/>
    <w:rsid w:val="00201ECD"/>
    <w:rsid w:val="002040A1"/>
    <w:rsid w:val="00205022"/>
    <w:rsid w:val="0020506D"/>
    <w:rsid w:val="00206AAD"/>
    <w:rsid w:val="00207D62"/>
    <w:rsid w:val="0021084C"/>
    <w:rsid w:val="00210EF6"/>
    <w:rsid w:val="00211882"/>
    <w:rsid w:val="00220349"/>
    <w:rsid w:val="00221C5A"/>
    <w:rsid w:val="002228DF"/>
    <w:rsid w:val="00225FCF"/>
    <w:rsid w:val="0023743F"/>
    <w:rsid w:val="00241A66"/>
    <w:rsid w:val="00241C08"/>
    <w:rsid w:val="00243230"/>
    <w:rsid w:val="00243814"/>
    <w:rsid w:val="0024514A"/>
    <w:rsid w:val="002454CD"/>
    <w:rsid w:val="00245CA4"/>
    <w:rsid w:val="00247D6B"/>
    <w:rsid w:val="002501D4"/>
    <w:rsid w:val="00253628"/>
    <w:rsid w:val="002564C6"/>
    <w:rsid w:val="0026004D"/>
    <w:rsid w:val="00263668"/>
    <w:rsid w:val="002640DD"/>
    <w:rsid w:val="0026523B"/>
    <w:rsid w:val="00275D12"/>
    <w:rsid w:val="00283E75"/>
    <w:rsid w:val="00284842"/>
    <w:rsid w:val="00284FEB"/>
    <w:rsid w:val="002860C4"/>
    <w:rsid w:val="002956E3"/>
    <w:rsid w:val="00295FA9"/>
    <w:rsid w:val="002973B2"/>
    <w:rsid w:val="0029778B"/>
    <w:rsid w:val="002A201C"/>
    <w:rsid w:val="002A230F"/>
    <w:rsid w:val="002A2CA9"/>
    <w:rsid w:val="002A3EDF"/>
    <w:rsid w:val="002A4DCB"/>
    <w:rsid w:val="002B14D3"/>
    <w:rsid w:val="002B1E36"/>
    <w:rsid w:val="002B25A5"/>
    <w:rsid w:val="002B5741"/>
    <w:rsid w:val="002B5FFB"/>
    <w:rsid w:val="002C40E5"/>
    <w:rsid w:val="002C6738"/>
    <w:rsid w:val="002C7E01"/>
    <w:rsid w:val="002D2D41"/>
    <w:rsid w:val="002D3D6E"/>
    <w:rsid w:val="002D438B"/>
    <w:rsid w:val="002D5291"/>
    <w:rsid w:val="002D6EA5"/>
    <w:rsid w:val="002D729B"/>
    <w:rsid w:val="002D7511"/>
    <w:rsid w:val="002E008A"/>
    <w:rsid w:val="002E2AA4"/>
    <w:rsid w:val="002E573A"/>
    <w:rsid w:val="002F1C4D"/>
    <w:rsid w:val="002F1E92"/>
    <w:rsid w:val="002F230F"/>
    <w:rsid w:val="002F25C8"/>
    <w:rsid w:val="002F2D52"/>
    <w:rsid w:val="002F3818"/>
    <w:rsid w:val="002F45F1"/>
    <w:rsid w:val="002F6416"/>
    <w:rsid w:val="002F6C25"/>
    <w:rsid w:val="002F7D40"/>
    <w:rsid w:val="00301D7F"/>
    <w:rsid w:val="003030A7"/>
    <w:rsid w:val="00303E7C"/>
    <w:rsid w:val="00304724"/>
    <w:rsid w:val="00304A2C"/>
    <w:rsid w:val="00305409"/>
    <w:rsid w:val="00306AF8"/>
    <w:rsid w:val="00306CF8"/>
    <w:rsid w:val="00310217"/>
    <w:rsid w:val="0031061D"/>
    <w:rsid w:val="00310986"/>
    <w:rsid w:val="0031106C"/>
    <w:rsid w:val="00312394"/>
    <w:rsid w:val="003216F1"/>
    <w:rsid w:val="00322D46"/>
    <w:rsid w:val="003327F7"/>
    <w:rsid w:val="0033294A"/>
    <w:rsid w:val="00335C90"/>
    <w:rsid w:val="00335D46"/>
    <w:rsid w:val="003367BF"/>
    <w:rsid w:val="0033698E"/>
    <w:rsid w:val="00336DFC"/>
    <w:rsid w:val="00341F6F"/>
    <w:rsid w:val="00342D98"/>
    <w:rsid w:val="00343CD7"/>
    <w:rsid w:val="00344C38"/>
    <w:rsid w:val="00345383"/>
    <w:rsid w:val="003455C4"/>
    <w:rsid w:val="00345D33"/>
    <w:rsid w:val="00345E99"/>
    <w:rsid w:val="0034618B"/>
    <w:rsid w:val="003466F2"/>
    <w:rsid w:val="00346D77"/>
    <w:rsid w:val="00347CE8"/>
    <w:rsid w:val="0035036E"/>
    <w:rsid w:val="00351220"/>
    <w:rsid w:val="00351356"/>
    <w:rsid w:val="00351361"/>
    <w:rsid w:val="00352D86"/>
    <w:rsid w:val="00354C27"/>
    <w:rsid w:val="00354F14"/>
    <w:rsid w:val="003550B6"/>
    <w:rsid w:val="003556DC"/>
    <w:rsid w:val="00355B3A"/>
    <w:rsid w:val="003609EF"/>
    <w:rsid w:val="00361583"/>
    <w:rsid w:val="0036231A"/>
    <w:rsid w:val="00362C9D"/>
    <w:rsid w:val="00365778"/>
    <w:rsid w:val="0037135F"/>
    <w:rsid w:val="00371BA0"/>
    <w:rsid w:val="00374DD4"/>
    <w:rsid w:val="00375BB0"/>
    <w:rsid w:val="003764EC"/>
    <w:rsid w:val="003767E5"/>
    <w:rsid w:val="003806A7"/>
    <w:rsid w:val="00381B16"/>
    <w:rsid w:val="00383C3D"/>
    <w:rsid w:val="003858C9"/>
    <w:rsid w:val="00385EB1"/>
    <w:rsid w:val="00387792"/>
    <w:rsid w:val="003904E3"/>
    <w:rsid w:val="003926A3"/>
    <w:rsid w:val="003928F7"/>
    <w:rsid w:val="00393BCA"/>
    <w:rsid w:val="00393CEA"/>
    <w:rsid w:val="003A19D5"/>
    <w:rsid w:val="003A4B2E"/>
    <w:rsid w:val="003A628A"/>
    <w:rsid w:val="003A73F4"/>
    <w:rsid w:val="003B510D"/>
    <w:rsid w:val="003B7B28"/>
    <w:rsid w:val="003C24B5"/>
    <w:rsid w:val="003C2766"/>
    <w:rsid w:val="003C2CE8"/>
    <w:rsid w:val="003C50FE"/>
    <w:rsid w:val="003D111D"/>
    <w:rsid w:val="003D1466"/>
    <w:rsid w:val="003D1B36"/>
    <w:rsid w:val="003D2B94"/>
    <w:rsid w:val="003D4813"/>
    <w:rsid w:val="003D617E"/>
    <w:rsid w:val="003D6BD4"/>
    <w:rsid w:val="003E12A4"/>
    <w:rsid w:val="003E189E"/>
    <w:rsid w:val="003E1A36"/>
    <w:rsid w:val="003E51C2"/>
    <w:rsid w:val="003F0BAD"/>
    <w:rsid w:val="003F232C"/>
    <w:rsid w:val="003F3287"/>
    <w:rsid w:val="003F3C4D"/>
    <w:rsid w:val="003F42DE"/>
    <w:rsid w:val="003F48B0"/>
    <w:rsid w:val="004001A0"/>
    <w:rsid w:val="00400567"/>
    <w:rsid w:val="00401E8D"/>
    <w:rsid w:val="00405D3C"/>
    <w:rsid w:val="00410371"/>
    <w:rsid w:val="00411482"/>
    <w:rsid w:val="00412379"/>
    <w:rsid w:val="00412D60"/>
    <w:rsid w:val="0041471B"/>
    <w:rsid w:val="004153A1"/>
    <w:rsid w:val="00415491"/>
    <w:rsid w:val="0041550E"/>
    <w:rsid w:val="0041693A"/>
    <w:rsid w:val="004200F4"/>
    <w:rsid w:val="00420DD2"/>
    <w:rsid w:val="0042332F"/>
    <w:rsid w:val="004242F1"/>
    <w:rsid w:val="004247EF"/>
    <w:rsid w:val="00425A95"/>
    <w:rsid w:val="0043075A"/>
    <w:rsid w:val="0043163D"/>
    <w:rsid w:val="0043208D"/>
    <w:rsid w:val="00433730"/>
    <w:rsid w:val="00433820"/>
    <w:rsid w:val="004371B3"/>
    <w:rsid w:val="00440D0A"/>
    <w:rsid w:val="00443855"/>
    <w:rsid w:val="00443F73"/>
    <w:rsid w:val="00446488"/>
    <w:rsid w:val="00446815"/>
    <w:rsid w:val="004473F7"/>
    <w:rsid w:val="00450355"/>
    <w:rsid w:val="0045447E"/>
    <w:rsid w:val="004558A5"/>
    <w:rsid w:val="00461008"/>
    <w:rsid w:val="00461E1C"/>
    <w:rsid w:val="00461F12"/>
    <w:rsid w:val="004626DA"/>
    <w:rsid w:val="004635E5"/>
    <w:rsid w:val="00464DEA"/>
    <w:rsid w:val="00465B0C"/>
    <w:rsid w:val="00465ED4"/>
    <w:rsid w:val="00470DD3"/>
    <w:rsid w:val="004717EA"/>
    <w:rsid w:val="0047274F"/>
    <w:rsid w:val="0047305B"/>
    <w:rsid w:val="0047404F"/>
    <w:rsid w:val="00477D6F"/>
    <w:rsid w:val="00480735"/>
    <w:rsid w:val="00482B43"/>
    <w:rsid w:val="00491B27"/>
    <w:rsid w:val="00494CA6"/>
    <w:rsid w:val="00495060"/>
    <w:rsid w:val="00496FA3"/>
    <w:rsid w:val="004A02C4"/>
    <w:rsid w:val="004A2A5F"/>
    <w:rsid w:val="004A2AED"/>
    <w:rsid w:val="004A3BE0"/>
    <w:rsid w:val="004A3F3F"/>
    <w:rsid w:val="004A6461"/>
    <w:rsid w:val="004B01A5"/>
    <w:rsid w:val="004B0EC7"/>
    <w:rsid w:val="004B2C2D"/>
    <w:rsid w:val="004B2C4F"/>
    <w:rsid w:val="004B3151"/>
    <w:rsid w:val="004B526E"/>
    <w:rsid w:val="004B75B7"/>
    <w:rsid w:val="004C1034"/>
    <w:rsid w:val="004C5ADE"/>
    <w:rsid w:val="004D1554"/>
    <w:rsid w:val="004D455F"/>
    <w:rsid w:val="004D499C"/>
    <w:rsid w:val="004D4DA9"/>
    <w:rsid w:val="004D4EE2"/>
    <w:rsid w:val="004E297B"/>
    <w:rsid w:val="004E5FD6"/>
    <w:rsid w:val="004F661B"/>
    <w:rsid w:val="005004D2"/>
    <w:rsid w:val="0050356A"/>
    <w:rsid w:val="005045C7"/>
    <w:rsid w:val="00507329"/>
    <w:rsid w:val="005105E0"/>
    <w:rsid w:val="0051196A"/>
    <w:rsid w:val="00511C0B"/>
    <w:rsid w:val="005135A1"/>
    <w:rsid w:val="0051580D"/>
    <w:rsid w:val="00515FF1"/>
    <w:rsid w:val="00517E1B"/>
    <w:rsid w:val="00521C70"/>
    <w:rsid w:val="005279F5"/>
    <w:rsid w:val="00530076"/>
    <w:rsid w:val="005300CA"/>
    <w:rsid w:val="0053043D"/>
    <w:rsid w:val="0053144A"/>
    <w:rsid w:val="00532891"/>
    <w:rsid w:val="005412F6"/>
    <w:rsid w:val="00542EBB"/>
    <w:rsid w:val="00543A6E"/>
    <w:rsid w:val="00544981"/>
    <w:rsid w:val="00546543"/>
    <w:rsid w:val="00547111"/>
    <w:rsid w:val="00550BE6"/>
    <w:rsid w:val="00550D59"/>
    <w:rsid w:val="00551F46"/>
    <w:rsid w:val="00552254"/>
    <w:rsid w:val="00553FCC"/>
    <w:rsid w:val="00560AB4"/>
    <w:rsid w:val="00561749"/>
    <w:rsid w:val="00561DC1"/>
    <w:rsid w:val="005629B6"/>
    <w:rsid w:val="00564606"/>
    <w:rsid w:val="00564973"/>
    <w:rsid w:val="00564BDC"/>
    <w:rsid w:val="00564EDF"/>
    <w:rsid w:val="0056673A"/>
    <w:rsid w:val="00566F6F"/>
    <w:rsid w:val="005677B1"/>
    <w:rsid w:val="00571288"/>
    <w:rsid w:val="00572F52"/>
    <w:rsid w:val="00573429"/>
    <w:rsid w:val="0058240F"/>
    <w:rsid w:val="00584A2B"/>
    <w:rsid w:val="00586A52"/>
    <w:rsid w:val="00587963"/>
    <w:rsid w:val="00587F6A"/>
    <w:rsid w:val="00592D74"/>
    <w:rsid w:val="00593E78"/>
    <w:rsid w:val="00596753"/>
    <w:rsid w:val="005A1AB7"/>
    <w:rsid w:val="005A1B6A"/>
    <w:rsid w:val="005A1E1D"/>
    <w:rsid w:val="005A4094"/>
    <w:rsid w:val="005A4D3A"/>
    <w:rsid w:val="005A64E2"/>
    <w:rsid w:val="005A6DDF"/>
    <w:rsid w:val="005B0314"/>
    <w:rsid w:val="005B299D"/>
    <w:rsid w:val="005B4127"/>
    <w:rsid w:val="005B5026"/>
    <w:rsid w:val="005B5DAB"/>
    <w:rsid w:val="005C48E5"/>
    <w:rsid w:val="005C6918"/>
    <w:rsid w:val="005D1DFD"/>
    <w:rsid w:val="005D27CA"/>
    <w:rsid w:val="005D2ABE"/>
    <w:rsid w:val="005E095B"/>
    <w:rsid w:val="005E18C6"/>
    <w:rsid w:val="005E2C44"/>
    <w:rsid w:val="005E33AF"/>
    <w:rsid w:val="005E42FB"/>
    <w:rsid w:val="005E7977"/>
    <w:rsid w:val="005F312A"/>
    <w:rsid w:val="005F35F7"/>
    <w:rsid w:val="005F3863"/>
    <w:rsid w:val="005F391D"/>
    <w:rsid w:val="005F39B2"/>
    <w:rsid w:val="005F682D"/>
    <w:rsid w:val="005F740E"/>
    <w:rsid w:val="006006C1"/>
    <w:rsid w:val="00601667"/>
    <w:rsid w:val="00603362"/>
    <w:rsid w:val="00604338"/>
    <w:rsid w:val="0060489C"/>
    <w:rsid w:val="00610384"/>
    <w:rsid w:val="00610445"/>
    <w:rsid w:val="00610C5B"/>
    <w:rsid w:val="006123FF"/>
    <w:rsid w:val="006129B7"/>
    <w:rsid w:val="00613D6B"/>
    <w:rsid w:val="0061563E"/>
    <w:rsid w:val="00617D68"/>
    <w:rsid w:val="00617FEE"/>
    <w:rsid w:val="00620359"/>
    <w:rsid w:val="006203F1"/>
    <w:rsid w:val="00620F69"/>
    <w:rsid w:val="00621188"/>
    <w:rsid w:val="00621C0A"/>
    <w:rsid w:val="006257ED"/>
    <w:rsid w:val="00625935"/>
    <w:rsid w:val="0062672F"/>
    <w:rsid w:val="006270A1"/>
    <w:rsid w:val="0062714D"/>
    <w:rsid w:val="006316B2"/>
    <w:rsid w:val="00631F2E"/>
    <w:rsid w:val="00633321"/>
    <w:rsid w:val="00636850"/>
    <w:rsid w:val="00644586"/>
    <w:rsid w:val="00645256"/>
    <w:rsid w:val="006461B9"/>
    <w:rsid w:val="0065241E"/>
    <w:rsid w:val="00652A36"/>
    <w:rsid w:val="0065349B"/>
    <w:rsid w:val="0065364E"/>
    <w:rsid w:val="006537B5"/>
    <w:rsid w:val="00660232"/>
    <w:rsid w:val="00661E2C"/>
    <w:rsid w:val="006624D0"/>
    <w:rsid w:val="00663E61"/>
    <w:rsid w:val="00665B39"/>
    <w:rsid w:val="00667016"/>
    <w:rsid w:val="00677304"/>
    <w:rsid w:val="00677B7C"/>
    <w:rsid w:val="00680E1F"/>
    <w:rsid w:val="006819C2"/>
    <w:rsid w:val="0068444E"/>
    <w:rsid w:val="006936DF"/>
    <w:rsid w:val="00695808"/>
    <w:rsid w:val="006A3259"/>
    <w:rsid w:val="006A35B8"/>
    <w:rsid w:val="006A3F0B"/>
    <w:rsid w:val="006A4F22"/>
    <w:rsid w:val="006A5853"/>
    <w:rsid w:val="006A6982"/>
    <w:rsid w:val="006A737E"/>
    <w:rsid w:val="006B00B1"/>
    <w:rsid w:val="006B1DD7"/>
    <w:rsid w:val="006B37A4"/>
    <w:rsid w:val="006B46FB"/>
    <w:rsid w:val="006B7B2F"/>
    <w:rsid w:val="006C0A6B"/>
    <w:rsid w:val="006C1B27"/>
    <w:rsid w:val="006C32D6"/>
    <w:rsid w:val="006C78F2"/>
    <w:rsid w:val="006D0191"/>
    <w:rsid w:val="006D6527"/>
    <w:rsid w:val="006E21FB"/>
    <w:rsid w:val="006E4465"/>
    <w:rsid w:val="006E48F7"/>
    <w:rsid w:val="006E5627"/>
    <w:rsid w:val="006E6C32"/>
    <w:rsid w:val="006E705E"/>
    <w:rsid w:val="006E7773"/>
    <w:rsid w:val="006F4F1F"/>
    <w:rsid w:val="006F5558"/>
    <w:rsid w:val="006F6B99"/>
    <w:rsid w:val="006F7B09"/>
    <w:rsid w:val="006F7F2E"/>
    <w:rsid w:val="00700A7C"/>
    <w:rsid w:val="007020FA"/>
    <w:rsid w:val="00702A17"/>
    <w:rsid w:val="00702ECF"/>
    <w:rsid w:val="00704829"/>
    <w:rsid w:val="007049D2"/>
    <w:rsid w:val="007051B1"/>
    <w:rsid w:val="007063F8"/>
    <w:rsid w:val="007101FB"/>
    <w:rsid w:val="00712228"/>
    <w:rsid w:val="0071715C"/>
    <w:rsid w:val="00717315"/>
    <w:rsid w:val="0072522A"/>
    <w:rsid w:val="00725D8B"/>
    <w:rsid w:val="00725F59"/>
    <w:rsid w:val="00726ABB"/>
    <w:rsid w:val="0073208D"/>
    <w:rsid w:val="0073536A"/>
    <w:rsid w:val="007368FA"/>
    <w:rsid w:val="0073742E"/>
    <w:rsid w:val="0073773F"/>
    <w:rsid w:val="00740DB7"/>
    <w:rsid w:val="00745AD2"/>
    <w:rsid w:val="00746FD3"/>
    <w:rsid w:val="00747AD2"/>
    <w:rsid w:val="00750C7A"/>
    <w:rsid w:val="00752FAD"/>
    <w:rsid w:val="00754314"/>
    <w:rsid w:val="00754AB7"/>
    <w:rsid w:val="00755C92"/>
    <w:rsid w:val="007621F2"/>
    <w:rsid w:val="00762213"/>
    <w:rsid w:val="00763BA2"/>
    <w:rsid w:val="00764E06"/>
    <w:rsid w:val="007656FE"/>
    <w:rsid w:val="007658A5"/>
    <w:rsid w:val="00766005"/>
    <w:rsid w:val="007662DF"/>
    <w:rsid w:val="00767A21"/>
    <w:rsid w:val="00767C06"/>
    <w:rsid w:val="00770C13"/>
    <w:rsid w:val="00771D52"/>
    <w:rsid w:val="007726D5"/>
    <w:rsid w:val="00773135"/>
    <w:rsid w:val="007752C4"/>
    <w:rsid w:val="007761E4"/>
    <w:rsid w:val="00776F2F"/>
    <w:rsid w:val="0078011C"/>
    <w:rsid w:val="00780B1F"/>
    <w:rsid w:val="00781D62"/>
    <w:rsid w:val="00786E9B"/>
    <w:rsid w:val="00791965"/>
    <w:rsid w:val="00792342"/>
    <w:rsid w:val="00796CD3"/>
    <w:rsid w:val="007977A8"/>
    <w:rsid w:val="007A31E4"/>
    <w:rsid w:val="007A3E93"/>
    <w:rsid w:val="007A402B"/>
    <w:rsid w:val="007A587A"/>
    <w:rsid w:val="007A73E5"/>
    <w:rsid w:val="007A7464"/>
    <w:rsid w:val="007B500A"/>
    <w:rsid w:val="007B512A"/>
    <w:rsid w:val="007C0E8A"/>
    <w:rsid w:val="007C13F4"/>
    <w:rsid w:val="007C2097"/>
    <w:rsid w:val="007C28A7"/>
    <w:rsid w:val="007C5DE7"/>
    <w:rsid w:val="007C7AF5"/>
    <w:rsid w:val="007D0F94"/>
    <w:rsid w:val="007D214E"/>
    <w:rsid w:val="007D3163"/>
    <w:rsid w:val="007D332D"/>
    <w:rsid w:val="007D610E"/>
    <w:rsid w:val="007D6A07"/>
    <w:rsid w:val="007D6DB1"/>
    <w:rsid w:val="007D7566"/>
    <w:rsid w:val="007E06ED"/>
    <w:rsid w:val="007E136E"/>
    <w:rsid w:val="007E2A52"/>
    <w:rsid w:val="007E4DBA"/>
    <w:rsid w:val="007F0389"/>
    <w:rsid w:val="007F1418"/>
    <w:rsid w:val="007F3264"/>
    <w:rsid w:val="007F3701"/>
    <w:rsid w:val="007F4E40"/>
    <w:rsid w:val="007F5994"/>
    <w:rsid w:val="007F7259"/>
    <w:rsid w:val="007F74ED"/>
    <w:rsid w:val="00800A71"/>
    <w:rsid w:val="00801454"/>
    <w:rsid w:val="00801CF0"/>
    <w:rsid w:val="00801DC6"/>
    <w:rsid w:val="00802EDE"/>
    <w:rsid w:val="008036D6"/>
    <w:rsid w:val="00803CC0"/>
    <w:rsid w:val="00803DBE"/>
    <w:rsid w:val="008040A8"/>
    <w:rsid w:val="00806A5C"/>
    <w:rsid w:val="008075A7"/>
    <w:rsid w:val="00815EE1"/>
    <w:rsid w:val="00820932"/>
    <w:rsid w:val="00820D2F"/>
    <w:rsid w:val="00822264"/>
    <w:rsid w:val="00822428"/>
    <w:rsid w:val="00824395"/>
    <w:rsid w:val="0082481F"/>
    <w:rsid w:val="00824C2C"/>
    <w:rsid w:val="00825391"/>
    <w:rsid w:val="00826FF0"/>
    <w:rsid w:val="008279FA"/>
    <w:rsid w:val="00831EF6"/>
    <w:rsid w:val="00833426"/>
    <w:rsid w:val="00835587"/>
    <w:rsid w:val="00835E4C"/>
    <w:rsid w:val="0084199B"/>
    <w:rsid w:val="00842020"/>
    <w:rsid w:val="00846BDA"/>
    <w:rsid w:val="008513E2"/>
    <w:rsid w:val="00851912"/>
    <w:rsid w:val="00853338"/>
    <w:rsid w:val="0085441A"/>
    <w:rsid w:val="008626E7"/>
    <w:rsid w:val="00866D86"/>
    <w:rsid w:val="00870569"/>
    <w:rsid w:val="008705C1"/>
    <w:rsid w:val="00870EE7"/>
    <w:rsid w:val="008711B2"/>
    <w:rsid w:val="0087510D"/>
    <w:rsid w:val="00875D2F"/>
    <w:rsid w:val="008813F7"/>
    <w:rsid w:val="00882871"/>
    <w:rsid w:val="00883A39"/>
    <w:rsid w:val="008863B9"/>
    <w:rsid w:val="00886A84"/>
    <w:rsid w:val="0089088C"/>
    <w:rsid w:val="00890D5A"/>
    <w:rsid w:val="00891883"/>
    <w:rsid w:val="00896345"/>
    <w:rsid w:val="008A18B8"/>
    <w:rsid w:val="008A1CDA"/>
    <w:rsid w:val="008A2F7A"/>
    <w:rsid w:val="008A45A6"/>
    <w:rsid w:val="008A64C7"/>
    <w:rsid w:val="008A7AF9"/>
    <w:rsid w:val="008B001A"/>
    <w:rsid w:val="008B2743"/>
    <w:rsid w:val="008B2CD2"/>
    <w:rsid w:val="008B3B15"/>
    <w:rsid w:val="008B5E37"/>
    <w:rsid w:val="008B60E8"/>
    <w:rsid w:val="008C0254"/>
    <w:rsid w:val="008C0953"/>
    <w:rsid w:val="008C1C50"/>
    <w:rsid w:val="008C46CA"/>
    <w:rsid w:val="008C5819"/>
    <w:rsid w:val="008C75E5"/>
    <w:rsid w:val="008C7701"/>
    <w:rsid w:val="008D007E"/>
    <w:rsid w:val="008D4141"/>
    <w:rsid w:val="008D459E"/>
    <w:rsid w:val="008D5371"/>
    <w:rsid w:val="008D55F2"/>
    <w:rsid w:val="008D6522"/>
    <w:rsid w:val="008D70C6"/>
    <w:rsid w:val="008E22BE"/>
    <w:rsid w:val="008E4EDC"/>
    <w:rsid w:val="008E6B1F"/>
    <w:rsid w:val="008F31D5"/>
    <w:rsid w:val="008F38DF"/>
    <w:rsid w:val="008F5AAD"/>
    <w:rsid w:val="008F686C"/>
    <w:rsid w:val="00901400"/>
    <w:rsid w:val="00904EBA"/>
    <w:rsid w:val="009067BF"/>
    <w:rsid w:val="00906869"/>
    <w:rsid w:val="00907B05"/>
    <w:rsid w:val="00910D07"/>
    <w:rsid w:val="00911A56"/>
    <w:rsid w:val="0091261A"/>
    <w:rsid w:val="00913E0B"/>
    <w:rsid w:val="00914069"/>
    <w:rsid w:val="009148DE"/>
    <w:rsid w:val="00916386"/>
    <w:rsid w:val="009312E7"/>
    <w:rsid w:val="0093283F"/>
    <w:rsid w:val="00936A1B"/>
    <w:rsid w:val="009418D9"/>
    <w:rsid w:val="00941E30"/>
    <w:rsid w:val="0094370A"/>
    <w:rsid w:val="00943918"/>
    <w:rsid w:val="00943B96"/>
    <w:rsid w:val="00943FEF"/>
    <w:rsid w:val="00946424"/>
    <w:rsid w:val="009478EE"/>
    <w:rsid w:val="009503D6"/>
    <w:rsid w:val="0095139C"/>
    <w:rsid w:val="00952420"/>
    <w:rsid w:val="0095347E"/>
    <w:rsid w:val="00954EDC"/>
    <w:rsid w:val="00956250"/>
    <w:rsid w:val="00956A50"/>
    <w:rsid w:val="0096292E"/>
    <w:rsid w:val="0096305A"/>
    <w:rsid w:val="00963EB0"/>
    <w:rsid w:val="00965E63"/>
    <w:rsid w:val="00972462"/>
    <w:rsid w:val="00972845"/>
    <w:rsid w:val="00973015"/>
    <w:rsid w:val="0097303B"/>
    <w:rsid w:val="00973766"/>
    <w:rsid w:val="0097424D"/>
    <w:rsid w:val="00975AC5"/>
    <w:rsid w:val="009777D9"/>
    <w:rsid w:val="009861B0"/>
    <w:rsid w:val="00986821"/>
    <w:rsid w:val="00987825"/>
    <w:rsid w:val="0099058A"/>
    <w:rsid w:val="00991B88"/>
    <w:rsid w:val="00992B1A"/>
    <w:rsid w:val="009959C1"/>
    <w:rsid w:val="00997DE8"/>
    <w:rsid w:val="009A07BF"/>
    <w:rsid w:val="009A1D32"/>
    <w:rsid w:val="009A39DE"/>
    <w:rsid w:val="009A4E0F"/>
    <w:rsid w:val="009A5255"/>
    <w:rsid w:val="009A5753"/>
    <w:rsid w:val="009A579D"/>
    <w:rsid w:val="009A6A11"/>
    <w:rsid w:val="009B0B50"/>
    <w:rsid w:val="009B2E1B"/>
    <w:rsid w:val="009B5164"/>
    <w:rsid w:val="009B5251"/>
    <w:rsid w:val="009B7D5D"/>
    <w:rsid w:val="009C1018"/>
    <w:rsid w:val="009C22FE"/>
    <w:rsid w:val="009C34CB"/>
    <w:rsid w:val="009C5146"/>
    <w:rsid w:val="009C7D6D"/>
    <w:rsid w:val="009D00B7"/>
    <w:rsid w:val="009D36B1"/>
    <w:rsid w:val="009D476E"/>
    <w:rsid w:val="009D7147"/>
    <w:rsid w:val="009E24B9"/>
    <w:rsid w:val="009E24DE"/>
    <w:rsid w:val="009E2863"/>
    <w:rsid w:val="009E3029"/>
    <w:rsid w:val="009E3297"/>
    <w:rsid w:val="009E383F"/>
    <w:rsid w:val="009E5880"/>
    <w:rsid w:val="009E5C01"/>
    <w:rsid w:val="009E72CF"/>
    <w:rsid w:val="009E7D9B"/>
    <w:rsid w:val="009F002F"/>
    <w:rsid w:val="009F01D3"/>
    <w:rsid w:val="009F1050"/>
    <w:rsid w:val="009F2E93"/>
    <w:rsid w:val="009F473D"/>
    <w:rsid w:val="009F6D6B"/>
    <w:rsid w:val="009F734F"/>
    <w:rsid w:val="009F7D81"/>
    <w:rsid w:val="00A00487"/>
    <w:rsid w:val="00A0177D"/>
    <w:rsid w:val="00A0204C"/>
    <w:rsid w:val="00A04F1C"/>
    <w:rsid w:val="00A05006"/>
    <w:rsid w:val="00A10726"/>
    <w:rsid w:val="00A112C9"/>
    <w:rsid w:val="00A151E7"/>
    <w:rsid w:val="00A230E4"/>
    <w:rsid w:val="00A23BFF"/>
    <w:rsid w:val="00A246B6"/>
    <w:rsid w:val="00A27DC9"/>
    <w:rsid w:val="00A30856"/>
    <w:rsid w:val="00A34424"/>
    <w:rsid w:val="00A34876"/>
    <w:rsid w:val="00A34A32"/>
    <w:rsid w:val="00A37D39"/>
    <w:rsid w:val="00A40634"/>
    <w:rsid w:val="00A41A40"/>
    <w:rsid w:val="00A4647B"/>
    <w:rsid w:val="00A47E70"/>
    <w:rsid w:val="00A50CF0"/>
    <w:rsid w:val="00A51317"/>
    <w:rsid w:val="00A52F6F"/>
    <w:rsid w:val="00A52F72"/>
    <w:rsid w:val="00A53150"/>
    <w:rsid w:val="00A5324B"/>
    <w:rsid w:val="00A5359F"/>
    <w:rsid w:val="00A54BBA"/>
    <w:rsid w:val="00A5562D"/>
    <w:rsid w:val="00A57076"/>
    <w:rsid w:val="00A57528"/>
    <w:rsid w:val="00A601CD"/>
    <w:rsid w:val="00A6301F"/>
    <w:rsid w:val="00A6605D"/>
    <w:rsid w:val="00A66C63"/>
    <w:rsid w:val="00A7010F"/>
    <w:rsid w:val="00A70BC7"/>
    <w:rsid w:val="00A7150A"/>
    <w:rsid w:val="00A72118"/>
    <w:rsid w:val="00A72665"/>
    <w:rsid w:val="00A754BB"/>
    <w:rsid w:val="00A7583C"/>
    <w:rsid w:val="00A759BA"/>
    <w:rsid w:val="00A75CED"/>
    <w:rsid w:val="00A7671C"/>
    <w:rsid w:val="00A7748E"/>
    <w:rsid w:val="00A81EA3"/>
    <w:rsid w:val="00A84550"/>
    <w:rsid w:val="00A87144"/>
    <w:rsid w:val="00A87512"/>
    <w:rsid w:val="00A87B41"/>
    <w:rsid w:val="00A90724"/>
    <w:rsid w:val="00A916D2"/>
    <w:rsid w:val="00A94C93"/>
    <w:rsid w:val="00A96C55"/>
    <w:rsid w:val="00AA0376"/>
    <w:rsid w:val="00AA0DEA"/>
    <w:rsid w:val="00AA1E64"/>
    <w:rsid w:val="00AA2CBC"/>
    <w:rsid w:val="00AA42E2"/>
    <w:rsid w:val="00AA49EB"/>
    <w:rsid w:val="00AB01DF"/>
    <w:rsid w:val="00AB0D3A"/>
    <w:rsid w:val="00AB4631"/>
    <w:rsid w:val="00AB6981"/>
    <w:rsid w:val="00AC5820"/>
    <w:rsid w:val="00AC7DC1"/>
    <w:rsid w:val="00AD1ADD"/>
    <w:rsid w:val="00AD1AFB"/>
    <w:rsid w:val="00AD1CD8"/>
    <w:rsid w:val="00AD4BCE"/>
    <w:rsid w:val="00AD6606"/>
    <w:rsid w:val="00AD7126"/>
    <w:rsid w:val="00AD7555"/>
    <w:rsid w:val="00AE2421"/>
    <w:rsid w:val="00AF03C7"/>
    <w:rsid w:val="00AF25C3"/>
    <w:rsid w:val="00AF3E2E"/>
    <w:rsid w:val="00AF4D4E"/>
    <w:rsid w:val="00AF52B7"/>
    <w:rsid w:val="00AF62F6"/>
    <w:rsid w:val="00AF7E56"/>
    <w:rsid w:val="00B04335"/>
    <w:rsid w:val="00B04BEE"/>
    <w:rsid w:val="00B05D84"/>
    <w:rsid w:val="00B10E9C"/>
    <w:rsid w:val="00B11A1A"/>
    <w:rsid w:val="00B1310C"/>
    <w:rsid w:val="00B13940"/>
    <w:rsid w:val="00B17EC1"/>
    <w:rsid w:val="00B22A07"/>
    <w:rsid w:val="00B2333F"/>
    <w:rsid w:val="00B258BB"/>
    <w:rsid w:val="00B25C75"/>
    <w:rsid w:val="00B3074E"/>
    <w:rsid w:val="00B3184B"/>
    <w:rsid w:val="00B31DA4"/>
    <w:rsid w:val="00B32774"/>
    <w:rsid w:val="00B33A2B"/>
    <w:rsid w:val="00B36F7C"/>
    <w:rsid w:val="00B37EEB"/>
    <w:rsid w:val="00B44001"/>
    <w:rsid w:val="00B444C0"/>
    <w:rsid w:val="00B45BFC"/>
    <w:rsid w:val="00B508D2"/>
    <w:rsid w:val="00B50A2B"/>
    <w:rsid w:val="00B50F92"/>
    <w:rsid w:val="00B51BA6"/>
    <w:rsid w:val="00B52828"/>
    <w:rsid w:val="00B556B7"/>
    <w:rsid w:val="00B56021"/>
    <w:rsid w:val="00B5710B"/>
    <w:rsid w:val="00B5725C"/>
    <w:rsid w:val="00B64906"/>
    <w:rsid w:val="00B67B97"/>
    <w:rsid w:val="00B7315D"/>
    <w:rsid w:val="00B73470"/>
    <w:rsid w:val="00B75E77"/>
    <w:rsid w:val="00B76799"/>
    <w:rsid w:val="00B76E16"/>
    <w:rsid w:val="00B801F2"/>
    <w:rsid w:val="00B83F4F"/>
    <w:rsid w:val="00B841A5"/>
    <w:rsid w:val="00B84F41"/>
    <w:rsid w:val="00B85917"/>
    <w:rsid w:val="00B85D4A"/>
    <w:rsid w:val="00B86222"/>
    <w:rsid w:val="00B87E14"/>
    <w:rsid w:val="00B87F06"/>
    <w:rsid w:val="00B918AC"/>
    <w:rsid w:val="00B91C30"/>
    <w:rsid w:val="00B920A8"/>
    <w:rsid w:val="00B9335B"/>
    <w:rsid w:val="00B968C8"/>
    <w:rsid w:val="00B9780D"/>
    <w:rsid w:val="00B97F8E"/>
    <w:rsid w:val="00BA048E"/>
    <w:rsid w:val="00BA2CD7"/>
    <w:rsid w:val="00BA3EC5"/>
    <w:rsid w:val="00BA5195"/>
    <w:rsid w:val="00BA51D9"/>
    <w:rsid w:val="00BA696A"/>
    <w:rsid w:val="00BB1BF6"/>
    <w:rsid w:val="00BB3B9C"/>
    <w:rsid w:val="00BB5645"/>
    <w:rsid w:val="00BB5DFC"/>
    <w:rsid w:val="00BB7330"/>
    <w:rsid w:val="00BC40B1"/>
    <w:rsid w:val="00BC6E8D"/>
    <w:rsid w:val="00BC73B3"/>
    <w:rsid w:val="00BD258B"/>
    <w:rsid w:val="00BD279D"/>
    <w:rsid w:val="00BD33A1"/>
    <w:rsid w:val="00BD3A66"/>
    <w:rsid w:val="00BD5479"/>
    <w:rsid w:val="00BD6BB8"/>
    <w:rsid w:val="00BD6C33"/>
    <w:rsid w:val="00BD7B9C"/>
    <w:rsid w:val="00BE47A2"/>
    <w:rsid w:val="00BE4DD2"/>
    <w:rsid w:val="00BF1721"/>
    <w:rsid w:val="00BF47F7"/>
    <w:rsid w:val="00BF48B3"/>
    <w:rsid w:val="00BF53F2"/>
    <w:rsid w:val="00BF60DF"/>
    <w:rsid w:val="00C01A4C"/>
    <w:rsid w:val="00C02228"/>
    <w:rsid w:val="00C02E01"/>
    <w:rsid w:val="00C052BC"/>
    <w:rsid w:val="00C058FD"/>
    <w:rsid w:val="00C06627"/>
    <w:rsid w:val="00C1082F"/>
    <w:rsid w:val="00C10D23"/>
    <w:rsid w:val="00C12D35"/>
    <w:rsid w:val="00C2211D"/>
    <w:rsid w:val="00C23C46"/>
    <w:rsid w:val="00C23CD0"/>
    <w:rsid w:val="00C24279"/>
    <w:rsid w:val="00C2584D"/>
    <w:rsid w:val="00C259BF"/>
    <w:rsid w:val="00C267B9"/>
    <w:rsid w:val="00C30A15"/>
    <w:rsid w:val="00C32172"/>
    <w:rsid w:val="00C34763"/>
    <w:rsid w:val="00C368AC"/>
    <w:rsid w:val="00C3691D"/>
    <w:rsid w:val="00C37033"/>
    <w:rsid w:val="00C41C06"/>
    <w:rsid w:val="00C42669"/>
    <w:rsid w:val="00C4494A"/>
    <w:rsid w:val="00C457C9"/>
    <w:rsid w:val="00C47F3E"/>
    <w:rsid w:val="00C51E37"/>
    <w:rsid w:val="00C53AC6"/>
    <w:rsid w:val="00C55316"/>
    <w:rsid w:val="00C560FC"/>
    <w:rsid w:val="00C56A9B"/>
    <w:rsid w:val="00C56B8B"/>
    <w:rsid w:val="00C57E3D"/>
    <w:rsid w:val="00C60306"/>
    <w:rsid w:val="00C61264"/>
    <w:rsid w:val="00C628B1"/>
    <w:rsid w:val="00C63BA7"/>
    <w:rsid w:val="00C64C05"/>
    <w:rsid w:val="00C652D4"/>
    <w:rsid w:val="00C657A8"/>
    <w:rsid w:val="00C66BA2"/>
    <w:rsid w:val="00C6757D"/>
    <w:rsid w:val="00C71887"/>
    <w:rsid w:val="00C72382"/>
    <w:rsid w:val="00C727C3"/>
    <w:rsid w:val="00C737D7"/>
    <w:rsid w:val="00C74539"/>
    <w:rsid w:val="00C74B85"/>
    <w:rsid w:val="00C74F54"/>
    <w:rsid w:val="00C76C95"/>
    <w:rsid w:val="00C776AE"/>
    <w:rsid w:val="00C85213"/>
    <w:rsid w:val="00C852CF"/>
    <w:rsid w:val="00C856F4"/>
    <w:rsid w:val="00C864AE"/>
    <w:rsid w:val="00C8688C"/>
    <w:rsid w:val="00C87A12"/>
    <w:rsid w:val="00C91FA7"/>
    <w:rsid w:val="00C922BB"/>
    <w:rsid w:val="00C95985"/>
    <w:rsid w:val="00C9778B"/>
    <w:rsid w:val="00C979AE"/>
    <w:rsid w:val="00C979BE"/>
    <w:rsid w:val="00CA2FA6"/>
    <w:rsid w:val="00CA3400"/>
    <w:rsid w:val="00CA3559"/>
    <w:rsid w:val="00CB0EE7"/>
    <w:rsid w:val="00CB12BC"/>
    <w:rsid w:val="00CC0F1A"/>
    <w:rsid w:val="00CC1B68"/>
    <w:rsid w:val="00CC1C39"/>
    <w:rsid w:val="00CC1F07"/>
    <w:rsid w:val="00CC3990"/>
    <w:rsid w:val="00CC39F9"/>
    <w:rsid w:val="00CC4988"/>
    <w:rsid w:val="00CC5026"/>
    <w:rsid w:val="00CC5A1B"/>
    <w:rsid w:val="00CC5F26"/>
    <w:rsid w:val="00CC63D6"/>
    <w:rsid w:val="00CC68D0"/>
    <w:rsid w:val="00CD057D"/>
    <w:rsid w:val="00CD2451"/>
    <w:rsid w:val="00CE0B19"/>
    <w:rsid w:val="00CE0BFA"/>
    <w:rsid w:val="00CE2D4B"/>
    <w:rsid w:val="00CE3835"/>
    <w:rsid w:val="00CE3B53"/>
    <w:rsid w:val="00CE5930"/>
    <w:rsid w:val="00CE737E"/>
    <w:rsid w:val="00CE7AF9"/>
    <w:rsid w:val="00CF0250"/>
    <w:rsid w:val="00CF1024"/>
    <w:rsid w:val="00CF39F2"/>
    <w:rsid w:val="00CF78E2"/>
    <w:rsid w:val="00D0008E"/>
    <w:rsid w:val="00D00537"/>
    <w:rsid w:val="00D01F52"/>
    <w:rsid w:val="00D021AB"/>
    <w:rsid w:val="00D03582"/>
    <w:rsid w:val="00D03611"/>
    <w:rsid w:val="00D03F9A"/>
    <w:rsid w:val="00D05437"/>
    <w:rsid w:val="00D06D51"/>
    <w:rsid w:val="00D127DF"/>
    <w:rsid w:val="00D12FC5"/>
    <w:rsid w:val="00D13C85"/>
    <w:rsid w:val="00D14F39"/>
    <w:rsid w:val="00D15157"/>
    <w:rsid w:val="00D1521A"/>
    <w:rsid w:val="00D17487"/>
    <w:rsid w:val="00D175C3"/>
    <w:rsid w:val="00D176C5"/>
    <w:rsid w:val="00D2149C"/>
    <w:rsid w:val="00D235D8"/>
    <w:rsid w:val="00D24991"/>
    <w:rsid w:val="00D25A5F"/>
    <w:rsid w:val="00D27109"/>
    <w:rsid w:val="00D32B66"/>
    <w:rsid w:val="00D34E67"/>
    <w:rsid w:val="00D3641F"/>
    <w:rsid w:val="00D43946"/>
    <w:rsid w:val="00D44C26"/>
    <w:rsid w:val="00D4517A"/>
    <w:rsid w:val="00D452FE"/>
    <w:rsid w:val="00D462E4"/>
    <w:rsid w:val="00D4758D"/>
    <w:rsid w:val="00D50255"/>
    <w:rsid w:val="00D522D6"/>
    <w:rsid w:val="00D52BD7"/>
    <w:rsid w:val="00D55C11"/>
    <w:rsid w:val="00D611CF"/>
    <w:rsid w:val="00D63444"/>
    <w:rsid w:val="00D63FCB"/>
    <w:rsid w:val="00D65239"/>
    <w:rsid w:val="00D66520"/>
    <w:rsid w:val="00D6753D"/>
    <w:rsid w:val="00D70235"/>
    <w:rsid w:val="00D70343"/>
    <w:rsid w:val="00D70DAC"/>
    <w:rsid w:val="00D720E3"/>
    <w:rsid w:val="00D7237E"/>
    <w:rsid w:val="00D7371E"/>
    <w:rsid w:val="00D7387B"/>
    <w:rsid w:val="00D742A0"/>
    <w:rsid w:val="00D81D37"/>
    <w:rsid w:val="00D8453D"/>
    <w:rsid w:val="00D86DC8"/>
    <w:rsid w:val="00D872A9"/>
    <w:rsid w:val="00D94C78"/>
    <w:rsid w:val="00D95799"/>
    <w:rsid w:val="00D95AC6"/>
    <w:rsid w:val="00D96E39"/>
    <w:rsid w:val="00D96F56"/>
    <w:rsid w:val="00D97606"/>
    <w:rsid w:val="00DA0394"/>
    <w:rsid w:val="00DA52CD"/>
    <w:rsid w:val="00DA5B6C"/>
    <w:rsid w:val="00DA6023"/>
    <w:rsid w:val="00DB2D33"/>
    <w:rsid w:val="00DB3570"/>
    <w:rsid w:val="00DB484C"/>
    <w:rsid w:val="00DB4CCE"/>
    <w:rsid w:val="00DC0D26"/>
    <w:rsid w:val="00DC197C"/>
    <w:rsid w:val="00DC331E"/>
    <w:rsid w:val="00DC4637"/>
    <w:rsid w:val="00DC4C7F"/>
    <w:rsid w:val="00DC76E9"/>
    <w:rsid w:val="00DD0F43"/>
    <w:rsid w:val="00DD11FD"/>
    <w:rsid w:val="00DD1BED"/>
    <w:rsid w:val="00DD53E1"/>
    <w:rsid w:val="00DD5925"/>
    <w:rsid w:val="00DD6235"/>
    <w:rsid w:val="00DD7F13"/>
    <w:rsid w:val="00DE14E0"/>
    <w:rsid w:val="00DE1F61"/>
    <w:rsid w:val="00DE237C"/>
    <w:rsid w:val="00DE29AD"/>
    <w:rsid w:val="00DE34CF"/>
    <w:rsid w:val="00DE3B0E"/>
    <w:rsid w:val="00DE477E"/>
    <w:rsid w:val="00DE4B70"/>
    <w:rsid w:val="00DE647C"/>
    <w:rsid w:val="00DE67FB"/>
    <w:rsid w:val="00DF0FB2"/>
    <w:rsid w:val="00DF1965"/>
    <w:rsid w:val="00DF2176"/>
    <w:rsid w:val="00DF343E"/>
    <w:rsid w:val="00DF61D9"/>
    <w:rsid w:val="00DF69F6"/>
    <w:rsid w:val="00E0014E"/>
    <w:rsid w:val="00E004E3"/>
    <w:rsid w:val="00E00D77"/>
    <w:rsid w:val="00E01E89"/>
    <w:rsid w:val="00E034F8"/>
    <w:rsid w:val="00E13F3D"/>
    <w:rsid w:val="00E14D7D"/>
    <w:rsid w:val="00E1731F"/>
    <w:rsid w:val="00E1748E"/>
    <w:rsid w:val="00E176C5"/>
    <w:rsid w:val="00E20322"/>
    <w:rsid w:val="00E2067E"/>
    <w:rsid w:val="00E228FB"/>
    <w:rsid w:val="00E24598"/>
    <w:rsid w:val="00E24E93"/>
    <w:rsid w:val="00E25C36"/>
    <w:rsid w:val="00E31179"/>
    <w:rsid w:val="00E31A2A"/>
    <w:rsid w:val="00E31F6E"/>
    <w:rsid w:val="00E32E48"/>
    <w:rsid w:val="00E336E9"/>
    <w:rsid w:val="00E337BB"/>
    <w:rsid w:val="00E33C77"/>
    <w:rsid w:val="00E34898"/>
    <w:rsid w:val="00E37029"/>
    <w:rsid w:val="00E414C0"/>
    <w:rsid w:val="00E42D84"/>
    <w:rsid w:val="00E44E2B"/>
    <w:rsid w:val="00E52B84"/>
    <w:rsid w:val="00E541FB"/>
    <w:rsid w:val="00E54CC3"/>
    <w:rsid w:val="00E55777"/>
    <w:rsid w:val="00E62369"/>
    <w:rsid w:val="00E66A80"/>
    <w:rsid w:val="00E716C1"/>
    <w:rsid w:val="00E717C5"/>
    <w:rsid w:val="00E74AE5"/>
    <w:rsid w:val="00E777D7"/>
    <w:rsid w:val="00E77B87"/>
    <w:rsid w:val="00E814FE"/>
    <w:rsid w:val="00E81E0B"/>
    <w:rsid w:val="00E83DFE"/>
    <w:rsid w:val="00E8417F"/>
    <w:rsid w:val="00E85E7A"/>
    <w:rsid w:val="00E8742B"/>
    <w:rsid w:val="00E92053"/>
    <w:rsid w:val="00E9367A"/>
    <w:rsid w:val="00E9504A"/>
    <w:rsid w:val="00E96B93"/>
    <w:rsid w:val="00E9771E"/>
    <w:rsid w:val="00EA0508"/>
    <w:rsid w:val="00EA1387"/>
    <w:rsid w:val="00EA17C1"/>
    <w:rsid w:val="00EA1BFB"/>
    <w:rsid w:val="00EA5B8E"/>
    <w:rsid w:val="00EA5EB9"/>
    <w:rsid w:val="00EA6BD9"/>
    <w:rsid w:val="00EA77AC"/>
    <w:rsid w:val="00EA7E97"/>
    <w:rsid w:val="00EB09B7"/>
    <w:rsid w:val="00EB0DD2"/>
    <w:rsid w:val="00EB34B1"/>
    <w:rsid w:val="00EB40F5"/>
    <w:rsid w:val="00EB5B50"/>
    <w:rsid w:val="00EC030D"/>
    <w:rsid w:val="00EC1CE7"/>
    <w:rsid w:val="00EC295E"/>
    <w:rsid w:val="00EC34D8"/>
    <w:rsid w:val="00EC51B2"/>
    <w:rsid w:val="00EC558D"/>
    <w:rsid w:val="00EC67AF"/>
    <w:rsid w:val="00ED343F"/>
    <w:rsid w:val="00ED4124"/>
    <w:rsid w:val="00ED6328"/>
    <w:rsid w:val="00ED6B14"/>
    <w:rsid w:val="00ED6D8A"/>
    <w:rsid w:val="00EE16C4"/>
    <w:rsid w:val="00EE60EB"/>
    <w:rsid w:val="00EE7D7C"/>
    <w:rsid w:val="00EF14D1"/>
    <w:rsid w:val="00EF2028"/>
    <w:rsid w:val="00EF2176"/>
    <w:rsid w:val="00EF6865"/>
    <w:rsid w:val="00F0004E"/>
    <w:rsid w:val="00F0098D"/>
    <w:rsid w:val="00F022AB"/>
    <w:rsid w:val="00F04AF0"/>
    <w:rsid w:val="00F07CCA"/>
    <w:rsid w:val="00F11469"/>
    <w:rsid w:val="00F1259E"/>
    <w:rsid w:val="00F13304"/>
    <w:rsid w:val="00F173A4"/>
    <w:rsid w:val="00F17E5C"/>
    <w:rsid w:val="00F25D98"/>
    <w:rsid w:val="00F300FB"/>
    <w:rsid w:val="00F31986"/>
    <w:rsid w:val="00F31B5D"/>
    <w:rsid w:val="00F334DD"/>
    <w:rsid w:val="00F33A22"/>
    <w:rsid w:val="00F367DF"/>
    <w:rsid w:val="00F378BB"/>
    <w:rsid w:val="00F40F3A"/>
    <w:rsid w:val="00F42DE0"/>
    <w:rsid w:val="00F47356"/>
    <w:rsid w:val="00F510C9"/>
    <w:rsid w:val="00F5498E"/>
    <w:rsid w:val="00F54B30"/>
    <w:rsid w:val="00F54CA6"/>
    <w:rsid w:val="00F55370"/>
    <w:rsid w:val="00F637A3"/>
    <w:rsid w:val="00F6560C"/>
    <w:rsid w:val="00F65628"/>
    <w:rsid w:val="00F65E51"/>
    <w:rsid w:val="00F661E0"/>
    <w:rsid w:val="00F66C3D"/>
    <w:rsid w:val="00F72758"/>
    <w:rsid w:val="00F72A69"/>
    <w:rsid w:val="00F73479"/>
    <w:rsid w:val="00F75DFD"/>
    <w:rsid w:val="00F76F15"/>
    <w:rsid w:val="00F770AB"/>
    <w:rsid w:val="00F77F30"/>
    <w:rsid w:val="00F83E9A"/>
    <w:rsid w:val="00F91526"/>
    <w:rsid w:val="00F92FAF"/>
    <w:rsid w:val="00F93858"/>
    <w:rsid w:val="00F94E3A"/>
    <w:rsid w:val="00F95DCB"/>
    <w:rsid w:val="00F97238"/>
    <w:rsid w:val="00F9763F"/>
    <w:rsid w:val="00FA1C7C"/>
    <w:rsid w:val="00FA29EF"/>
    <w:rsid w:val="00FA2C28"/>
    <w:rsid w:val="00FA485A"/>
    <w:rsid w:val="00FA561A"/>
    <w:rsid w:val="00FB062A"/>
    <w:rsid w:val="00FB4454"/>
    <w:rsid w:val="00FB4E20"/>
    <w:rsid w:val="00FB53C0"/>
    <w:rsid w:val="00FB6386"/>
    <w:rsid w:val="00FC3BD3"/>
    <w:rsid w:val="00FC3CDB"/>
    <w:rsid w:val="00FC3E53"/>
    <w:rsid w:val="00FC6A75"/>
    <w:rsid w:val="00FC75B0"/>
    <w:rsid w:val="00FC7827"/>
    <w:rsid w:val="00FD22E5"/>
    <w:rsid w:val="00FD381D"/>
    <w:rsid w:val="00FD44EF"/>
    <w:rsid w:val="00FD68E5"/>
    <w:rsid w:val="00FE12B7"/>
    <w:rsid w:val="00FE14DD"/>
    <w:rsid w:val="00FE1606"/>
    <w:rsid w:val="00FE213A"/>
    <w:rsid w:val="00FE3236"/>
    <w:rsid w:val="00FE74D1"/>
    <w:rsid w:val="00FF11B4"/>
    <w:rsid w:val="00FF1628"/>
    <w:rsid w:val="00FF24B4"/>
    <w:rsid w:val="00FF41D4"/>
    <w:rsid w:val="00FF5019"/>
    <w:rsid w:val="00FF5074"/>
    <w:rsid w:val="00FF5DC3"/>
    <w:rsid w:val="00FF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9E31C5"/>
  <w15:docId w15:val="{12C317BB-EB04-439F-9197-459909527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031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B1Char">
    <w:name w:val="B1 Char"/>
    <w:qFormat/>
    <w:locked/>
    <w:rsid w:val="00511C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175424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7039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5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7D1EF-C962-4499-82F7-412DFCB7B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196</TotalTime>
  <Pages>5</Pages>
  <Words>2051</Words>
  <Characters>11282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13307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32</cp:revision>
  <cp:lastPrinted>1900-12-31T16:00:00Z</cp:lastPrinted>
  <dcterms:created xsi:type="dcterms:W3CDTF">2021-05-26T12:21:00Z</dcterms:created>
  <dcterms:modified xsi:type="dcterms:W3CDTF">2021-08-20T11:54:00Z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