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8498A" w14:textId="77777777" w:rsidR="003B39E1" w:rsidRDefault="003B39E1" w:rsidP="003B39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R5s210886</w:t>
        </w:r>
      </w:fldSimple>
    </w:p>
    <w:p w14:paraId="042A0602" w14:textId="77777777" w:rsidR="003B39E1" w:rsidRDefault="006E49BA" w:rsidP="003B39E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B39E1" w:rsidRPr="00BA51D9">
          <w:rPr>
            <w:b/>
            <w:noProof/>
            <w:sz w:val="24"/>
          </w:rPr>
          <w:t>Online</w:t>
        </w:r>
      </w:fldSimple>
      <w:r w:rsidR="003B39E1">
        <w:rPr>
          <w:b/>
          <w:noProof/>
          <w:sz w:val="24"/>
        </w:rPr>
        <w:t xml:space="preserve">, </w:t>
      </w:r>
      <w:fldSimple w:instr=" DOCPROPERTY  Country  \* MERGEFORMAT "/>
      <w:r w:rsidR="003B39E1">
        <w:rPr>
          <w:b/>
          <w:noProof/>
          <w:sz w:val="24"/>
        </w:rPr>
        <w:t xml:space="preserve">, </w:t>
      </w:r>
      <w:fldSimple w:instr=" DOCPROPERTY  StartDate  \* MERGEFORMAT ">
        <w:r w:rsidR="003B39E1" w:rsidRPr="00BA51D9">
          <w:rPr>
            <w:b/>
            <w:noProof/>
            <w:sz w:val="24"/>
          </w:rPr>
          <w:t>7th Dec 2020</w:t>
        </w:r>
      </w:fldSimple>
      <w:r w:rsidR="003B39E1">
        <w:rPr>
          <w:b/>
          <w:noProof/>
          <w:sz w:val="24"/>
        </w:rPr>
        <w:t xml:space="preserve"> - </w:t>
      </w:r>
      <w:fldSimple w:instr=" DOCPROPERTY  EndDate  \* MERGEFORMAT ">
        <w:r w:rsidR="003B39E1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9E1" w14:paraId="219F198C" w14:textId="77777777" w:rsidTr="003B39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52A28" w14:textId="77777777" w:rsidR="003B39E1" w:rsidRDefault="003B39E1" w:rsidP="003B39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B39E1" w14:paraId="7D12D7AA" w14:textId="77777777" w:rsidTr="003B3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3E19B" w14:textId="77777777" w:rsidR="003B39E1" w:rsidRDefault="003B39E1" w:rsidP="003B39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39E1" w14:paraId="31518E04" w14:textId="77777777" w:rsidTr="003B3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88560" w14:textId="77777777"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9E1" w14:paraId="5B76C6D3" w14:textId="77777777" w:rsidTr="003B39E1">
        <w:tc>
          <w:tcPr>
            <w:tcW w:w="142" w:type="dxa"/>
            <w:tcBorders>
              <w:left w:val="single" w:sz="4" w:space="0" w:color="auto"/>
            </w:tcBorders>
          </w:tcPr>
          <w:p w14:paraId="20C1F6A3" w14:textId="77777777" w:rsidR="003B39E1" w:rsidRDefault="003B39E1" w:rsidP="003B39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F941F" w14:textId="77777777" w:rsidR="003B39E1" w:rsidRPr="00410371" w:rsidRDefault="006E49BA" w:rsidP="003B39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39E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28238FC" w14:textId="77777777" w:rsidR="003B39E1" w:rsidRDefault="003B39E1" w:rsidP="003B39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D0FF94" w14:textId="77777777" w:rsidR="003B39E1" w:rsidRPr="00410371" w:rsidRDefault="006E49BA" w:rsidP="003B39E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B39E1" w:rsidRPr="00410371">
                <w:rPr>
                  <w:b/>
                  <w:noProof/>
                  <w:sz w:val="28"/>
                </w:rPr>
                <w:t>1884</w:t>
              </w:r>
            </w:fldSimple>
          </w:p>
        </w:tc>
        <w:tc>
          <w:tcPr>
            <w:tcW w:w="709" w:type="dxa"/>
          </w:tcPr>
          <w:p w14:paraId="54E9971F" w14:textId="77777777" w:rsidR="003B39E1" w:rsidRDefault="003B39E1" w:rsidP="003B39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576F9B" w14:textId="77777777" w:rsidR="003B39E1" w:rsidRPr="00410371" w:rsidRDefault="006E49BA" w:rsidP="003B39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B39E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5616400" w14:textId="77777777" w:rsidR="003B39E1" w:rsidRDefault="003B39E1" w:rsidP="003B39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4633E9" w14:textId="77777777" w:rsidR="003B39E1" w:rsidRPr="00410371" w:rsidRDefault="006E49BA" w:rsidP="003B3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39E1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384D" w14:textId="77777777" w:rsidR="003B39E1" w:rsidRDefault="003B39E1" w:rsidP="003B39E1">
            <w:pPr>
              <w:pStyle w:val="CRCoverPage"/>
              <w:spacing w:after="0"/>
              <w:rPr>
                <w:noProof/>
              </w:rPr>
            </w:pPr>
          </w:p>
        </w:tc>
      </w:tr>
      <w:tr w:rsidR="003B39E1" w14:paraId="5155611D" w14:textId="77777777" w:rsidTr="003B3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67938" w14:textId="77777777" w:rsidR="003B39E1" w:rsidRDefault="003B39E1" w:rsidP="003B39E1">
            <w:pPr>
              <w:pStyle w:val="CRCoverPage"/>
              <w:spacing w:after="0"/>
              <w:rPr>
                <w:noProof/>
              </w:rPr>
            </w:pPr>
          </w:p>
        </w:tc>
      </w:tr>
      <w:tr w:rsidR="003B39E1" w14:paraId="422FFEC1" w14:textId="77777777" w:rsidTr="003B39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7B7478" w14:textId="77777777" w:rsidR="003B39E1" w:rsidRPr="00F25D98" w:rsidRDefault="003B39E1" w:rsidP="003B39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39E1" w14:paraId="12FEB644" w14:textId="77777777" w:rsidTr="003B39E1">
        <w:tc>
          <w:tcPr>
            <w:tcW w:w="9641" w:type="dxa"/>
            <w:gridSpan w:val="9"/>
          </w:tcPr>
          <w:p w14:paraId="464CFFD0" w14:textId="77777777"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A3112A" w14:textId="77777777" w:rsidR="003B39E1" w:rsidRDefault="003B39E1" w:rsidP="003B39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9E1" w14:paraId="69911D06" w14:textId="77777777" w:rsidTr="003B39E1">
        <w:tc>
          <w:tcPr>
            <w:tcW w:w="2835" w:type="dxa"/>
          </w:tcPr>
          <w:p w14:paraId="1AD65685" w14:textId="77777777" w:rsidR="003B39E1" w:rsidRDefault="003B39E1" w:rsidP="003B39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C1F320" w14:textId="77777777" w:rsidR="003B39E1" w:rsidRDefault="003B39E1" w:rsidP="003B3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98DF0D" w14:textId="77777777" w:rsidR="003B39E1" w:rsidRDefault="003B39E1" w:rsidP="003B3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B1DA0D" w14:textId="77777777" w:rsidR="003B39E1" w:rsidRDefault="003B39E1" w:rsidP="003B39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706E0" w14:textId="77777777" w:rsidR="003B39E1" w:rsidRDefault="003B39E1" w:rsidP="003B3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9FBDA0" w14:textId="77777777" w:rsidR="003B39E1" w:rsidRDefault="003B39E1" w:rsidP="003B39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3AA5E0" w14:textId="77777777" w:rsidR="003B39E1" w:rsidRDefault="003B39E1" w:rsidP="003B3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FA5ADE" w14:textId="77777777" w:rsidR="003B39E1" w:rsidRDefault="003B39E1" w:rsidP="003B3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7CBDFB" w14:textId="77777777" w:rsidR="003B39E1" w:rsidRDefault="003B39E1" w:rsidP="003B39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135D05" w14:textId="77777777" w:rsidR="003B39E1" w:rsidRDefault="003B39E1" w:rsidP="003B39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9E1" w14:paraId="700D03AE" w14:textId="77777777" w:rsidTr="003B39E1">
        <w:tc>
          <w:tcPr>
            <w:tcW w:w="9640" w:type="dxa"/>
            <w:gridSpan w:val="11"/>
          </w:tcPr>
          <w:p w14:paraId="24E493F6" w14:textId="77777777"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9E1" w14:paraId="183052DC" w14:textId="77777777" w:rsidTr="003B39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5316B5" w14:textId="77777777" w:rsidR="003B39E1" w:rsidRDefault="003B39E1" w:rsidP="003B3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AF832" w14:textId="77777777" w:rsidR="003B39E1" w:rsidRDefault="006E49BA" w:rsidP="003B39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B39E1">
                <w:t>Correction to NR testcases 7.1.2.3.5 and 7.1.2.3.5a</w:t>
              </w:r>
            </w:fldSimple>
          </w:p>
        </w:tc>
      </w:tr>
      <w:tr w:rsidR="003B39E1" w14:paraId="007D54BF" w14:textId="77777777" w:rsidTr="003B39E1">
        <w:tc>
          <w:tcPr>
            <w:tcW w:w="1843" w:type="dxa"/>
            <w:tcBorders>
              <w:left w:val="single" w:sz="4" w:space="0" w:color="auto"/>
            </w:tcBorders>
          </w:tcPr>
          <w:p w14:paraId="10E77A59" w14:textId="77777777" w:rsidR="003B39E1" w:rsidRDefault="003B39E1" w:rsidP="003B3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D5332" w14:textId="77777777"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9E1" w14:paraId="598BD7B9" w14:textId="77777777" w:rsidTr="003B39E1">
        <w:tc>
          <w:tcPr>
            <w:tcW w:w="1843" w:type="dxa"/>
            <w:tcBorders>
              <w:left w:val="single" w:sz="4" w:space="0" w:color="auto"/>
            </w:tcBorders>
          </w:tcPr>
          <w:p w14:paraId="6328E3F9" w14:textId="77777777" w:rsidR="003B39E1" w:rsidRDefault="003B39E1" w:rsidP="003B3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BEB754" w14:textId="77777777" w:rsidR="003B39E1" w:rsidRDefault="006E49BA" w:rsidP="003B39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B39E1">
                <w:rPr>
                  <w:noProof/>
                </w:rPr>
                <w:t>ROHDE &amp; SCHWARZ</w:t>
              </w:r>
            </w:fldSimple>
          </w:p>
        </w:tc>
      </w:tr>
      <w:tr w:rsidR="003B39E1" w14:paraId="45AED741" w14:textId="77777777" w:rsidTr="003B39E1">
        <w:tc>
          <w:tcPr>
            <w:tcW w:w="1843" w:type="dxa"/>
            <w:tcBorders>
              <w:left w:val="single" w:sz="4" w:space="0" w:color="auto"/>
            </w:tcBorders>
          </w:tcPr>
          <w:p w14:paraId="64DFB59D" w14:textId="77777777" w:rsidR="003B39E1" w:rsidRDefault="003B39E1" w:rsidP="003B3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726F7" w14:textId="77777777" w:rsidR="003B39E1" w:rsidRDefault="003B39E1" w:rsidP="003B39E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B39E1" w14:paraId="494E1F72" w14:textId="77777777" w:rsidTr="003B39E1">
        <w:tc>
          <w:tcPr>
            <w:tcW w:w="1843" w:type="dxa"/>
            <w:tcBorders>
              <w:left w:val="single" w:sz="4" w:space="0" w:color="auto"/>
            </w:tcBorders>
          </w:tcPr>
          <w:p w14:paraId="5F84A676" w14:textId="77777777" w:rsidR="003B39E1" w:rsidRDefault="003B39E1" w:rsidP="003B3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2F280" w14:textId="77777777"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9E1" w14:paraId="1BBB82A2" w14:textId="77777777" w:rsidTr="003B39E1">
        <w:tc>
          <w:tcPr>
            <w:tcW w:w="1843" w:type="dxa"/>
            <w:tcBorders>
              <w:left w:val="single" w:sz="4" w:space="0" w:color="auto"/>
            </w:tcBorders>
          </w:tcPr>
          <w:p w14:paraId="5519377F" w14:textId="77777777" w:rsidR="003B39E1" w:rsidRDefault="003B39E1" w:rsidP="003B3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72F03C" w14:textId="77777777" w:rsidR="003B39E1" w:rsidRDefault="006E49BA" w:rsidP="003B39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B39E1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76F342" w14:textId="77777777" w:rsidR="003B39E1" w:rsidRDefault="003B39E1" w:rsidP="003B39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EED11" w14:textId="77777777" w:rsidR="003B39E1" w:rsidRDefault="003B39E1" w:rsidP="003B3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96099" w14:textId="77777777" w:rsidR="003B39E1" w:rsidRDefault="006E49BA" w:rsidP="003B39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B39E1">
                <w:rPr>
                  <w:noProof/>
                </w:rPr>
                <w:t>2021-08-13</w:t>
              </w:r>
            </w:fldSimple>
          </w:p>
        </w:tc>
      </w:tr>
      <w:tr w:rsidR="003B39E1" w14:paraId="537D95F4" w14:textId="77777777" w:rsidTr="003B39E1">
        <w:tc>
          <w:tcPr>
            <w:tcW w:w="1843" w:type="dxa"/>
            <w:tcBorders>
              <w:left w:val="single" w:sz="4" w:space="0" w:color="auto"/>
            </w:tcBorders>
          </w:tcPr>
          <w:p w14:paraId="038F4B69" w14:textId="77777777" w:rsidR="003B39E1" w:rsidRDefault="003B39E1" w:rsidP="003B3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4CA45B" w14:textId="77777777"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4A0D27" w14:textId="77777777"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E75FB1" w14:textId="77777777"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EF0ED" w14:textId="77777777"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9E1" w14:paraId="45C53536" w14:textId="77777777" w:rsidTr="003B39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EE9406" w14:textId="77777777" w:rsidR="003B39E1" w:rsidRDefault="003B39E1" w:rsidP="003B3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B1709D" w14:textId="77777777" w:rsidR="003B39E1" w:rsidRDefault="006E49BA" w:rsidP="003B39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B39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A06FC" w14:textId="77777777" w:rsidR="003B39E1" w:rsidRDefault="003B39E1" w:rsidP="003B39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AC41E" w14:textId="77777777" w:rsidR="003B39E1" w:rsidRDefault="003B39E1" w:rsidP="003B39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2932F" w14:textId="77777777" w:rsidR="003B39E1" w:rsidRDefault="006E49BA" w:rsidP="003B39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B39E1">
                <w:rPr>
                  <w:noProof/>
                </w:rPr>
                <w:t>Rel-16</w:t>
              </w:r>
            </w:fldSimple>
          </w:p>
        </w:tc>
      </w:tr>
      <w:tr w:rsidR="003B39E1" w14:paraId="2AC8C3EF" w14:textId="77777777" w:rsidTr="003B39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9728DE" w14:textId="77777777" w:rsidR="003B39E1" w:rsidRDefault="003B39E1" w:rsidP="003B39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0794BA" w14:textId="77777777" w:rsidR="003B39E1" w:rsidRDefault="003B39E1" w:rsidP="003B39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199BB" w14:textId="77777777" w:rsidR="003B39E1" w:rsidRDefault="003B39E1" w:rsidP="003B39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D38603" w14:textId="77777777" w:rsidR="003B39E1" w:rsidRPr="007C2097" w:rsidRDefault="003B39E1" w:rsidP="003B39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B39E1" w14:paraId="38F295DE" w14:textId="77777777" w:rsidTr="003B39E1">
        <w:tc>
          <w:tcPr>
            <w:tcW w:w="1843" w:type="dxa"/>
          </w:tcPr>
          <w:p w14:paraId="73116D0F" w14:textId="77777777" w:rsidR="003B39E1" w:rsidRDefault="003B39E1" w:rsidP="003B3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91C2FE" w14:textId="77777777"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ED7" w14:paraId="4FDC5119" w14:textId="77777777" w:rsidTr="003B3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C2869" w14:textId="77777777"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717EA" w14:textId="77777777" w:rsidR="002E7ED7" w:rsidRDefault="002E7ED7" w:rsidP="002E7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7.1.2.3.5 and 7.1.2.3.5a</w:t>
            </w:r>
          </w:p>
          <w:p w14:paraId="2D3D48B2" w14:textId="77777777" w:rsidR="002E7ED7" w:rsidRDefault="002E7ED7" w:rsidP="002E7ED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Step 1 is transmitting AMD PDU (</w:t>
            </w:r>
            <w:r>
              <w:t>(SN = j*iteration_ size, SN=(((j+</w:t>
            </w:r>
            <w:proofErr w:type="gramStart"/>
            <w:r>
              <w:t>1)*</w:t>
            </w:r>
            <w:proofErr w:type="spellStart"/>
            <w:proofErr w:type="gramEnd"/>
            <w:r>
              <w:t>iteration_size</w:t>
            </w:r>
            <w:proofErr w:type="spellEnd"/>
            <w:r>
              <w:t>)-1) ) and Step 1A is transmitting one extra RLC PDU ( SN = W ) , it is proposed to merge these two steps , so that it can be done within the same loop structure</w:t>
            </w:r>
          </w:p>
          <w:p w14:paraId="231AA297" w14:textId="77777777" w:rsidR="002E7ED7" w:rsidRPr="002E008A" w:rsidRDefault="002E7ED7" w:rsidP="002E7ED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 , before sending the RLC PDUs , v_TimingDL is added with (20*p_innerLoop) ms duration which allows UL grant to start much earlier than DL data transmission </w:t>
            </w:r>
          </w:p>
        </w:tc>
      </w:tr>
      <w:tr w:rsidR="002E7ED7" w14:paraId="100CE959" w14:textId="7777777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0088B" w14:textId="77777777"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49BE2" w14:textId="77777777" w:rsidR="002E7ED7" w:rsidRPr="00CF39F2" w:rsidRDefault="002E7ED7" w:rsidP="002E7ED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E7ED7" w14:paraId="2D35A1B3" w14:textId="7777777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B04E" w14:textId="77777777"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88A49" w14:textId="77777777" w:rsidR="002E7ED7" w:rsidRDefault="002E7ED7" w:rsidP="002E7ED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proposed to merge step 1 and step 1A so that TTCN will generate and send RLC PDU (</w:t>
            </w:r>
            <w:r>
              <w:t>SN = j*iteration_ size, SN=(((j+</w:t>
            </w:r>
            <w:proofErr w:type="gramStart"/>
            <w:r>
              <w:t>1)*</w:t>
            </w:r>
            <w:proofErr w:type="spellStart"/>
            <w:proofErr w:type="gramEnd"/>
            <w:r>
              <w:t>iteration_size</w:t>
            </w:r>
            <w:proofErr w:type="spellEnd"/>
            <w:r>
              <w:t>)) in the same loop structure</w:t>
            </w:r>
          </w:p>
          <w:p w14:paraId="41BDE637" w14:textId="77777777" w:rsidR="002E7ED7" w:rsidRPr="006316B2" w:rsidRDefault="002E7ED7" w:rsidP="002E7ED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To be in align with Prose , v_TimingDL update before sending the RLC PDUs at step1 has to be removed , so that Step 2 ( UL Grant ) can be started 100ms after the first DL transmission happened in Step 1 as mentioned in the Prose</w:t>
            </w:r>
          </w:p>
        </w:tc>
      </w:tr>
      <w:tr w:rsidR="002E7ED7" w14:paraId="70764DB2" w14:textId="7777777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92212" w14:textId="77777777"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D08C6" w14:textId="77777777" w:rsidR="002E7ED7" w:rsidRPr="00CF39F2" w:rsidRDefault="002E7ED7" w:rsidP="002E7ED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E7ED7" w14:paraId="400DF168" w14:textId="77777777" w:rsidTr="003B3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FA798" w14:textId="77777777"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D247E" w14:textId="77777777" w:rsidR="002E7ED7" w:rsidRPr="00CF39F2" w:rsidRDefault="002E7ED7" w:rsidP="002E7ED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2E7ED7" w14:paraId="070A110D" w14:textId="77777777" w:rsidTr="003B39E1">
        <w:tc>
          <w:tcPr>
            <w:tcW w:w="2694" w:type="dxa"/>
            <w:gridSpan w:val="2"/>
          </w:tcPr>
          <w:p w14:paraId="71F2F187" w14:textId="77777777"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8C494" w14:textId="77777777" w:rsidR="002E7ED7" w:rsidRDefault="002E7ED7" w:rsidP="002E7E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ED7" w14:paraId="0B608A76" w14:textId="77777777" w:rsidTr="003B3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CC470" w14:textId="77777777"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8D6AD" w14:textId="77777777" w:rsidR="002E7ED7" w:rsidRDefault="002E7ED7" w:rsidP="002E7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7.1.2.3.5.ENDC, 7.1.2.3.5.NR5GC, 7.1.2.3.5a.ENDC, 7.1.2.3.5a.NR5GC</w:t>
            </w:r>
          </w:p>
        </w:tc>
      </w:tr>
      <w:tr w:rsidR="002E7ED7" w14:paraId="11BD72A7" w14:textId="7777777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C7BA8" w14:textId="77777777"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84A5" w14:textId="77777777" w:rsidR="002E7ED7" w:rsidRDefault="002E7ED7" w:rsidP="002E7E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ED7" w14:paraId="1840F301" w14:textId="7777777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439CD" w14:textId="77777777"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A2BBC" w14:textId="77777777"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CC953" w14:textId="77777777"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846313" w14:textId="77777777" w:rsidR="002E7ED7" w:rsidRDefault="002E7ED7" w:rsidP="002E7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D99549" w14:textId="77777777" w:rsidR="002E7ED7" w:rsidRDefault="002E7ED7" w:rsidP="002E7E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ED7" w14:paraId="6A7553FB" w14:textId="7777777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72CE8" w14:textId="77777777"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274F5" w14:textId="77777777"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DA915" w14:textId="77777777"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C4871" w14:textId="77777777" w:rsidR="002E7ED7" w:rsidRDefault="002E7ED7" w:rsidP="002E7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411A3" w14:textId="77777777" w:rsidR="002E7ED7" w:rsidRDefault="002E7ED7" w:rsidP="002E7E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ED7" w14:paraId="2C2E5B61" w14:textId="7777777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3C61C" w14:textId="77777777"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3F8AA" w14:textId="77777777"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5916" w14:textId="77777777"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C19E33" w14:textId="77777777" w:rsidR="002E7ED7" w:rsidRDefault="002E7ED7" w:rsidP="002E7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DED216" w14:textId="77777777" w:rsidR="002E7ED7" w:rsidRDefault="006E49BA" w:rsidP="002E7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2E7ED7" w14:paraId="4BC119E1" w14:textId="7777777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4535C" w14:textId="77777777"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EAFF6" w14:textId="77777777"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14B68" w14:textId="77777777"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6A2DC" w14:textId="77777777" w:rsidR="002E7ED7" w:rsidRDefault="002E7ED7" w:rsidP="002E7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28FBD" w14:textId="77777777" w:rsidR="002E7ED7" w:rsidRDefault="002E7ED7" w:rsidP="002E7E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ED7" w14:paraId="30B359E5" w14:textId="7777777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AACDF" w14:textId="77777777"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6C294" w14:textId="77777777" w:rsidR="002E7ED7" w:rsidRDefault="002E7ED7" w:rsidP="002E7ED7">
            <w:pPr>
              <w:pStyle w:val="CRCoverPage"/>
              <w:spacing w:after="0"/>
              <w:rPr>
                <w:noProof/>
              </w:rPr>
            </w:pPr>
          </w:p>
        </w:tc>
      </w:tr>
      <w:tr w:rsidR="002E7ED7" w14:paraId="6BEB798B" w14:textId="77777777" w:rsidTr="003B3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C6D85" w14:textId="77777777"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28487" w14:textId="77777777" w:rsidR="002E7ED7" w:rsidRDefault="002E7ED7" w:rsidP="002E7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CR R5-215138 is submitted</w:t>
            </w:r>
          </w:p>
          <w:p w14:paraId="49B2D03C" w14:textId="77777777" w:rsidR="002E7ED7" w:rsidRDefault="002E7ED7" w:rsidP="002E7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Change to handle Status PDU and AMD PDU is already addressed in </w:t>
            </w:r>
            <w:r w:rsidRPr="0029157F">
              <w:rPr>
                <w:noProof/>
              </w:rPr>
              <w:t>R5s210778</w:t>
            </w:r>
          </w:p>
        </w:tc>
      </w:tr>
      <w:tr w:rsidR="002E7ED7" w:rsidRPr="008863B9" w14:paraId="7E585A1D" w14:textId="77777777" w:rsidTr="003B39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A2AAFA" w14:textId="77777777" w:rsidR="002E7ED7" w:rsidRPr="008863B9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861ECC" w14:textId="77777777" w:rsidR="002E7ED7" w:rsidRPr="008863B9" w:rsidRDefault="002E7ED7" w:rsidP="002E7E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ED7" w14:paraId="24B6B352" w14:textId="77777777" w:rsidTr="003B3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5FADB" w14:textId="77777777"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561D4" w14:textId="77777777" w:rsidR="002E7ED7" w:rsidRDefault="002E7ED7" w:rsidP="002E7E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0A183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E4F13F9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E212E" w14:textId="77777777" w:rsidR="009478EE" w:rsidRDefault="009478EE" w:rsidP="009478EE">
      <w:pPr>
        <w:rPr>
          <w:noProof/>
        </w:rPr>
      </w:pPr>
    </w:p>
    <w:p w14:paraId="1B0BC6F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97610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DDBCE3D" w14:textId="77777777" w:rsidR="008F310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F3109" w:rsidRPr="00100372">
        <w:rPr>
          <w:rFonts w:ascii="Arial" w:hAnsi="Arial" w:cs="Arial"/>
          <w:iCs/>
        </w:rPr>
        <w:t>Table of Contents</w:t>
      </w:r>
      <w:r w:rsidR="008F3109">
        <w:tab/>
      </w:r>
      <w:r w:rsidR="008F3109">
        <w:fldChar w:fldCharType="begin"/>
      </w:r>
      <w:r w:rsidR="008F3109">
        <w:instrText xml:space="preserve"> PAGEREF _Toc79761025 \h </w:instrText>
      </w:r>
      <w:r w:rsidR="008F3109">
        <w:fldChar w:fldCharType="separate"/>
      </w:r>
      <w:r w:rsidR="008F3109">
        <w:t>2</w:t>
      </w:r>
      <w:r w:rsidR="008F3109">
        <w:fldChar w:fldCharType="end"/>
      </w:r>
    </w:p>
    <w:p w14:paraId="6483C6F6" w14:textId="77777777" w:rsidR="008F3109" w:rsidRDefault="008F31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0037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003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_Toc79761026 \h </w:instrText>
      </w:r>
      <w:r>
        <w:fldChar w:fldCharType="separate"/>
      </w:r>
      <w:r>
        <w:t>2</w:t>
      </w:r>
      <w:r>
        <w:fldChar w:fldCharType="end"/>
      </w:r>
    </w:p>
    <w:p w14:paraId="2E74AC2D" w14:textId="77777777" w:rsidR="008F3109" w:rsidRDefault="008F31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0037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00372">
        <w:rPr>
          <w:rFonts w:cs="Arial"/>
          <w:b/>
          <w:color w:val="000000"/>
          <w:lang w:eastAsia="en-GB"/>
        </w:rPr>
        <w:t xml:space="preserve">Correction to </w:t>
      </w:r>
      <w:r w:rsidRPr="00100372">
        <w:rPr>
          <w:rFonts w:cs="Arial"/>
          <w:b/>
          <w:bCs/>
          <w:color w:val="000000"/>
          <w:lang w:val="en-US" w:eastAsia="en-GB"/>
        </w:rPr>
        <w:t>function fl_TC_7_1_2_3_5and5a</w:t>
      </w:r>
      <w:r>
        <w:tab/>
      </w:r>
      <w:r>
        <w:fldChar w:fldCharType="begin"/>
      </w:r>
      <w:r>
        <w:instrText xml:space="preserve"> PAGEREF _Toc79761027 \h </w:instrText>
      </w:r>
      <w:r>
        <w:fldChar w:fldCharType="separate"/>
      </w:r>
      <w:r>
        <w:t>2</w:t>
      </w:r>
      <w:r>
        <w:fldChar w:fldCharType="end"/>
      </w:r>
    </w:p>
    <w:p w14:paraId="4CFE07E6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881DC52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9761026"/>
      <w:r w:rsidRPr="00854C55">
        <w:rPr>
          <w:b/>
        </w:rPr>
        <w:t>Corrections required</w:t>
      </w:r>
      <w:bookmarkEnd w:id="1"/>
      <w:bookmarkEnd w:id="2"/>
      <w:bookmarkEnd w:id="3"/>
    </w:p>
    <w:p w14:paraId="38EE007E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976102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85B62" w:rsidRPr="00D85B62">
        <w:rPr>
          <w:rFonts w:cs="Arial"/>
          <w:b/>
          <w:bCs/>
          <w:color w:val="000000"/>
          <w:lang w:val="en-US" w:eastAsia="en-GB"/>
        </w:rPr>
        <w:t>fl_TC_7_1_2_3_5and5a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28508C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BF49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215F" w14:textId="77777777" w:rsidR="005D27CA" w:rsidRPr="00CC39F9" w:rsidRDefault="00CF3B1F" w:rsidP="007834DD">
            <w:pPr>
              <w:spacing w:after="0"/>
              <w:rPr>
                <w:rFonts w:ascii="Arial" w:hAnsi="Arial" w:cs="Arial"/>
                <w:lang w:eastAsia="en-GB"/>
              </w:rPr>
            </w:pPr>
            <w:r w:rsidRPr="00CF3B1F">
              <w:rPr>
                <w:rFonts w:ascii="Arial" w:hAnsi="Arial" w:cs="Arial"/>
                <w:lang w:eastAsia="en-GB"/>
              </w:rPr>
              <w:t>fl_TC_7_1_2_3_5and5a</w:t>
            </w:r>
          </w:p>
        </w:tc>
      </w:tr>
      <w:tr w:rsidR="00FA485A" w14:paraId="4D9E1DA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E79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DDF4" w14:textId="77777777" w:rsidR="001860F5" w:rsidRDefault="001860F5" w:rsidP="001860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7.1.</w:t>
            </w:r>
            <w:r w:rsidR="000D2446">
              <w:rPr>
                <w:noProof/>
              </w:rPr>
              <w:t>2.3.5</w:t>
            </w:r>
            <w:r w:rsidR="00FE49B9">
              <w:rPr>
                <w:noProof/>
              </w:rPr>
              <w:t xml:space="preserve"> and 7.1.</w:t>
            </w:r>
            <w:r w:rsidR="000D2446">
              <w:rPr>
                <w:noProof/>
              </w:rPr>
              <w:t>2.3.5a</w:t>
            </w:r>
          </w:p>
          <w:p w14:paraId="740ABFC4" w14:textId="77777777" w:rsidR="001860F5" w:rsidRDefault="001860F5" w:rsidP="001860F5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Step 1 is transmitting AMD PDU (</w:t>
            </w:r>
            <w:r>
              <w:t>(SN = j*iteration_ size, SN=(((j+1)*</w:t>
            </w:r>
            <w:proofErr w:type="spellStart"/>
            <w:r>
              <w:t>iteration_size</w:t>
            </w:r>
            <w:proofErr w:type="spellEnd"/>
            <w:r>
              <w:t>)-1) ) and Step 1A is transmitting one extra RLC PDU ( SN = W ) , it is proposed to merge these two steps , so that it can be done within the same loop structure</w:t>
            </w:r>
          </w:p>
          <w:p w14:paraId="5B6BB225" w14:textId="77777777" w:rsidR="00FA485A" w:rsidRPr="00AD4ADA" w:rsidRDefault="00196C17" w:rsidP="003C6AD0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 , before sending the RLC PDUs , v_TimingDL is added with (20*p_innerLoop) ms duration which allows UL grant to start much earlier than DL data transmission </w:t>
            </w:r>
          </w:p>
        </w:tc>
      </w:tr>
      <w:tr w:rsidR="00FA485A" w14:paraId="5C26475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F5F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1F69" w14:textId="77777777" w:rsidR="006C114A" w:rsidRDefault="006C114A" w:rsidP="006C114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proposed to merge step 1 and step 1A so that TTCN will generate and send RLC PDU (</w:t>
            </w:r>
            <w:r>
              <w:t>SN = j*iteration_ size, SN=(((j+1)*</w:t>
            </w:r>
            <w:proofErr w:type="spellStart"/>
            <w:r>
              <w:t>iteration_size</w:t>
            </w:r>
            <w:proofErr w:type="spellEnd"/>
            <w:r>
              <w:t>)) in the same loop structure</w:t>
            </w:r>
          </w:p>
          <w:p w14:paraId="47C7EEF0" w14:textId="77777777" w:rsidR="00FA485A" w:rsidRPr="001124B3" w:rsidRDefault="00AA238C" w:rsidP="001124B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 align with Prose , v_TimingDL update before sending the RLC PDUs at step1 has to be removed , so that Step 2 </w:t>
            </w:r>
            <w:r w:rsidR="005E156D">
              <w:rPr>
                <w:noProof/>
              </w:rPr>
              <w:t xml:space="preserve">( UL Grant )  </w:t>
            </w:r>
            <w:r>
              <w:rPr>
                <w:noProof/>
              </w:rPr>
              <w:t>can be started 100ms after the first DL transmission happened in Step 1</w:t>
            </w:r>
            <w:r w:rsidR="00AC3A3B">
              <w:rPr>
                <w:noProof/>
              </w:rPr>
              <w:t>(</w:t>
            </w:r>
            <w:r w:rsidR="00454EBB">
              <w:rPr>
                <w:noProof/>
              </w:rPr>
              <w:t xml:space="preserve"> as mentioned in the Prose</w:t>
            </w:r>
            <w:r w:rsidR="00AC3A3B">
              <w:rPr>
                <w:noProof/>
              </w:rPr>
              <w:t xml:space="preserve"> )</w:t>
            </w:r>
          </w:p>
        </w:tc>
      </w:tr>
      <w:tr w:rsidR="00FA485A" w14:paraId="7660578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28B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23EF" w14:textId="77777777" w:rsidR="00FA485A" w:rsidRPr="00CC39F9" w:rsidRDefault="00232B70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32B7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232B70">
              <w:rPr>
                <w:rFonts w:ascii="Arial" w:hAnsi="Arial" w:cs="Arial"/>
                <w:lang w:eastAsia="en-GB"/>
              </w:rPr>
              <w:t>\develop\</w:t>
            </w:r>
            <w:proofErr w:type="spellStart"/>
            <w:r w:rsidRPr="00232B70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232B70">
              <w:rPr>
                <w:rFonts w:ascii="Arial" w:hAnsi="Arial" w:cs="Arial"/>
                <w:lang w:eastAsia="en-GB"/>
              </w:rPr>
              <w:t>\7_1_2\</w:t>
            </w:r>
            <w:proofErr w:type="spellStart"/>
            <w:r w:rsidRPr="00232B70">
              <w:rPr>
                <w:rFonts w:ascii="Arial" w:hAnsi="Arial" w:cs="Arial"/>
                <w:lang w:eastAsia="en-GB"/>
              </w:rPr>
              <w:t>RLC_TC_Common_NR.ttcn</w:t>
            </w:r>
            <w:proofErr w:type="spellEnd"/>
          </w:p>
        </w:tc>
      </w:tr>
      <w:tr w:rsidR="00220349" w14:paraId="2C3E886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79E3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138E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E62F" w14:textId="059EAB0E" w:rsidR="00220349" w:rsidRDefault="007138E7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improvement.</w:t>
            </w:r>
          </w:p>
        </w:tc>
      </w:tr>
    </w:tbl>
    <w:p w14:paraId="760447B6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D3FFEF7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B15025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084C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function fl_TC_7_1_2_3_5and5a(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BC18CA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p_NR_DRB_Id,</w:t>
            </w:r>
          </w:p>
          <w:p w14:paraId="490FB44E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A84F3A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5983DC9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R5-203535 sic@</w:t>
            </w:r>
          </w:p>
          <w:p w14:paraId="32B1F94D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B5C926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F2B04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10;</w:t>
            </w:r>
          </w:p>
          <w:p w14:paraId="6160E51C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425D27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FC964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1E1E5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14:paraId="5C7E2BA5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5D3C72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E4C3A5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326FDF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NR_DRB_DataPerSlotList_DL_Array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FAC38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2C2C9F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B89F0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B9FCD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26163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2EAF05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FD1C66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NR_RLC_AM_StatusPDU_Type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3736C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NR_RLC_DataField_Type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3CE282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NR_RLC_AMD_Data_Type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CA5EE2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A6CCC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0AF5D7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p_RLC_Rec.AM_SN_Size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== 18) {</w:t>
            </w:r>
          </w:p>
          <w:p w14:paraId="2586032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tsc_NR_AM_Window_Size_18;</w:t>
            </w:r>
          </w:p>
          <w:p w14:paraId="21331AE0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4; // @sic R5s190730, R5s190772, R5-197011, R5-203535 sic@</w:t>
            </w:r>
          </w:p>
          <w:p w14:paraId="409ACFF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// TBS = RLC PDU data + RLC header without SO (3 octets)+ MAC header (2 octets) + MAC BSR or padding (2 octets) = 4 + 3 + 2 + 2 = 11 octets = 88 bits =&gt; TBS = 88 bits</w:t>
            </w:r>
          </w:p>
          <w:p w14:paraId="0E288F8C" w14:textId="77777777" w:rsidR="00827110" w:rsidRPr="00404F37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404F37">
              <w:rPr>
                <w:rFonts w:ascii="Courier New" w:hAnsi="Courier New" w:cs="Courier New"/>
                <w:color w:val="000000"/>
                <w:lang w:val="de-DE" w:eastAsia="de-DE"/>
              </w:rPr>
              <w:t>v_VerdictFilter := 4096; // @sic R5-187106 sic@</w:t>
            </w:r>
          </w:p>
          <w:p w14:paraId="4517A16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} else { //SN12</w:t>
            </w:r>
          </w:p>
          <w:p w14:paraId="369811C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tsc_NR_AM_Window_Size_12;</w:t>
            </w:r>
          </w:p>
          <w:p w14:paraId="02EF214B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4; // @sic R5-185083, R5s190730, R5s190772, R5-197011, R5s190906, R5-203535 sic@</w:t>
            </w:r>
          </w:p>
          <w:p w14:paraId="2ADCE27C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// TBS = RLC PDU data + RLC header without SO (2 octets)+ MAC header (2 octets) + MAC BSR or padding (2 octets)= 4 + 2 + 2 + 2 = 10 octets = 80 bits =&gt; TBS = 88 bits</w:t>
            </w:r>
          </w:p>
          <w:p w14:paraId="76E97747" w14:textId="77777777" w:rsidR="00827110" w:rsidRPr="00404F37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404F37">
              <w:rPr>
                <w:rFonts w:ascii="Courier New" w:hAnsi="Courier New" w:cs="Courier New"/>
                <w:color w:val="000000"/>
                <w:lang w:val="de-DE" w:eastAsia="de-DE"/>
              </w:rPr>
              <w:t>v_VerdictFilter := 256; // @sic R5-187106 sic@</w:t>
            </w:r>
          </w:p>
          <w:p w14:paraId="7591D387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766CE23E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305CA2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(88,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5E934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345289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33173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0"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0ED4E7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does not allocate any uplink grant.</w:t>
            </w:r>
          </w:p>
          <w:p w14:paraId="420A6AAC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4AB30A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75A31F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W RLC SDUs in lists of  length iteration size</w:t>
            </w:r>
          </w:p>
          <w:p w14:paraId="79FFC82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= W</w:t>
            </w:r>
          </w:p>
          <w:p w14:paraId="64AE95F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 j:= j + 1) {</w:t>
            </w:r>
          </w:p>
          <w:p w14:paraId="18BB690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// generate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RLC SDUs = PDCP PDUs for transmission</w:t>
            </w:r>
          </w:p>
          <w:p w14:paraId="68B87AD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4D99BF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// put those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AMD PDUs into a list for transmission</w:t>
            </w:r>
          </w:p>
          <w:p w14:paraId="240FEFBB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 // no indication of Poll bit usage in the prose</w:t>
            </w:r>
          </w:p>
          <w:p w14:paraId="126CAD62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6E4430E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f_NR_RLC_Get_AMD_FullSDU_TX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]);</w:t>
            </w:r>
          </w:p>
          <w:p w14:paraId="49155035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]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cs_NR_DRB_DataPerSlotList_DL_SingleAmdPdu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* 20 *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B2DAF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58639A6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[j]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5E76F0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805A2AA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1 more RLC SDU for transmission</w:t>
            </w:r>
          </w:p>
          <w:p w14:paraId="6B3E268D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 1);</w:t>
            </w:r>
          </w:p>
          <w:p w14:paraId="4A59E46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f_NR_RLC_Get_AMD_FullSDU_TX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[0]);</w:t>
            </w:r>
          </w:p>
          <w:p w14:paraId="759C6D47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[0]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cs_NR_DRB_DataPerSlotList_DL_SingleAmdPdu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(0, -,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 // @sic R5s210093 sic@</w:t>
            </w:r>
          </w:p>
          <w:p w14:paraId="0D19348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01031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The SS is configured for step 1 500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in advance. The transmissions are performed every second radio frame.</w:t>
            </w:r>
          </w:p>
          <w:p w14:paraId="10DFB630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Step 2 is started 100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after the first DL AMD PDU has been transmitted in step 1.</w:t>
            </w:r>
          </w:p>
          <w:p w14:paraId="715D1172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(nr_Cell1, 500);</w:t>
            </w:r>
          </w:p>
          <w:p w14:paraId="1A73439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 100);</w:t>
            </w:r>
          </w:p>
          <w:p w14:paraId="52F4D76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F7E18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1930B52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following steps the SS transmits 1 UL grant in every second radio frame to enable the UE to return each received AMD PDU in one looped back AMD PDU.</w:t>
            </w:r>
          </w:p>
          <w:p w14:paraId="6126337C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Step 2 executed before step 1 to ensure the UL grant is configured in time</w:t>
            </w:r>
          </w:p>
          <w:p w14:paraId="11920F1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14:paraId="2B58ABAF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BF2E5F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 1 shall be repeated from j=0 to j=FLOOR((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Maximum_RLC_SN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/iteration size).</w:t>
            </w:r>
          </w:p>
          <w:p w14:paraId="5862A52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B670E0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several RLC PDUs in a RLC PDU List, the number of RLC PDUs sent is defined by the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1B911CB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Each RLC Data PDU contains one RLC SDU. The SS transmits an AMD PDU containing a SDU to the UE.</w:t>
            </w:r>
          </w:p>
          <w:p w14:paraId="2907AF50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 j:= j + 1) {</w:t>
            </w:r>
          </w:p>
          <w:p w14:paraId="26DD5C3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 20*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268C42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cas_NR_DRB_COMMON_REQ_DataPerSlot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02DF8C42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14700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C19C0C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[j]));</w:t>
            </w:r>
          </w:p>
          <w:p w14:paraId="5304E6FC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 20*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 // @sic R5s210093 sic@</w:t>
            </w:r>
          </w:p>
          <w:p w14:paraId="7E1E2BD5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68485DC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102FF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1A"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0C4DC0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one RLC PDU in the slot following the transmissions of step 1.</w:t>
            </w:r>
          </w:p>
          <w:p w14:paraId="480F9BBC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cas_NR_DRB_COMMON_REQ_DataPerSlot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19D6651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F135D7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0AB571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[0]})); // @sic R5s210093 sic@</w:t>
            </w:r>
          </w:p>
          <w:p w14:paraId="5837F87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4416DD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 2A  shall be repeated from j=0 to j=FLOOR((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Maximum_RLC_SN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/iteration size).</w:t>
            </w:r>
          </w:p>
          <w:p w14:paraId="2D2E257B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2A, SS shall receive a RLC PDU and step 2A is repeated from SN=j*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gram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iteration_ size)-1).</w:t>
            </w:r>
          </w:p>
          <w:p w14:paraId="5E60A9A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2A"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D58B6C5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one RLC PDU in the slot following the transmissions of step 1.</w:t>
            </w:r>
          </w:p>
          <w:p w14:paraId="0F68744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 j:= j + 1) {</w:t>
            </w:r>
          </w:p>
          <w:p w14:paraId="3541203B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[j];</w:t>
            </w:r>
          </w:p>
          <w:p w14:paraId="1E7E54DF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6F8AB5E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p_RLC_Rec.AM_SN_Size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== 18) {</w:t>
            </w:r>
          </w:p>
          <w:p w14:paraId="3770E596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PduSduList.RlcPdu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[0].AMD.SN18Bit.Data; // @sic R5s201490 sic@</w:t>
            </w:r>
          </w:p>
          <w:p w14:paraId="01248BC7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7213146D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PduSduList.RlcPdu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[0].AMD.SN12Bit.Data; // @sic R5s201490 sic@</w:t>
            </w:r>
          </w:p>
          <w:p w14:paraId="61039035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0C03B4F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B041C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if ((j == p_OuterLoop-1) and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== p_InnerLoop-1)) {// SN = W-1 @sic R5s201490 sic@</w:t>
            </w:r>
          </w:p>
          <w:p w14:paraId="09D867B5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 3"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0F3A42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// Check: Does the UE transmit the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Wth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AMD PDU with the Poll bit set and with the contents of the SDU?.</w:t>
            </w:r>
          </w:p>
          <w:p w14:paraId="393AD5F6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f_NR_RxAMD_SDU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2F0BFF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14:paraId="24EBF002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{// SN &lt; W-1</w:t>
            </w:r>
          </w:p>
          <w:p w14:paraId="0A634350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f_NR_RxAMD_SDU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1A0B96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B3B43D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A5B05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if ((((j*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) + (i+1)) mod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(__FILE__, __LINE__, "Step 2A" &amp; " SN = " &amp;  int2str(((j*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)))};</w:t>
            </w:r>
          </w:p>
          <w:p w14:paraId="1E6A1C3F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</w:t>
            </w:r>
          </w:p>
          <w:p w14:paraId="67CA6A6F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62247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F1D40D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04D7BFC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the UL default grant transmission.</w:t>
            </w:r>
          </w:p>
          <w:p w14:paraId="379A1A0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DE59A8C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66B577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4C707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AMD PDU within t-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/2?</w:t>
            </w:r>
          </w:p>
          <w:p w14:paraId="6E829390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p_RLC_Rec.t_PollRetransmit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/2.0);</w:t>
            </w:r>
          </w:p>
          <w:p w14:paraId="2263E68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6D8FECE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45808A00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F3AF67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(__FILE__, __LINE__, "Step 5");</w:t>
            </w:r>
          </w:p>
          <w:p w14:paraId="440D4217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BAD3BB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14:paraId="4FD84FF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{}</w:t>
            </w:r>
          </w:p>
          <w:p w14:paraId="387FAB7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4E0CE3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52F3DD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C62126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STATUS PDU to acknowledge the W uplink AMD PDUs with SN=0 to SN=W-1. ACK_SN = W.</w:t>
            </w:r>
          </w:p>
          <w:p w14:paraId="59686D8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f_NR_TxSTATUS_PDU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3DCC5A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D54E0B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11FE26D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the (w+1)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AMD PDU with the Poll bit set and with the contents of the SDU?</w:t>
            </w:r>
          </w:p>
          <w:p w14:paraId="5F3E2EB0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f_NR_RxAMD_SDU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91ED87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(__FILE__, __LINE__, "Step 7");</w:t>
            </w:r>
          </w:p>
          <w:p w14:paraId="4C523AD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A85267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6DFC6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STATUS PDU with ACK_SN = W+1.</w:t>
            </w:r>
          </w:p>
          <w:p w14:paraId="2B78E41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f_NR_TxSTATUS_PDU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D33D0A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D99E0B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090FE0B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the (W+</w:t>
            </w:r>
            <w:proofErr w:type="gram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2)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nd</w:t>
            </w:r>
            <w:proofErr w:type="spellEnd"/>
            <w:proofErr w:type="gram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AMD PDU containing a SDU to the UE with the Sequence Number field set to ((2W+1 mod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AM_Modulus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 = 1) and the Polling bit set.</w:t>
            </w:r>
          </w:p>
          <w:p w14:paraId="556E8AA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data for 1 more RLC SDU (w+2nd)</w:t>
            </w:r>
          </w:p>
          <w:p w14:paraId="0CC99A96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 1);</w:t>
            </w:r>
          </w:p>
          <w:p w14:paraId="2D3C25BD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p_RLC_Rec.AM_TX_Next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1; // @sic R5s190730, R5s190772, R5-197011 sic@</w:t>
            </w:r>
          </w:p>
          <w:p w14:paraId="778094CE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(cs_NR_PDCP_PDU_18B((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+ 1),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[0], 3,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[0]) - 3)));</w:t>
            </w:r>
          </w:p>
          <w:p w14:paraId="1AD9982D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f_NR_TxAMD_SDU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8AFBB35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ADB751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10"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B5EA12D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STATUS PDU acknowledging W+1 SDUs? (ACK_SN = W+1).</w:t>
            </w:r>
          </w:p>
          <w:p w14:paraId="385A13D7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p_RLC_Rec.AM_RX_Next_Ack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+ 1;</w:t>
            </w:r>
          </w:p>
          <w:p w14:paraId="72B7E66F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f_NR_RxSTATUS_PDU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102D88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(__FILE__, __LINE__, "Step 10");</w:t>
            </w:r>
          </w:p>
          <w:p w14:paraId="4BAF81F6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19A61E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11"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E068805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the (W+</w:t>
            </w:r>
            <w:proofErr w:type="gram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2)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nd</w:t>
            </w:r>
            <w:proofErr w:type="spellEnd"/>
            <w:proofErr w:type="gram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AMD PDU containing a SDU to the UE with the Sequence Number field set to W+1 and the Polling bit set.</w:t>
            </w:r>
          </w:p>
          <w:p w14:paraId="7B9CE75A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p_RLC_Rec.AM_TX_Next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+ 1; // @sic R5s190730, R5s190772 sic@</w:t>
            </w:r>
          </w:p>
          <w:p w14:paraId="4D646919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(cs_NR_PDCP_PDU_18B((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+ 1),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[0], 3,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[0]) - 3)));</w:t>
            </w:r>
          </w:p>
          <w:p w14:paraId="2020B23C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f_NR_TxAMD_SDU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626C95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EC603A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 12 and 13 can happen in any order @sic R5s200148, R5s200164 sic@</w:t>
            </w:r>
          </w:p>
          <w:p w14:paraId="22347195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F612CE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p_RLC_Rec.AM_RX_Next_Ack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+ 2; // @sic R5s190730, R5s190772 sic@</w:t>
            </w:r>
          </w:p>
          <w:p w14:paraId="0B3C5316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STATUS PDU acknowledging W+1 PDUs? (ACK_SN field = W+2)?</w:t>
            </w:r>
          </w:p>
          <w:p w14:paraId="244C3C3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13"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AE35C3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AMD PDU with the same data as received in the corresponding DL AMD PDU in step 11?.</w:t>
            </w:r>
          </w:p>
          <w:p w14:paraId="05514D64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f_NR_RLC_Get_AMD_FullSDU_RX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1296C0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f_NR_RLC_Get_STATUS_PDU_RX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2DF7AD" w14:textId="77777777"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837CF8" w14:textId="77777777" w:rsidR="00260C7D" w:rsidRPr="001A1F6E" w:rsidRDefault="00827110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260C7D"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alt { </w:t>
            </w:r>
            <w:r w:rsidR="00260C7D" w:rsidRPr="001A1F6E">
              <w:rPr>
                <w:rFonts w:ascii="Courier New" w:hAnsi="Courier New" w:cs="Courier New"/>
                <w:b/>
                <w:color w:val="000000"/>
                <w:lang w:eastAsia="de-DE"/>
              </w:rPr>
              <w:t>//Expect RLC AMD PDCU and Status PDU in same or in multiple slots but in any order</w:t>
            </w:r>
          </w:p>
          <w:p w14:paraId="205DF6C2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4FD040F3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588744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7649FF23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)} )) </w:t>
            </w:r>
          </w:p>
          <w:p w14:paraId="0FCDCDD7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55E68C6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(__FILE__, __LINE__, "Step 12");</w:t>
            </w:r>
          </w:p>
          <w:p w14:paraId="71E6728E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30C5B0BE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B1A25F1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252E5BE1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)} )); </w:t>
            </w:r>
          </w:p>
          <w:p w14:paraId="7E878B98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(__FILE__, __LINE__, "Step 13");</w:t>
            </w:r>
          </w:p>
          <w:p w14:paraId="310343A6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54713D7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72D10574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CB37FD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2A2FC0B3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)} )) {</w:t>
            </w:r>
          </w:p>
          <w:p w14:paraId="05005A10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(__FILE__, __LINE__, "Step 13");</w:t>
            </w:r>
          </w:p>
          <w:p w14:paraId="798BD2C7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04221AA0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B642931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3C8D1810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)} ));</w:t>
            </w:r>
          </w:p>
          <w:p w14:paraId="0BE100CC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(__FILE__, __LINE__, "Step 12");</w:t>
            </w:r>
          </w:p>
          <w:p w14:paraId="51E84390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674C0A8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580FC299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A9520D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4DBDC132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)})) {</w:t>
            </w:r>
          </w:p>
          <w:p w14:paraId="03A97A67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(__FILE__, __LINE__, "Step 12 and 13");</w:t>
            </w:r>
          </w:p>
          <w:p w14:paraId="17C96FBA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5CFEFCA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352EDB38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19CCE15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579AD431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)})) {</w:t>
            </w:r>
          </w:p>
          <w:p w14:paraId="69CB5076" w14:textId="77777777"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(__FILE__, __LINE__, "Step 12 and 13");</w:t>
            </w:r>
          </w:p>
          <w:p w14:paraId="37DAB7F4" w14:textId="77777777" w:rsidR="00260C7D" w:rsidRPr="00404F37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CCFD37F" w14:textId="77777777" w:rsidR="00260C7D" w:rsidRPr="00404F37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}  </w:t>
            </w:r>
          </w:p>
          <w:p w14:paraId="2BF19065" w14:textId="77777777" w:rsidR="00260C7D" w:rsidRPr="00404F37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3D43B0" w14:textId="77777777" w:rsidR="00260C7D" w:rsidRPr="00404F37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14"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5A9E56" w14:textId="77777777" w:rsidR="00260C7D" w:rsidRPr="00404F37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f_NR_TxSTATUS_PDU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 // @sic R5s190730, R5s190772, R5-197011 sic@</w:t>
            </w:r>
          </w:p>
          <w:p w14:paraId="49793C8E" w14:textId="77777777" w:rsidR="00C72ED8" w:rsidRPr="00722896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0073C3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09CD7F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5740B5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6F4E" w14:textId="77777777" w:rsidR="00404F37" w:rsidRPr="00404F37" w:rsidRDefault="007A4458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04F37" w:rsidRPr="00404F37">
              <w:rPr>
                <w:rFonts w:ascii="Courier New" w:hAnsi="Courier New" w:cs="Courier New"/>
                <w:color w:val="000000"/>
                <w:lang w:eastAsia="de-DE"/>
              </w:rPr>
              <w:t>function fl_TC_7_1_2_3_5and5a(</w:t>
            </w:r>
            <w:proofErr w:type="spellStart"/>
            <w:r w:rsidR="00404F37" w:rsidRPr="00404F37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="00404F37"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04F37"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="00404F37" w:rsidRPr="00404F3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5BC54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p_NR_DRB_Id,</w:t>
            </w:r>
          </w:p>
          <w:p w14:paraId="34ABE247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147B1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49C2C4CC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R5-203535 sic@</w:t>
            </w:r>
          </w:p>
          <w:p w14:paraId="50049CBA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FD6482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05C05F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10;</w:t>
            </w:r>
          </w:p>
          <w:p w14:paraId="2EB1BAA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517C37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173FFF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FED069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14:paraId="208E1D8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0F34D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6AAE1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A5729C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NR_DRB_DataPerSlotList_DL_Array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2AA4CF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0186BF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v_NR_RLC_AMD_PDU_TX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9B164A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B30AF9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B8B01F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4981E9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0989A9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NR_RLC_AM_StatusPDU_Type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F2CCD7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NR_RLC_DataField_Type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A95A02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NR_RLC_AMD_Data_Type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EEA29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DE16177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A64D27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p_RLC_Rec.AM_SN_Size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== 18) {</w:t>
            </w:r>
          </w:p>
          <w:p w14:paraId="38EA2C7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tsc_NR_AM_Window_Size_18;</w:t>
            </w:r>
          </w:p>
          <w:p w14:paraId="0AB7BA67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4; // @sic R5s190730, R5s190772, R5-197011, R5-203535 sic@</w:t>
            </w:r>
          </w:p>
          <w:p w14:paraId="4576C29B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// TBS = RLC PDU data + RLC header without SO (3 octets)+ MAC header (2 octets) + MAC BSR or padding (2 octets) = 4 + 3 + 2 + 2 = 11 octets = 88 bits =&gt; TBS = 88 bits</w:t>
            </w:r>
          </w:p>
          <w:p w14:paraId="78148F32" w14:textId="77777777" w:rsidR="00404F37" w:rsidRPr="00864DAC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864DAC">
              <w:rPr>
                <w:rFonts w:ascii="Courier New" w:hAnsi="Courier New" w:cs="Courier New"/>
                <w:color w:val="000000"/>
                <w:lang w:val="de-DE" w:eastAsia="de-DE"/>
              </w:rPr>
              <w:t>v_VerdictFilter := 4096; // @sic R5-187106 sic@</w:t>
            </w:r>
          </w:p>
          <w:p w14:paraId="47C657AA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} else { //SN12</w:t>
            </w:r>
          </w:p>
          <w:p w14:paraId="1F1E012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tsc_NR_AM_Window_Size_12;</w:t>
            </w:r>
          </w:p>
          <w:p w14:paraId="5D20152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4; // @sic R5-185083, R5s190730, R5s190772, R5-197011, R5s190906, R5-203535 sic@</w:t>
            </w:r>
          </w:p>
          <w:p w14:paraId="32D96CE3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// TBS = RLC PDU data + RLC header without SO (2 octets)+ MAC header (2 octets) + MAC BSR or padding (2 octets)= 4 + 2 + 2 + 2 = 10 octets = 80 bits =&gt; TBS = 88 bits</w:t>
            </w:r>
          </w:p>
          <w:p w14:paraId="5A331EE0" w14:textId="77777777" w:rsidR="00404F37" w:rsidRPr="00864DAC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864DAC">
              <w:rPr>
                <w:rFonts w:ascii="Courier New" w:hAnsi="Courier New" w:cs="Courier New"/>
                <w:color w:val="000000"/>
                <w:lang w:val="de-DE" w:eastAsia="de-DE"/>
              </w:rPr>
              <w:t>v_VerdictFilter := 256; // @sic R5-187106 sic@</w:t>
            </w:r>
          </w:p>
          <w:p w14:paraId="76344C1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4F590572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32CBA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(88,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8BB3BA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1EB5C4A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4063B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0"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A3D4ADB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does not allocate any uplink grant.</w:t>
            </w:r>
          </w:p>
          <w:p w14:paraId="3C6D66F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C13B612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3CAE0D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W RLC SDUs in lists of  length iteration size</w:t>
            </w:r>
          </w:p>
          <w:p w14:paraId="51EDF693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= W</w:t>
            </w:r>
          </w:p>
          <w:p w14:paraId="311934AD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 j:= j + 1) {</w:t>
            </w:r>
          </w:p>
          <w:p w14:paraId="2F06B16E" w14:textId="77777777" w:rsid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// generate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RLC SDUs = PDCP PDUs for transmission</w:t>
            </w:r>
          </w:p>
          <w:p w14:paraId="2ED1A7F9" w14:textId="77777777" w:rsidR="00626811" w:rsidRPr="00B51BF9" w:rsidRDefault="00626811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</w:pPr>
            <w:r w:rsidRPr="00B51BF9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// In case of 7.1.2.3.5 </w:t>
            </w:r>
            <w:r w:rsidR="00AB509D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if block</w:t>
            </w:r>
            <w:r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will be executed to generate 1</w:t>
            </w:r>
            <w:r w:rsidR="000C72FB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extra</w:t>
            </w:r>
            <w:r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</w:t>
            </w:r>
            <w:r w:rsidR="000C72FB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RLC packet + 2048 packets</w:t>
            </w:r>
          </w:p>
          <w:p w14:paraId="3C25BB39" w14:textId="77777777" w:rsidR="000C72FB" w:rsidRPr="00B51BF9" w:rsidRDefault="000C72FB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     // In case of 7.1.2.3.5a </w:t>
            </w:r>
            <w:r w:rsidR="00C4522A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if block</w:t>
            </w:r>
            <w:r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will be executed to generate 1 extra RLC packet + 2048 packets </w:t>
            </w:r>
            <w:r w:rsidR="00E13C3C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for the last </w:t>
            </w:r>
            <w:proofErr w:type="spellStart"/>
            <w:r w:rsidR="00E13C3C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outerloop</w:t>
            </w:r>
            <w:proofErr w:type="spellEnd"/>
            <w:r w:rsidR="00E13C3C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iteration</w:t>
            </w:r>
          </w:p>
          <w:p w14:paraId="0E8C434A" w14:textId="77777777" w:rsidR="00404F37" w:rsidRPr="00A44B28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( </w:t>
            </w:r>
            <w:proofErr w:type="spellStart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p_OuterLoop</w:t>
            </w:r>
            <w:proofErr w:type="spellEnd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j == 1) </w:t>
            </w:r>
          </w:p>
          <w:p w14:paraId="35FE2F99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{ </w:t>
            </w:r>
          </w:p>
          <w:p w14:paraId="7374BF8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fl_NR_GenerateRLC_AM_SDUs</w:t>
            </w:r>
            <w:proofErr w:type="spellEnd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v_RLC_SDUsize</w:t>
            </w:r>
            <w:proofErr w:type="spellEnd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+ 1); </w:t>
            </w:r>
          </w:p>
          <w:p w14:paraId="60E44155" w14:textId="77777777" w:rsidR="00404F37" w:rsidRPr="00EB304C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put those </w:t>
            </w:r>
            <w:proofErr w:type="spellStart"/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AMD PDUs into a list for transmission</w:t>
            </w:r>
          </w:p>
          <w:p w14:paraId="2FAB4900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v_Poll</w:t>
            </w:r>
            <w:proofErr w:type="spellEnd"/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tsc_NR_P_NoPoll</w:t>
            </w:r>
            <w:proofErr w:type="spellEnd"/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 no indication of Poll bit usage in the prose</w:t>
            </w:r>
          </w:p>
          <w:p w14:paraId="591C46C9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for 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0;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 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+ 1); i:=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+ 1) { </w:t>
            </w:r>
          </w:p>
          <w:p w14:paraId="2CD4794B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v_NR_RLC_AMD_PDU_TX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f_NR_RLC_Get_AMD_FullSDU_TX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v_Poll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]); </w:t>
            </w:r>
          </w:p>
          <w:p w14:paraId="6E3DF7C7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]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cs_NR_DRB_DataPerSlotList_DL_SingleAmdPdu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v_SlotsNumber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* 20 *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v_NR_RLC_AMD_PDU_TX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5A577CB6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} </w:t>
            </w:r>
          </w:p>
          <w:p w14:paraId="69582FDA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v_DataPerSlotArray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[j]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7730A0F3" w14:textId="77777777" w:rsid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 </w:t>
            </w:r>
          </w:p>
          <w:p w14:paraId="1F9B738E" w14:textId="77777777" w:rsidR="00D2193A" w:rsidRPr="004C29A3" w:rsidRDefault="00D2193A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C29A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// In case of 7.1.2.3.5a </w:t>
            </w:r>
            <w:r w:rsidR="00BF65D3"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else</w:t>
            </w:r>
            <w:r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block will be executed to generate 2048 packets </w:t>
            </w:r>
            <w:r w:rsidR="002A7F3A"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for the </w:t>
            </w:r>
            <w:r w:rsidR="00E75AF3"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(</w:t>
            </w:r>
            <w:r w:rsidR="002A7F3A"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Outerloop</w:t>
            </w:r>
            <w:r w:rsidR="00E75AF3"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-1)</w:t>
            </w:r>
            <w:r w:rsidR="002A7F3A"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iterations</w:t>
            </w:r>
          </w:p>
          <w:p w14:paraId="29ACCA01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else </w:t>
            </w:r>
          </w:p>
          <w:p w14:paraId="64CE63C6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{ </w:t>
            </w:r>
          </w:p>
          <w:p w14:paraId="5CD693D8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fl_NR_GenerateRLC_AM_SDUs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v_RLC_SDUsize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2EF2BB68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// put those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AMD PDUs into a list for transmission </w:t>
            </w:r>
          </w:p>
          <w:p w14:paraId="310C5AE0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v_Poll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tsc_NR_P_NoPoll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// no indication of Poll bit usage in the prose </w:t>
            </w:r>
          </w:p>
          <w:p w14:paraId="420711E6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for 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0;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 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i:=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+ 1) { </w:t>
            </w:r>
          </w:p>
          <w:p w14:paraId="24468C2F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v_NR_RLC_AMD_PDU_TX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f_NR_RLC_Get_AMD_FullSDU_TX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v_Poll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]);</w:t>
            </w:r>
          </w:p>
          <w:p w14:paraId="417CA291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]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cs_NR_DRB_DataPerSlotList_DL_SingleAmdPdu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v_SlotsNumber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* 20 *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v_NR_RLC_AMD_PDU_TX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6575770E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14:paraId="666540E1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v_DataPerSlotArray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[j]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5576EE0D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 </w:t>
            </w:r>
          </w:p>
          <w:p w14:paraId="4E973B4B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ACA8C88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76D0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/*</w:t>
            </w: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WA#7_1_2_3_5 REMOVED generate 1 more RLC SDU for transmission</w:t>
            </w:r>
            <w:r w:rsidR="00B76D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B76D02" w:rsidRPr="00F44B1A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//To be removed</w:t>
            </w:r>
            <w:r w:rsidR="00EE216E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and merged in above loop</w:t>
            </w:r>
          </w:p>
          <w:p w14:paraId="677E008A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fl_NR_GenerateRLC_AM_SDUs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v_RLC_SDUsize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1); </w:t>
            </w:r>
          </w:p>
          <w:p w14:paraId="67E7A4BE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v_NR_RLC_AMD_PDU_TX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f_NR_RLC_Get_AMD_FullSDU_TX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v_Poll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[0]); </w:t>
            </w:r>
          </w:p>
          <w:p w14:paraId="3CA7FB78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[0]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cs_NR_DRB_DataPerSlotList_DL_SingleAmdPdu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v_SlotsNumber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* 20 *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v_NR_RLC_AMD_PDU_TX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B76D0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*/</w:t>
            </w: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14:paraId="1366FA6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A0B953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The SS is configured for step 1 500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in advance. The transmissions are performed every second radio frame.</w:t>
            </w:r>
          </w:p>
          <w:p w14:paraId="60F28DAD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Step 2 is started 100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after the first DL AMD PDU has been transmitted in step 1.</w:t>
            </w:r>
          </w:p>
          <w:p w14:paraId="54320EAC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69BABF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(nr_Cell1, 500);</w:t>
            </w:r>
          </w:p>
          <w:p w14:paraId="362DF832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 100);</w:t>
            </w:r>
          </w:p>
          <w:p w14:paraId="1C976298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AE1F2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EF303C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following steps the SS transmits 1 UL grant in every second radio frame to enable the UE to return each received AMD PDU in one looped back AMD PDU.</w:t>
            </w:r>
          </w:p>
          <w:p w14:paraId="431A1F79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Step 2 executed before step 1 to ensure the UL grant is configured in time</w:t>
            </w:r>
          </w:p>
          <w:p w14:paraId="5C364F34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14:paraId="2A896D7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390D19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 1 shall be repeated from j=0 to j=FLOOR((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Maximum_RLC_SN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/iteration size).</w:t>
            </w:r>
          </w:p>
          <w:p w14:paraId="28B871F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F9E52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several RLC PDUs in a RLC PDU List, the number of RLC PDUs sent is defined by the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7BD8043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Each RLC Data PDU contains one RLC SDU. The SS transmits an AMD PDU containing a SDU to the UE.</w:t>
            </w:r>
          </w:p>
          <w:p w14:paraId="2927B5E3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 j:= j + 1) {</w:t>
            </w:r>
          </w:p>
          <w:p w14:paraId="73798693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941845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20*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EC6798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</w:t>
            </w:r>
            <w:r w:rsidR="00EC6798" w:rsidRPr="00EC6798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//To be removed</w:t>
            </w:r>
            <w:r w:rsidR="005C025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as it makes DL RLC PDU Tx and UL Grant transmission not separated by 100ms</w:t>
            </w:r>
          </w:p>
          <w:p w14:paraId="182CAFB0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cas_NR_DRB_COMMON_REQ_DataPerSlot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055CB733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ECE53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B221F9C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[j]));</w:t>
            </w:r>
          </w:p>
          <w:p w14:paraId="57237917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 20*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 // @sic R5s210093 sic@</w:t>
            </w:r>
          </w:p>
          <w:p w14:paraId="06E943E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DE682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4F8B33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@siclog "Step 1A"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14:paraId="3E9BD8E0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The SS transmits one RLC PDU in the slot following the transmissions of step 1.</w:t>
            </w:r>
            <w:r w:rsidRPr="00A1776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//</w:t>
            </w:r>
            <w:r w:rsidR="00A1776F" w:rsidRPr="00A1776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To be removed a</w:t>
            </w:r>
            <w:r w:rsidR="004B7016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s handled </w:t>
            </w:r>
            <w:r w:rsidR="00A1776F" w:rsidRPr="00A1776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in above loop</w:t>
            </w:r>
          </w:p>
          <w:p w14:paraId="7BDBEFCC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FF5A68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/*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DRB.send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cas_NR_DRB_COMMON_REQ_DataPerSlot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</w:p>
          <w:p w14:paraId="3F8B70ED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p_NR_DRB_Id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</w:p>
          <w:p w14:paraId="63780BD6" w14:textId="77777777"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</w:p>
          <w:p w14:paraId="0F6B057C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  <w:r w:rsidRPr="00FF5A68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*/</w:t>
            </w:r>
          </w:p>
          <w:p w14:paraId="17BE1960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E03B9B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 2A  shall be repeated from j=0 to j=FLOOR((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Maximum_RLC_SN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/iteration size).</w:t>
            </w:r>
          </w:p>
          <w:p w14:paraId="1F5BB14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2A, SS shall receive a RLC PDU and step 2A is repeated from SN=j*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gram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iteration_ size)-1).</w:t>
            </w:r>
          </w:p>
          <w:p w14:paraId="1BADCAE4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2A"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54D403A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one RLC PDU in the slot following the transmissions of step 1.</w:t>
            </w:r>
          </w:p>
          <w:p w14:paraId="2FA5E223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 j:= j + 1) {</w:t>
            </w:r>
          </w:p>
          <w:p w14:paraId="09E1364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[j];</w:t>
            </w:r>
          </w:p>
          <w:p w14:paraId="1FECFCCB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61AAC2E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p_RLC_Rec.AM_SN_Size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== 18) {</w:t>
            </w:r>
          </w:p>
          <w:p w14:paraId="6F03D282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PduSduList.RlcPdu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[0].AMD.SN18Bit.Data; // @sic R5s201490 sic@</w:t>
            </w:r>
          </w:p>
          <w:p w14:paraId="00AFC71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72751BDC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PduSduList.RlcPdu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[0].AMD.SN12Bit.Data; // @sic R5s201490 sic@</w:t>
            </w:r>
          </w:p>
          <w:p w14:paraId="11BABFB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45960A4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DD3DE8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if ((j == p_OuterLoop-1) and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== p_InnerLoop-1)) {// SN = W-1 @sic R5s201490 sic@</w:t>
            </w:r>
          </w:p>
          <w:p w14:paraId="499CCE50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 3"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FA3B58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// Check: Does the UE transmit the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Wth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AMD PDU with the Poll bit set and with the contents of the SDU?.</w:t>
            </w:r>
          </w:p>
          <w:p w14:paraId="66777CB7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f_NR_RxAMD_SDU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F86AAD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14:paraId="25211B6F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{// SN &lt; W-1</w:t>
            </w:r>
          </w:p>
          <w:p w14:paraId="022627BA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f_NR_RxAMD_SDU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CCEB91B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19FEC9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436A82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if ((((j*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) + (i+1)) mod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(__FILE__, __LINE__, "Step 2A" &amp; " SN = " &amp;  int2str(((j*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)))};</w:t>
            </w:r>
          </w:p>
          <w:p w14:paraId="7859C0E2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6499F2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16A86BB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EBFBAA8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C688949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the UL default grant transmission.</w:t>
            </w:r>
          </w:p>
          <w:p w14:paraId="11678F9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CFC2DB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17245C9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EBD902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AMD PDU within t-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/2?</w:t>
            </w:r>
          </w:p>
          <w:p w14:paraId="4DF0E2EA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p_RLC_Rec.t_PollRetransmit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/2.0);</w:t>
            </w:r>
          </w:p>
          <w:p w14:paraId="2D3E116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412E44E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271548E0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6998AB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(__FILE__, __LINE__, "Step 5");</w:t>
            </w:r>
          </w:p>
          <w:p w14:paraId="7B6CA543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20D007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14:paraId="17D88CB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{}</w:t>
            </w:r>
          </w:p>
          <w:p w14:paraId="699AD8AA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476D49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C66EBD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930009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STATUS PDU to acknowledge the W uplink AMD PDUs with SN=0 to SN=W-1. ACK_SN = W.</w:t>
            </w:r>
          </w:p>
          <w:p w14:paraId="727515A9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f_NR_TxSTATUS_PDU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CCDDAC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60CAE8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54DB5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the (w+1)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AMD PDU with the Poll bit set and with the contents of the SDU?</w:t>
            </w:r>
          </w:p>
          <w:p w14:paraId="0C6F1670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f_NR_RxAMD_SDU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p_NR_DRB_Id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F2105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],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tsc_NR_P_Poll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1CBC6FE7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(__FILE__, __LINE__, "Step 7");</w:t>
            </w:r>
          </w:p>
          <w:p w14:paraId="041DB7A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1AEB28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ABC0DD3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STATUS PDU with ACK_SN = W+1.</w:t>
            </w:r>
          </w:p>
          <w:p w14:paraId="5B6B20E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f_NR_TxSTATUS_PDU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7D9E40F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0ED862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9005A2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the (W+</w:t>
            </w:r>
            <w:proofErr w:type="gram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2)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nd</w:t>
            </w:r>
            <w:proofErr w:type="spellEnd"/>
            <w:proofErr w:type="gram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AMD PDU containing a SDU to the UE with the Sequence Number field set to ((2W+1 mod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AM_Modulus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 = 1) and the Polling bit set.</w:t>
            </w:r>
          </w:p>
          <w:p w14:paraId="1935167C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data for 1 more RLC SDU (w+2nd)</w:t>
            </w:r>
          </w:p>
          <w:p w14:paraId="24AC45A0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 1);</w:t>
            </w:r>
          </w:p>
          <w:p w14:paraId="7FF7D5E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p_RLC_Rec.AM_TX_Next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1; // @sic R5s190730, R5s190772, R5-197011 sic@</w:t>
            </w:r>
          </w:p>
          <w:p w14:paraId="61D5E36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(cs_NR_PDCP_PDU_18B((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+ 1),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[0], 3,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[0]) - 3)));</w:t>
            </w:r>
          </w:p>
          <w:p w14:paraId="658189DB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f_NR_TxAMD_SDU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92938A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32EE12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10"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3E419A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STATUS PDU acknowledging W+1 SDUs? (ACK_SN = W+1).</w:t>
            </w:r>
          </w:p>
          <w:p w14:paraId="40BA0CB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p_RLC_Rec.AM_RX_Next_Ack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+ 1;</w:t>
            </w:r>
          </w:p>
          <w:p w14:paraId="3C85AC08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f_NR_RxSTATUS_PDU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257E8D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(__FILE__, __LINE__, "Step 10");</w:t>
            </w:r>
          </w:p>
          <w:p w14:paraId="0C74EAA6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C5AACDB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11"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DA6437F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the (W+</w:t>
            </w:r>
            <w:proofErr w:type="gram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2)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nd</w:t>
            </w:r>
            <w:proofErr w:type="spellEnd"/>
            <w:proofErr w:type="gram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AMD PDU containing a SDU to the UE with the Sequence Number field set to W+1 and the Polling bit set.</w:t>
            </w:r>
          </w:p>
          <w:p w14:paraId="2E78356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p_RLC_Rec.AM_TX_Next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+ 1; // @sic R5s190730, R5s190772 sic@</w:t>
            </w:r>
          </w:p>
          <w:p w14:paraId="54A4A6B3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(cs_NR_PDCP_PDU_18B((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+ 1),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[0], 3,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[0]) - 3)));</w:t>
            </w:r>
          </w:p>
          <w:p w14:paraId="4B9C0069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f_NR_TxAMD_SDU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AC89EC0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7F0717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 12 and 13 can happen in any order @sic R5s200148, R5s200164 sic@</w:t>
            </w:r>
          </w:p>
          <w:p w14:paraId="4D3FC0F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1D9B13F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p_RLC_Rec.AM_RX_Next_Ack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+ 2; // @sic R5s190730, R5s190772 sic@</w:t>
            </w:r>
          </w:p>
          <w:p w14:paraId="3771939B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STATUS PDU acknowledging W+1 PDUs? (ACK_SN field = W+2)?</w:t>
            </w:r>
          </w:p>
          <w:p w14:paraId="1B38735C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13"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FAE3FED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AMD PDU with the same data as received in the corresponding DL AMD PDU in step 11?.</w:t>
            </w:r>
          </w:p>
          <w:p w14:paraId="3AD7471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f_NR_RLC_Get_AMD_FullSDU_RX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CEBE4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f_NR_RLC_Get_STATUS_PDU_RX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965A458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5EB0FC" w14:textId="77777777" w:rsidR="00404F37" w:rsidRPr="00DB1A9B" w:rsidRDefault="00404F37" w:rsidP="00656B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AB8BEC3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720D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  <w:r w:rsidR="007B504B"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7B504B" w:rsidRPr="00656B71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//Expect RLC </w:t>
            </w:r>
            <w:r w:rsidR="00103C72" w:rsidRPr="00656B71">
              <w:rPr>
                <w:rFonts w:ascii="Courier New" w:hAnsi="Courier New" w:cs="Courier New"/>
                <w:b/>
                <w:color w:val="000000"/>
                <w:lang w:eastAsia="de-DE"/>
              </w:rPr>
              <w:t>AMD PDCU and Status PDU in same or in multiple slots but in any order</w:t>
            </w:r>
          </w:p>
          <w:p w14:paraId="1C7B2B90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3C42FC5E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D87FCE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3CAC03FD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)} )) </w:t>
            </w:r>
          </w:p>
          <w:p w14:paraId="2E21C805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610329C0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(__FILE__, __LINE__, "Step 12");</w:t>
            </w:r>
          </w:p>
          <w:p w14:paraId="5165A4F5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43762EA9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7E8D333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29FB2225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)} )); </w:t>
            </w:r>
          </w:p>
          <w:p w14:paraId="2259BE62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(__FILE__, __LINE__, "Step 13");</w:t>
            </w:r>
          </w:p>
          <w:p w14:paraId="67E98061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3EEEDB9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00227594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05580D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790FC7C8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)} )) {</w:t>
            </w:r>
          </w:p>
          <w:p w14:paraId="6D7042CF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(__FILE__, __LINE__, "Step 13");</w:t>
            </w:r>
          </w:p>
          <w:p w14:paraId="06BFE27C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0A605617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D355D2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42902C3C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)} ));</w:t>
            </w:r>
          </w:p>
          <w:p w14:paraId="2FFDD68F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(__FILE__, __LINE__, "Step 12");</w:t>
            </w:r>
          </w:p>
          <w:p w14:paraId="381D00D8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BB63097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2772EDB2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157B29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7622C841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)})) {</w:t>
            </w:r>
          </w:p>
          <w:p w14:paraId="2F696943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(__FILE__, __LINE__, "Step 12 and 13");</w:t>
            </w:r>
          </w:p>
          <w:p w14:paraId="79F80EB8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C59B1D0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580753E6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2A8881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14:paraId="76C3908E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)})) {</w:t>
            </w:r>
          </w:p>
          <w:p w14:paraId="478D93AB" w14:textId="77777777"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(__FILE__, __LINE__, "Step 12 and 13");</w:t>
            </w:r>
          </w:p>
          <w:p w14:paraId="1D66D92C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DA61C7E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}  </w:t>
            </w:r>
          </w:p>
          <w:p w14:paraId="389FC765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B13B51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14"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3D7328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f_NR_TxSTATUS_PDU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 // @sic R5s190730, R5s190772, R5-197011 sic@</w:t>
            </w:r>
          </w:p>
          <w:p w14:paraId="1677B27B" w14:textId="77777777"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06D05C" w14:textId="77777777" w:rsidR="001E3D37" w:rsidRPr="00DA356D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FE347F2" w14:textId="77777777" w:rsidR="00F96833" w:rsidRDefault="00F96833" w:rsidP="00864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90C9E" w14:textId="77777777" w:rsidR="00865CC6" w:rsidRDefault="00865CC6">
      <w:r>
        <w:separator/>
      </w:r>
    </w:p>
  </w:endnote>
  <w:endnote w:type="continuationSeparator" w:id="0">
    <w:p w14:paraId="4B835400" w14:textId="77777777" w:rsidR="00865CC6" w:rsidRDefault="0086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EA2F2" w14:textId="77777777" w:rsidR="00865CC6" w:rsidRDefault="00865CC6">
      <w:r>
        <w:separator/>
      </w:r>
    </w:p>
  </w:footnote>
  <w:footnote w:type="continuationSeparator" w:id="0">
    <w:p w14:paraId="0F092D26" w14:textId="77777777" w:rsidR="00865CC6" w:rsidRDefault="00865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49A1D" w14:textId="77777777" w:rsidR="003B39E1" w:rsidRDefault="003B39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D182" w14:textId="77777777" w:rsidR="003B39E1" w:rsidRDefault="003B3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4E0F1" w14:textId="77777777" w:rsidR="003B39E1" w:rsidRDefault="003B3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0259" w14:textId="77777777" w:rsidR="003B39E1" w:rsidRDefault="003B3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1B96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DA057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69F94052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2"/>
  </w:num>
  <w:num w:numId="5">
    <w:abstractNumId w:val="15"/>
  </w:num>
  <w:num w:numId="6">
    <w:abstractNumId w:val="23"/>
  </w:num>
  <w:num w:numId="7">
    <w:abstractNumId w:val="33"/>
  </w:num>
  <w:num w:numId="8">
    <w:abstractNumId w:val="12"/>
  </w:num>
  <w:num w:numId="9">
    <w:abstractNumId w:val="21"/>
  </w:num>
  <w:num w:numId="10">
    <w:abstractNumId w:val="39"/>
  </w:num>
  <w:num w:numId="11">
    <w:abstractNumId w:val="16"/>
  </w:num>
  <w:num w:numId="12">
    <w:abstractNumId w:val="24"/>
  </w:num>
  <w:num w:numId="13">
    <w:abstractNumId w:val="4"/>
  </w:num>
  <w:num w:numId="14">
    <w:abstractNumId w:val="19"/>
  </w:num>
  <w:num w:numId="15">
    <w:abstractNumId w:val="0"/>
  </w:num>
  <w:num w:numId="16">
    <w:abstractNumId w:val="2"/>
  </w:num>
  <w:num w:numId="17">
    <w:abstractNumId w:val="10"/>
  </w:num>
  <w:num w:numId="18">
    <w:abstractNumId w:val="25"/>
  </w:num>
  <w:num w:numId="19">
    <w:abstractNumId w:val="38"/>
  </w:num>
  <w:num w:numId="20">
    <w:abstractNumId w:val="32"/>
  </w:num>
  <w:num w:numId="21">
    <w:abstractNumId w:val="14"/>
  </w:num>
  <w:num w:numId="22">
    <w:abstractNumId w:val="27"/>
  </w:num>
  <w:num w:numId="23">
    <w:abstractNumId w:val="30"/>
  </w:num>
  <w:num w:numId="24">
    <w:abstractNumId w:val="18"/>
  </w:num>
  <w:num w:numId="25">
    <w:abstractNumId w:val="29"/>
  </w:num>
  <w:num w:numId="26">
    <w:abstractNumId w:val="5"/>
  </w:num>
  <w:num w:numId="27">
    <w:abstractNumId w:val="7"/>
  </w:num>
  <w:num w:numId="28">
    <w:abstractNumId w:val="26"/>
  </w:num>
  <w:num w:numId="29">
    <w:abstractNumId w:val="17"/>
  </w:num>
  <w:num w:numId="30">
    <w:abstractNumId w:val="8"/>
  </w:num>
  <w:num w:numId="31">
    <w:abstractNumId w:val="37"/>
  </w:num>
  <w:num w:numId="32">
    <w:abstractNumId w:val="35"/>
  </w:num>
  <w:num w:numId="33">
    <w:abstractNumId w:val="31"/>
  </w:num>
  <w:num w:numId="34">
    <w:abstractNumId w:val="20"/>
  </w:num>
  <w:num w:numId="35">
    <w:abstractNumId w:val="36"/>
  </w:num>
  <w:num w:numId="36">
    <w:abstractNumId w:val="28"/>
  </w:num>
  <w:num w:numId="37">
    <w:abstractNumId w:val="6"/>
  </w:num>
  <w:num w:numId="38">
    <w:abstractNumId w:val="3"/>
  </w:num>
  <w:num w:numId="39">
    <w:abstractNumId w:val="1"/>
  </w:num>
  <w:num w:numId="40">
    <w:abstractNumId w:val="34"/>
  </w:num>
  <w:num w:numId="41">
    <w:abstractNumId w:val="11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5467"/>
    <w:rsid w:val="00007575"/>
    <w:rsid w:val="000118C1"/>
    <w:rsid w:val="00011C14"/>
    <w:rsid w:val="0001328A"/>
    <w:rsid w:val="00015DDF"/>
    <w:rsid w:val="000214FA"/>
    <w:rsid w:val="000219CE"/>
    <w:rsid w:val="00022E4A"/>
    <w:rsid w:val="00024866"/>
    <w:rsid w:val="00031A51"/>
    <w:rsid w:val="0003629C"/>
    <w:rsid w:val="00036FE7"/>
    <w:rsid w:val="00042E7D"/>
    <w:rsid w:val="0005014E"/>
    <w:rsid w:val="00051BC3"/>
    <w:rsid w:val="00054E62"/>
    <w:rsid w:val="00057DBD"/>
    <w:rsid w:val="000614B3"/>
    <w:rsid w:val="0006562C"/>
    <w:rsid w:val="000660F3"/>
    <w:rsid w:val="00074218"/>
    <w:rsid w:val="000749BF"/>
    <w:rsid w:val="0008356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119F"/>
    <w:rsid w:val="000F34D6"/>
    <w:rsid w:val="00103C72"/>
    <w:rsid w:val="001109AC"/>
    <w:rsid w:val="001124B3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1E68"/>
    <w:rsid w:val="001423DB"/>
    <w:rsid w:val="00145D43"/>
    <w:rsid w:val="001467D7"/>
    <w:rsid w:val="00146DCF"/>
    <w:rsid w:val="00150799"/>
    <w:rsid w:val="00155AF0"/>
    <w:rsid w:val="0016022D"/>
    <w:rsid w:val="00160E00"/>
    <w:rsid w:val="00162E72"/>
    <w:rsid w:val="00164CFC"/>
    <w:rsid w:val="00173835"/>
    <w:rsid w:val="001748D6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3D37"/>
    <w:rsid w:val="001E41F3"/>
    <w:rsid w:val="001F1817"/>
    <w:rsid w:val="001F406A"/>
    <w:rsid w:val="00200CF3"/>
    <w:rsid w:val="0020107D"/>
    <w:rsid w:val="002040A1"/>
    <w:rsid w:val="00212AF9"/>
    <w:rsid w:val="00220349"/>
    <w:rsid w:val="00221C5A"/>
    <w:rsid w:val="00222013"/>
    <w:rsid w:val="00232611"/>
    <w:rsid w:val="00232B70"/>
    <w:rsid w:val="00233AFC"/>
    <w:rsid w:val="00241A66"/>
    <w:rsid w:val="00245CA4"/>
    <w:rsid w:val="0024707C"/>
    <w:rsid w:val="00256480"/>
    <w:rsid w:val="002564C6"/>
    <w:rsid w:val="0026004D"/>
    <w:rsid w:val="00260C7D"/>
    <w:rsid w:val="00263668"/>
    <w:rsid w:val="002640DD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7ED7"/>
    <w:rsid w:val="002F029B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14D1"/>
    <w:rsid w:val="0036231A"/>
    <w:rsid w:val="00374DD4"/>
    <w:rsid w:val="00375BB0"/>
    <w:rsid w:val="003764EC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B39E1"/>
    <w:rsid w:val="003C2766"/>
    <w:rsid w:val="003C6AD0"/>
    <w:rsid w:val="003D1466"/>
    <w:rsid w:val="003E1A36"/>
    <w:rsid w:val="003E51C2"/>
    <w:rsid w:val="003E74A0"/>
    <w:rsid w:val="003F3287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2625D"/>
    <w:rsid w:val="0043163D"/>
    <w:rsid w:val="00433730"/>
    <w:rsid w:val="0043576E"/>
    <w:rsid w:val="00435B12"/>
    <w:rsid w:val="00440D0A"/>
    <w:rsid w:val="00446488"/>
    <w:rsid w:val="00454EBB"/>
    <w:rsid w:val="00461008"/>
    <w:rsid w:val="00461F12"/>
    <w:rsid w:val="004635E5"/>
    <w:rsid w:val="004717EA"/>
    <w:rsid w:val="004745E7"/>
    <w:rsid w:val="00482B43"/>
    <w:rsid w:val="004870C5"/>
    <w:rsid w:val="0049101E"/>
    <w:rsid w:val="00495060"/>
    <w:rsid w:val="004976F0"/>
    <w:rsid w:val="004A2AED"/>
    <w:rsid w:val="004A794F"/>
    <w:rsid w:val="004B01A5"/>
    <w:rsid w:val="004B0912"/>
    <w:rsid w:val="004B2C2D"/>
    <w:rsid w:val="004B526E"/>
    <w:rsid w:val="004B7016"/>
    <w:rsid w:val="004B720D"/>
    <w:rsid w:val="004B75B7"/>
    <w:rsid w:val="004B7B95"/>
    <w:rsid w:val="004C29A3"/>
    <w:rsid w:val="004C31F2"/>
    <w:rsid w:val="004C56A7"/>
    <w:rsid w:val="004D455F"/>
    <w:rsid w:val="004D5164"/>
    <w:rsid w:val="004D575F"/>
    <w:rsid w:val="004F0155"/>
    <w:rsid w:val="004F1AD2"/>
    <w:rsid w:val="004F661B"/>
    <w:rsid w:val="005045C7"/>
    <w:rsid w:val="0050517D"/>
    <w:rsid w:val="005105E0"/>
    <w:rsid w:val="0051196A"/>
    <w:rsid w:val="005135A1"/>
    <w:rsid w:val="0051580D"/>
    <w:rsid w:val="005223D8"/>
    <w:rsid w:val="005279F5"/>
    <w:rsid w:val="00532891"/>
    <w:rsid w:val="00532EAB"/>
    <w:rsid w:val="0053550D"/>
    <w:rsid w:val="0054198B"/>
    <w:rsid w:val="00547111"/>
    <w:rsid w:val="00550D59"/>
    <w:rsid w:val="00552878"/>
    <w:rsid w:val="00554E43"/>
    <w:rsid w:val="005613E0"/>
    <w:rsid w:val="0056378D"/>
    <w:rsid w:val="00564EDF"/>
    <w:rsid w:val="0056673A"/>
    <w:rsid w:val="00566F6F"/>
    <w:rsid w:val="0058240F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D07BE"/>
    <w:rsid w:val="005D27CA"/>
    <w:rsid w:val="005D2B14"/>
    <w:rsid w:val="005D30BB"/>
    <w:rsid w:val="005D6478"/>
    <w:rsid w:val="005E156D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2A36"/>
    <w:rsid w:val="0065364E"/>
    <w:rsid w:val="006537B5"/>
    <w:rsid w:val="00656B71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61CA"/>
    <w:rsid w:val="006B7B2F"/>
    <w:rsid w:val="006C061B"/>
    <w:rsid w:val="006C114A"/>
    <w:rsid w:val="006D0191"/>
    <w:rsid w:val="006D1B9A"/>
    <w:rsid w:val="006E21FB"/>
    <w:rsid w:val="006E4465"/>
    <w:rsid w:val="006E49BA"/>
    <w:rsid w:val="006E5627"/>
    <w:rsid w:val="006E7773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228D"/>
    <w:rsid w:val="007138E7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746AB"/>
    <w:rsid w:val="007834DD"/>
    <w:rsid w:val="00792342"/>
    <w:rsid w:val="007955CC"/>
    <w:rsid w:val="007977A8"/>
    <w:rsid w:val="007A4458"/>
    <w:rsid w:val="007A6A07"/>
    <w:rsid w:val="007A73E5"/>
    <w:rsid w:val="007B504B"/>
    <w:rsid w:val="007B512A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F0389"/>
    <w:rsid w:val="007F2D57"/>
    <w:rsid w:val="007F3701"/>
    <w:rsid w:val="007F7259"/>
    <w:rsid w:val="00800A71"/>
    <w:rsid w:val="00801CF0"/>
    <w:rsid w:val="008040A8"/>
    <w:rsid w:val="00804EC2"/>
    <w:rsid w:val="00807B85"/>
    <w:rsid w:val="00824C2C"/>
    <w:rsid w:val="00825391"/>
    <w:rsid w:val="00827110"/>
    <w:rsid w:val="0082765A"/>
    <w:rsid w:val="008279FA"/>
    <w:rsid w:val="008322F4"/>
    <w:rsid w:val="00837183"/>
    <w:rsid w:val="00844AAA"/>
    <w:rsid w:val="00853ED1"/>
    <w:rsid w:val="0085441A"/>
    <w:rsid w:val="008626E7"/>
    <w:rsid w:val="00864DAC"/>
    <w:rsid w:val="00865CC6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C6934"/>
    <w:rsid w:val="008D01F1"/>
    <w:rsid w:val="008D4141"/>
    <w:rsid w:val="008E4D4B"/>
    <w:rsid w:val="008E57B6"/>
    <w:rsid w:val="008E6B1F"/>
    <w:rsid w:val="008F3109"/>
    <w:rsid w:val="008F686C"/>
    <w:rsid w:val="00901400"/>
    <w:rsid w:val="00901BB0"/>
    <w:rsid w:val="00902A92"/>
    <w:rsid w:val="00904EBA"/>
    <w:rsid w:val="0090522F"/>
    <w:rsid w:val="00907B05"/>
    <w:rsid w:val="0091261A"/>
    <w:rsid w:val="00912A5E"/>
    <w:rsid w:val="00913E0B"/>
    <w:rsid w:val="009148DE"/>
    <w:rsid w:val="00916386"/>
    <w:rsid w:val="00916DEC"/>
    <w:rsid w:val="009273EA"/>
    <w:rsid w:val="0093355C"/>
    <w:rsid w:val="00937A61"/>
    <w:rsid w:val="00941845"/>
    <w:rsid w:val="009418D9"/>
    <w:rsid w:val="00941E30"/>
    <w:rsid w:val="00943B79"/>
    <w:rsid w:val="00943B96"/>
    <w:rsid w:val="00946424"/>
    <w:rsid w:val="009478EE"/>
    <w:rsid w:val="0095139C"/>
    <w:rsid w:val="00954C1A"/>
    <w:rsid w:val="00956250"/>
    <w:rsid w:val="00956A50"/>
    <w:rsid w:val="00960389"/>
    <w:rsid w:val="0096262E"/>
    <w:rsid w:val="00966D6E"/>
    <w:rsid w:val="00973015"/>
    <w:rsid w:val="00974F0C"/>
    <w:rsid w:val="009777D9"/>
    <w:rsid w:val="00985613"/>
    <w:rsid w:val="00986821"/>
    <w:rsid w:val="00990B3D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65D6"/>
    <w:rsid w:val="009D476E"/>
    <w:rsid w:val="009D7147"/>
    <w:rsid w:val="009E24DE"/>
    <w:rsid w:val="009E3297"/>
    <w:rsid w:val="009E63A9"/>
    <w:rsid w:val="009F734F"/>
    <w:rsid w:val="009F7D81"/>
    <w:rsid w:val="00A00487"/>
    <w:rsid w:val="00A04D2F"/>
    <w:rsid w:val="00A0746C"/>
    <w:rsid w:val="00A12FBC"/>
    <w:rsid w:val="00A1776F"/>
    <w:rsid w:val="00A22308"/>
    <w:rsid w:val="00A230E4"/>
    <w:rsid w:val="00A246B6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29C3"/>
    <w:rsid w:val="00A84550"/>
    <w:rsid w:val="00A90724"/>
    <w:rsid w:val="00A916D2"/>
    <w:rsid w:val="00A9515D"/>
    <w:rsid w:val="00A97562"/>
    <w:rsid w:val="00AA0376"/>
    <w:rsid w:val="00AA238C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D1CD8"/>
    <w:rsid w:val="00AD4ADA"/>
    <w:rsid w:val="00AD7555"/>
    <w:rsid w:val="00AF3B0B"/>
    <w:rsid w:val="00B05D84"/>
    <w:rsid w:val="00B10E9C"/>
    <w:rsid w:val="00B111F9"/>
    <w:rsid w:val="00B14250"/>
    <w:rsid w:val="00B14E1C"/>
    <w:rsid w:val="00B175B1"/>
    <w:rsid w:val="00B17EC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5E77"/>
    <w:rsid w:val="00B76D02"/>
    <w:rsid w:val="00B76E16"/>
    <w:rsid w:val="00B80A5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2B20"/>
    <w:rsid w:val="00BE47A2"/>
    <w:rsid w:val="00BE4DD2"/>
    <w:rsid w:val="00BF1721"/>
    <w:rsid w:val="00BF271E"/>
    <w:rsid w:val="00BF53F2"/>
    <w:rsid w:val="00BF60DF"/>
    <w:rsid w:val="00BF65D3"/>
    <w:rsid w:val="00BF760B"/>
    <w:rsid w:val="00C01A4C"/>
    <w:rsid w:val="00C01E7A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4763"/>
    <w:rsid w:val="00C4494A"/>
    <w:rsid w:val="00C4522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5F29"/>
    <w:rsid w:val="00C66BA2"/>
    <w:rsid w:val="00C72ED8"/>
    <w:rsid w:val="00C74D7B"/>
    <w:rsid w:val="00C77298"/>
    <w:rsid w:val="00C83A8A"/>
    <w:rsid w:val="00C852CF"/>
    <w:rsid w:val="00C856F4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4AC6"/>
    <w:rsid w:val="00CE0B19"/>
    <w:rsid w:val="00CE0BFA"/>
    <w:rsid w:val="00CE3B53"/>
    <w:rsid w:val="00CE5930"/>
    <w:rsid w:val="00CE7AF9"/>
    <w:rsid w:val="00CF0433"/>
    <w:rsid w:val="00CF1024"/>
    <w:rsid w:val="00CF39F2"/>
    <w:rsid w:val="00CF3B1F"/>
    <w:rsid w:val="00D00537"/>
    <w:rsid w:val="00D03582"/>
    <w:rsid w:val="00D03F9A"/>
    <w:rsid w:val="00D04DC1"/>
    <w:rsid w:val="00D05437"/>
    <w:rsid w:val="00D06D51"/>
    <w:rsid w:val="00D1100C"/>
    <w:rsid w:val="00D17487"/>
    <w:rsid w:val="00D2193A"/>
    <w:rsid w:val="00D22195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63444"/>
    <w:rsid w:val="00D66520"/>
    <w:rsid w:val="00D720E3"/>
    <w:rsid w:val="00D7237E"/>
    <w:rsid w:val="00D7387B"/>
    <w:rsid w:val="00D757B0"/>
    <w:rsid w:val="00D80B6A"/>
    <w:rsid w:val="00D85B62"/>
    <w:rsid w:val="00D86DC8"/>
    <w:rsid w:val="00DA0030"/>
    <w:rsid w:val="00DA0394"/>
    <w:rsid w:val="00DA356D"/>
    <w:rsid w:val="00DB1A9B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448"/>
    <w:rsid w:val="00DF69F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41FB"/>
    <w:rsid w:val="00E54C66"/>
    <w:rsid w:val="00E716C1"/>
    <w:rsid w:val="00E717C5"/>
    <w:rsid w:val="00E71E49"/>
    <w:rsid w:val="00E72DEB"/>
    <w:rsid w:val="00E75AF3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3DF"/>
    <w:rsid w:val="00EA7D1D"/>
    <w:rsid w:val="00EA7E97"/>
    <w:rsid w:val="00EB09B7"/>
    <w:rsid w:val="00EB0DD2"/>
    <w:rsid w:val="00EB304C"/>
    <w:rsid w:val="00EB40F5"/>
    <w:rsid w:val="00EB5C86"/>
    <w:rsid w:val="00EB6B8A"/>
    <w:rsid w:val="00EC13C0"/>
    <w:rsid w:val="00EC24A6"/>
    <w:rsid w:val="00EC34D8"/>
    <w:rsid w:val="00EC51B2"/>
    <w:rsid w:val="00EC6798"/>
    <w:rsid w:val="00ED13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F0037F"/>
    <w:rsid w:val="00F0098D"/>
    <w:rsid w:val="00F03645"/>
    <w:rsid w:val="00F11469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B7ED8"/>
    <w:rsid w:val="00FC3E53"/>
    <w:rsid w:val="00FC60A7"/>
    <w:rsid w:val="00FC75B0"/>
    <w:rsid w:val="00FD22E5"/>
    <w:rsid w:val="00FD3F6B"/>
    <w:rsid w:val="00FD44EF"/>
    <w:rsid w:val="00FE0C37"/>
    <w:rsid w:val="00FE49B9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3DB35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469A4-381D-43F1-9A21-2AF8890FD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4352</Words>
  <Characters>27422</Characters>
  <Application>Microsoft Office Word</Application>
  <DocSecurity>0</DocSecurity>
  <Lines>228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5</cp:revision>
  <cp:lastPrinted>1900-01-01T00:00:00Z</cp:lastPrinted>
  <dcterms:created xsi:type="dcterms:W3CDTF">2021-08-13T14:29:00Z</dcterms:created>
  <dcterms:modified xsi:type="dcterms:W3CDTF">2021-09-01T11:52:00Z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