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83E1" w14:textId="77777777" w:rsidR="00A01A71" w:rsidRDefault="00A01A71" w:rsidP="00A01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A38">
        <w:fldChar w:fldCharType="begin"/>
      </w:r>
      <w:r w:rsidR="00F64A38">
        <w:instrText xml:space="preserve"> DOCPROPERTY  TSG/WGRef  \* MERGEFORMAT </w:instrText>
      </w:r>
      <w:r w:rsidR="00F64A38">
        <w:fldChar w:fldCharType="separate"/>
      </w:r>
      <w:r>
        <w:rPr>
          <w:b/>
          <w:noProof/>
          <w:sz w:val="24"/>
        </w:rPr>
        <w:t>RAN5</w:t>
      </w:r>
      <w:r w:rsidR="00F64A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4A38">
        <w:fldChar w:fldCharType="begin"/>
      </w:r>
      <w:r w:rsidR="00F64A38">
        <w:instrText xml:space="preserve"> DOCPROPERTY  MtgSeq  \* MERGEFORMAT </w:instrText>
      </w:r>
      <w:r w:rsidR="00F64A38">
        <w:fldChar w:fldCharType="separate"/>
      </w:r>
      <w:r w:rsidRPr="00EB09B7">
        <w:rPr>
          <w:b/>
          <w:noProof/>
          <w:sz w:val="24"/>
        </w:rPr>
        <w:t>2021</w:t>
      </w:r>
      <w:r w:rsidR="00F64A38">
        <w:rPr>
          <w:b/>
          <w:noProof/>
          <w:sz w:val="24"/>
        </w:rPr>
        <w:fldChar w:fldCharType="end"/>
      </w:r>
      <w:r w:rsidR="00F64A38">
        <w:fldChar w:fldCharType="begin"/>
      </w:r>
      <w:r w:rsidR="00F64A38">
        <w:instrText xml:space="preserve"> DOCPROPERTY  MtgTitle  \* MERGEFORMAT </w:instrText>
      </w:r>
      <w:r w:rsidR="00F64A38">
        <w:fldChar w:fldCharType="separate"/>
      </w:r>
      <w:r>
        <w:rPr>
          <w:b/>
          <w:noProof/>
          <w:sz w:val="24"/>
        </w:rPr>
        <w:t>-TTCN email</w:t>
      </w:r>
      <w:r w:rsidR="00F64A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4A38">
        <w:fldChar w:fldCharType="begin"/>
      </w:r>
      <w:r w:rsidR="00F64A38">
        <w:instrText xml:space="preserve"> DOCPROPERTY  Tdoc#  \* MERGEFORMAT </w:instrText>
      </w:r>
      <w:r w:rsidR="00F64A38">
        <w:fldChar w:fldCharType="separate"/>
      </w:r>
      <w:r w:rsidRPr="00E13F3D">
        <w:rPr>
          <w:b/>
          <w:i/>
          <w:noProof/>
          <w:sz w:val="28"/>
        </w:rPr>
        <w:t>R5s210872</w:t>
      </w:r>
      <w:r w:rsidR="00F64A38">
        <w:rPr>
          <w:b/>
          <w:i/>
          <w:noProof/>
          <w:sz w:val="28"/>
        </w:rPr>
        <w:fldChar w:fldCharType="end"/>
      </w:r>
    </w:p>
    <w:p w14:paraId="1F3A07E9" w14:textId="77777777" w:rsidR="00A01A71" w:rsidRDefault="00F64A38" w:rsidP="00A01A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1A7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01A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01A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1A7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A01A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1A7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A71" w14:paraId="24F354C0" w14:textId="77777777" w:rsidTr="00E86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E3FD4" w14:textId="77777777" w:rsidR="00A01A71" w:rsidRDefault="00A01A71" w:rsidP="00E86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01A71" w14:paraId="77B42EA4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70E16" w14:textId="77777777" w:rsidR="00A01A71" w:rsidRDefault="00A01A71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A71" w14:paraId="5F05FB81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E42D0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57449CA2" w14:textId="77777777" w:rsidTr="00E860BD">
        <w:tc>
          <w:tcPr>
            <w:tcW w:w="142" w:type="dxa"/>
            <w:tcBorders>
              <w:left w:val="single" w:sz="4" w:space="0" w:color="auto"/>
            </w:tcBorders>
          </w:tcPr>
          <w:p w14:paraId="038E6AD2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49D6F" w14:textId="77777777" w:rsidR="00A01A71" w:rsidRPr="00410371" w:rsidRDefault="00F64A38" w:rsidP="00E860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1A7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386612" w14:textId="77777777" w:rsidR="00A01A71" w:rsidRDefault="00A01A71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0839A" w14:textId="77777777" w:rsidR="00A01A71" w:rsidRPr="00410371" w:rsidRDefault="00F64A38" w:rsidP="00E860B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1A71" w:rsidRPr="00410371">
              <w:rPr>
                <w:b/>
                <w:noProof/>
                <w:sz w:val="28"/>
              </w:rPr>
              <w:t>1877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5743A" w14:textId="77777777" w:rsidR="00A01A71" w:rsidRDefault="00A01A71" w:rsidP="00E86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38A146" w14:textId="77777777" w:rsidR="00A01A71" w:rsidRPr="00410371" w:rsidRDefault="00F64A38" w:rsidP="00E86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1A7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8FC9DA" w14:textId="77777777" w:rsidR="00A01A71" w:rsidRDefault="00A01A71" w:rsidP="00E86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F9EB8" w14:textId="77777777" w:rsidR="00A01A71" w:rsidRPr="00410371" w:rsidRDefault="00F64A38" w:rsidP="00E86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1A71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8A952" w14:textId="77777777"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14:paraId="0C122118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9D7A0" w14:textId="77777777"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14:paraId="58A140A9" w14:textId="77777777" w:rsidTr="00E86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C54E2" w14:textId="77777777" w:rsidR="00A01A71" w:rsidRPr="00F25D98" w:rsidRDefault="00A01A71" w:rsidP="00E86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A71" w14:paraId="06D09936" w14:textId="77777777" w:rsidTr="00E860BD">
        <w:tc>
          <w:tcPr>
            <w:tcW w:w="9641" w:type="dxa"/>
            <w:gridSpan w:val="9"/>
          </w:tcPr>
          <w:p w14:paraId="3D3A7613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26C16" w14:textId="77777777" w:rsidR="00A01A71" w:rsidRDefault="00A01A71" w:rsidP="00A01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A71" w14:paraId="507CCC66" w14:textId="77777777" w:rsidTr="00E860BD">
        <w:tc>
          <w:tcPr>
            <w:tcW w:w="2835" w:type="dxa"/>
          </w:tcPr>
          <w:p w14:paraId="0B4935B4" w14:textId="77777777" w:rsidR="00A01A71" w:rsidRDefault="00A01A71" w:rsidP="00E86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9DE63A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5FC83" w14:textId="77777777"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50554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5C41" w14:textId="77777777"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20374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6B4AD0" w14:textId="77777777"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1E6F4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5ECDE" w14:textId="77777777" w:rsidR="00A01A71" w:rsidRDefault="00A01A71" w:rsidP="00E86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BA5765" w14:textId="77777777" w:rsidR="00A01A71" w:rsidRDefault="00A01A71" w:rsidP="00A01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A71" w14:paraId="784B41EB" w14:textId="77777777" w:rsidTr="00E860BD">
        <w:tc>
          <w:tcPr>
            <w:tcW w:w="9640" w:type="dxa"/>
            <w:gridSpan w:val="11"/>
          </w:tcPr>
          <w:p w14:paraId="2DB79E93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3540B15C" w14:textId="77777777" w:rsidTr="00E86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2CD060" w14:textId="77777777"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E465" w14:textId="77777777" w:rsidR="00A01A71" w:rsidRDefault="00F64A38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1A71">
              <w:t>Correction to NR testcase 8.1.5.4.1</w:t>
            </w:r>
            <w:r>
              <w:fldChar w:fldCharType="end"/>
            </w:r>
          </w:p>
        </w:tc>
      </w:tr>
      <w:tr w:rsidR="00A01A71" w14:paraId="677139E7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0DE0F8E2" w14:textId="77777777"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89D25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3D85A56C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7DC74C39" w14:textId="77777777"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429D4" w14:textId="77777777" w:rsidR="00A01A71" w:rsidRDefault="00F64A38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1A7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01A71" w14:paraId="0FD941B8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4B28004B" w14:textId="77777777"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011D7" w14:textId="77777777"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64A38">
              <w:fldChar w:fldCharType="begin"/>
            </w:r>
            <w:r w:rsidR="00F64A38">
              <w:instrText xml:space="preserve"> DOCPROPERTY  SourceIfTsg  \* MERGEFORMAT </w:instrText>
            </w:r>
            <w:r w:rsidR="00F64A38">
              <w:fldChar w:fldCharType="separate"/>
            </w:r>
            <w:r w:rsidR="00F64A38">
              <w:fldChar w:fldCharType="end"/>
            </w:r>
          </w:p>
        </w:tc>
      </w:tr>
      <w:tr w:rsidR="00A01A71" w14:paraId="12161DD5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1CBAF6CE" w14:textId="77777777"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AF0D6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66889EA1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758330EB" w14:textId="77777777"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F89E95" w14:textId="77777777" w:rsidR="00A01A71" w:rsidRDefault="00F64A38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01A7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E893AC" w14:textId="77777777" w:rsidR="00A01A71" w:rsidRDefault="00A01A71" w:rsidP="00E86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5E348" w14:textId="77777777"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2B07" w14:textId="77777777" w:rsidR="00A01A71" w:rsidRDefault="00F64A38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1A71">
              <w:rPr>
                <w:noProof/>
              </w:rPr>
              <w:t>2021-08-12</w:t>
            </w:r>
            <w:r>
              <w:rPr>
                <w:noProof/>
              </w:rPr>
              <w:fldChar w:fldCharType="end"/>
            </w:r>
          </w:p>
        </w:tc>
      </w:tr>
      <w:tr w:rsidR="00A01A71" w14:paraId="05C2A2DF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223A86B1" w14:textId="77777777"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4E05F9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47FAD8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F2510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D7C33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4E965DEF" w14:textId="77777777" w:rsidTr="00E86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EFF89" w14:textId="77777777"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CDD8EC" w14:textId="77777777" w:rsidR="00A01A71" w:rsidRDefault="00F64A38" w:rsidP="00E8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1A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07D1BE" w14:textId="77777777"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6311A" w14:textId="77777777" w:rsidR="00A01A71" w:rsidRDefault="00A01A71" w:rsidP="00E86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68C6E" w14:textId="77777777" w:rsidR="00A01A71" w:rsidRDefault="00F64A38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1A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01A71" w14:paraId="41255F9D" w14:textId="77777777" w:rsidTr="00E86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E6AF8" w14:textId="77777777"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7AA16E" w14:textId="77777777" w:rsidR="00A01A71" w:rsidRDefault="00A01A71" w:rsidP="00E86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E42E" w14:textId="77777777" w:rsidR="00A01A71" w:rsidRDefault="00A01A71" w:rsidP="00E86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31B624" w14:textId="77777777" w:rsidR="00A01A71" w:rsidRPr="007C2097" w:rsidRDefault="00A01A71" w:rsidP="00E86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01A71" w14:paraId="5CEBEB7D" w14:textId="77777777" w:rsidTr="00E860BD">
        <w:tc>
          <w:tcPr>
            <w:tcW w:w="1843" w:type="dxa"/>
          </w:tcPr>
          <w:p w14:paraId="51D1F063" w14:textId="77777777"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FFE472" w14:textId="77777777"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1CB3CCF1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600D6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AF733" w14:textId="77777777"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8.1.5.4.1</w:t>
            </w:r>
          </w:p>
          <w:p w14:paraId="3CFA10C1" w14:textId="77777777" w:rsidR="00A01A71" w:rsidRDefault="00A01A71" w:rsidP="00A01A71">
            <w:pPr>
              <w:pStyle w:val="CRCoverPage"/>
              <w:spacing w:after="0"/>
            </w:pPr>
            <w:r w:rsidRPr="00F60643">
              <w:t>SS transmits 10 IP packets on each DRB (using QFI2 for DRB1 and QFI5 for DRB2)</w:t>
            </w:r>
            <w:r>
              <w:t xml:space="preserve"> . </w:t>
            </w:r>
          </w:p>
          <w:p w14:paraId="6061A2EA" w14:textId="77777777" w:rsidR="00A01A71" w:rsidRPr="002E008A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step2 ,SS may receive the set of loop back packets in the same slot or in multiple slots  </w:t>
            </w:r>
          </w:p>
        </w:tc>
      </w:tr>
      <w:tr w:rsidR="00A01A71" w14:paraId="268671BD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9FC8A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9FC72" w14:textId="77777777" w:rsidR="00A01A71" w:rsidRPr="00CF39F2" w:rsidRDefault="00A01A71" w:rsidP="00A01A7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1A71" w14:paraId="26CFA21F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62EB6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C7CB" w14:textId="77777777" w:rsidR="00A01A71" w:rsidRPr="006316B2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is modified to handle set of loop back packets in the same slot or in multiple slots</w:t>
            </w:r>
          </w:p>
        </w:tc>
      </w:tr>
      <w:tr w:rsidR="00A01A71" w14:paraId="78938DF9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B3DE8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29B10" w14:textId="77777777" w:rsidR="00A01A71" w:rsidRPr="00CF39F2" w:rsidRDefault="00A01A71" w:rsidP="00A01A7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1A71" w14:paraId="427A8AE8" w14:textId="77777777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A8F81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200E" w14:textId="77777777" w:rsidR="00A01A71" w:rsidRPr="00CF39F2" w:rsidRDefault="00A01A71" w:rsidP="00A01A7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A01A71" w14:paraId="39CCBCAF" w14:textId="77777777" w:rsidTr="00E860BD">
        <w:tc>
          <w:tcPr>
            <w:tcW w:w="2694" w:type="dxa"/>
            <w:gridSpan w:val="2"/>
          </w:tcPr>
          <w:p w14:paraId="722FCD9B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EF9FA8" w14:textId="77777777" w:rsidR="00A01A71" w:rsidRDefault="00A01A71" w:rsidP="00A01A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07394159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F5871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0E336" w14:textId="77777777"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8.1.5.4.1.NR5GC</w:t>
            </w:r>
          </w:p>
        </w:tc>
      </w:tr>
      <w:tr w:rsidR="00A01A71" w14:paraId="2EBB240B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CA5AF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D06D0" w14:textId="77777777" w:rsidR="00A01A71" w:rsidRDefault="00A01A71" w:rsidP="00A01A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14:paraId="0EC3DDA5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2829A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2829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67B0C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6B4026" w14:textId="77777777" w:rsidR="00A01A71" w:rsidRDefault="00A01A71" w:rsidP="00A01A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889B8A" w14:textId="77777777"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14:paraId="21312463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B49F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FFBA6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5D883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FDED2" w14:textId="77777777" w:rsidR="00A01A71" w:rsidRDefault="00A01A71" w:rsidP="00A01A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41832" w14:textId="77777777"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14:paraId="2C7BE28F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DA4DB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A5CEB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B8ADA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5A7AC1" w14:textId="77777777"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0260" w14:textId="77777777"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01A71" w14:paraId="68A7FD92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5EF1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A18F9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CBEA2" w14:textId="77777777"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A0CD7" w14:textId="77777777"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B7298" w14:textId="77777777"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14:paraId="29CDC666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7A767" w14:textId="77777777"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DDA56" w14:textId="77777777" w:rsidR="00A01A71" w:rsidRDefault="00A01A71" w:rsidP="00A01A71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14:paraId="156C30E9" w14:textId="77777777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0F086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82ABC" w14:textId="77777777" w:rsidR="00A01A71" w:rsidRDefault="00A01A71" w:rsidP="00A01A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A71" w:rsidRPr="008863B9" w14:paraId="7415DD80" w14:textId="77777777" w:rsidTr="00E86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D207A" w14:textId="77777777" w:rsidR="00A01A71" w:rsidRPr="008863B9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3CD40" w14:textId="77777777" w:rsidR="00A01A71" w:rsidRPr="008863B9" w:rsidRDefault="00A01A71" w:rsidP="00A01A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A71" w14:paraId="1462E3BB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F5BC2" w14:textId="77777777"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FD673" w14:textId="77777777" w:rsidR="00A01A71" w:rsidRDefault="00A01A71" w:rsidP="00A01A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72A4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3AD486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02949" w14:textId="77777777" w:rsidR="009478EE" w:rsidRDefault="009478EE" w:rsidP="009478EE">
      <w:pPr>
        <w:rPr>
          <w:noProof/>
        </w:rPr>
      </w:pPr>
    </w:p>
    <w:p w14:paraId="2BFC850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95775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188172A" w14:textId="77777777" w:rsidR="001F7A3C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7A3C" w:rsidRPr="00D73B8B">
        <w:rPr>
          <w:rFonts w:ascii="Arial" w:hAnsi="Arial" w:cs="Arial"/>
          <w:iCs/>
        </w:rPr>
        <w:t>Table of Contents</w:t>
      </w:r>
      <w:r w:rsidR="001F7A3C">
        <w:tab/>
      </w:r>
      <w:r w:rsidR="001F7A3C">
        <w:fldChar w:fldCharType="begin"/>
      </w:r>
      <w:r w:rsidR="001F7A3C">
        <w:instrText xml:space="preserve"> PAGEREF _Toc79577524 \h </w:instrText>
      </w:r>
      <w:r w:rsidR="001F7A3C">
        <w:fldChar w:fldCharType="separate"/>
      </w:r>
      <w:r w:rsidR="001F7A3C">
        <w:t>2</w:t>
      </w:r>
      <w:r w:rsidR="001F7A3C">
        <w:fldChar w:fldCharType="end"/>
      </w:r>
    </w:p>
    <w:p w14:paraId="2CED73E3" w14:textId="77777777" w:rsidR="001F7A3C" w:rsidRDefault="001F7A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3B8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3B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_Toc79577525 \h </w:instrText>
      </w:r>
      <w:r>
        <w:fldChar w:fldCharType="separate"/>
      </w:r>
      <w:r>
        <w:t>2</w:t>
      </w:r>
      <w:r>
        <w:fldChar w:fldCharType="end"/>
      </w:r>
    </w:p>
    <w:p w14:paraId="2C8385D6" w14:textId="77777777" w:rsidR="001F7A3C" w:rsidRDefault="001F7A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3B8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3B8B">
        <w:rPr>
          <w:rFonts w:cs="Arial"/>
          <w:b/>
          <w:color w:val="000000"/>
          <w:lang w:eastAsia="en-GB"/>
        </w:rPr>
        <w:t xml:space="preserve">Correction to </w:t>
      </w:r>
      <w:r w:rsidRPr="00D73B8B">
        <w:rPr>
          <w:rFonts w:cs="Arial"/>
          <w:b/>
          <w:bCs/>
          <w:color w:val="000000"/>
          <w:lang w:val="en-US" w:eastAsia="en-GB"/>
        </w:rPr>
        <w:t>module RRC_Others_NR5GC</w:t>
      </w:r>
      <w:r>
        <w:tab/>
      </w:r>
      <w:r>
        <w:fldChar w:fldCharType="begin"/>
      </w:r>
      <w:r>
        <w:instrText xml:space="preserve"> PAGEREF _Toc79577526 \h </w:instrText>
      </w:r>
      <w:r>
        <w:fldChar w:fldCharType="separate"/>
      </w:r>
      <w:r>
        <w:t>2</w:t>
      </w:r>
      <w:r>
        <w:fldChar w:fldCharType="end"/>
      </w:r>
    </w:p>
    <w:p w14:paraId="4CB22953" w14:textId="77777777" w:rsidR="001F7A3C" w:rsidRDefault="001F7A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3B8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3B8B">
        <w:rPr>
          <w:rFonts w:cs="Arial"/>
          <w:b/>
          <w:color w:val="000000"/>
          <w:lang w:eastAsia="en-GB"/>
        </w:rPr>
        <w:t xml:space="preserve">Correction to function </w:t>
      </w:r>
      <w:r w:rsidRPr="00D73B8B">
        <w:rPr>
          <w:rFonts w:cs="Arial"/>
          <w:b/>
          <w:bCs/>
          <w:color w:val="000000"/>
          <w:lang w:val="en-US" w:eastAsia="en-GB"/>
        </w:rPr>
        <w:t>f_TC_8_1_5_4_1_NR5GC_TestBody</w:t>
      </w:r>
      <w:r>
        <w:tab/>
      </w:r>
      <w:r>
        <w:fldChar w:fldCharType="begin"/>
      </w:r>
      <w:r>
        <w:instrText xml:space="preserve"> PAGEREF _Toc79577527 \h </w:instrText>
      </w:r>
      <w:r>
        <w:fldChar w:fldCharType="separate"/>
      </w:r>
      <w:r>
        <w:t>3</w:t>
      </w:r>
      <w:r>
        <w:fldChar w:fldCharType="end"/>
      </w:r>
    </w:p>
    <w:p w14:paraId="69E8330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BFAD0F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9577525"/>
      <w:r w:rsidRPr="00854C55">
        <w:rPr>
          <w:b/>
        </w:rPr>
        <w:t>Corrections required</w:t>
      </w:r>
      <w:bookmarkEnd w:id="1"/>
      <w:bookmarkEnd w:id="2"/>
      <w:bookmarkEnd w:id="3"/>
    </w:p>
    <w:p w14:paraId="302F4E6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957752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60267">
        <w:rPr>
          <w:rFonts w:cs="Arial"/>
          <w:b/>
          <w:bCs/>
          <w:color w:val="000000"/>
          <w:lang w:val="en-US" w:eastAsia="en-GB"/>
        </w:rPr>
        <w:t xml:space="preserve">module </w:t>
      </w:r>
      <w:r w:rsidR="00E60267" w:rsidRPr="00E60267">
        <w:rPr>
          <w:rFonts w:cs="Arial"/>
          <w:b/>
          <w:bCs/>
          <w:color w:val="000000"/>
          <w:lang w:val="en-US" w:eastAsia="en-GB"/>
        </w:rPr>
        <w:t>RRC_Others_NR5GC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0081B1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8183" w14:textId="77777777" w:rsidR="005D27CA" w:rsidRDefault="009773E7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4BFE" w14:textId="77777777" w:rsidR="005D27CA" w:rsidRPr="00CC39F9" w:rsidRDefault="009773E7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9773E7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FA485A" w14:paraId="2230F81D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876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417" w14:textId="77777777" w:rsidR="00FA485A" w:rsidRDefault="00F54492" w:rsidP="00F54492">
            <w:pPr>
              <w:pStyle w:val="CRCoverPage"/>
              <w:spacing w:after="0"/>
              <w:rPr>
                <w:noProof/>
              </w:rPr>
            </w:pPr>
            <w:r w:rsidRPr="00F54492">
              <w:rPr>
                <w:noProof/>
              </w:rPr>
              <w:t>NR_DRB_COMMON_IND</w:t>
            </w:r>
            <w:r>
              <w:rPr>
                <w:noProof/>
              </w:rPr>
              <w:t xml:space="preserve"> data type has to be used for the handling of multiple IP packets in the same slot or in multiple slots .</w:t>
            </w:r>
            <w:r w:rsidR="00230A84">
              <w:rPr>
                <w:noProof/>
              </w:rPr>
              <w:t xml:space="preserve">Importing </w:t>
            </w:r>
            <w:r w:rsidR="00230A84" w:rsidRPr="00230A84">
              <w:rPr>
                <w:noProof/>
              </w:rPr>
              <w:t>NR_ASP_DrbDefs</w:t>
            </w:r>
            <w:r w:rsidR="00230A84">
              <w:rPr>
                <w:noProof/>
              </w:rPr>
              <w:t xml:space="preserve"> is required for the compilation purpose</w:t>
            </w:r>
          </w:p>
          <w:p w14:paraId="2C9D1B67" w14:textId="77777777" w:rsidR="00F54492" w:rsidRPr="00AD4ADA" w:rsidRDefault="00F54492" w:rsidP="00F54492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14:paraId="6B99DDE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452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F9B" w14:textId="77777777" w:rsidR="00FA485A" w:rsidRPr="00A72665" w:rsidRDefault="008F56B5" w:rsidP="008F56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Import of</w:t>
            </w:r>
            <w:r w:rsidRPr="008F56B5">
              <w:rPr>
                <w:noProof/>
              </w:rPr>
              <w:t xml:space="preserve"> NR_ASP_DrbDefs</w:t>
            </w:r>
            <w:r>
              <w:rPr>
                <w:noProof/>
              </w:rPr>
              <w:t xml:space="preserve"> is added in the module </w:t>
            </w:r>
            <w:r w:rsidRPr="009773E7">
              <w:rPr>
                <w:rFonts w:cs="Arial"/>
                <w:lang w:eastAsia="en-GB"/>
              </w:rPr>
              <w:t>RRC_Others_NR5GC</w:t>
            </w:r>
          </w:p>
        </w:tc>
      </w:tr>
      <w:tr w:rsidR="00FA485A" w14:paraId="56DDC42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C14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C364" w14:textId="77777777" w:rsidR="00FA485A" w:rsidRPr="00CC39F9" w:rsidRDefault="008F56B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F56B5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220349" w14:paraId="474D377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94BE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ECF" w14:textId="6B069CFB" w:rsidR="00220349" w:rsidRDefault="00D05CDB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conditional to prose CR approval.</w:t>
            </w:r>
          </w:p>
        </w:tc>
      </w:tr>
    </w:tbl>
    <w:p w14:paraId="7855E29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1E1A4B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8934DE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092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NG_NAS_MsgContainers all;</w:t>
            </w:r>
          </w:p>
          <w:p w14:paraId="5851D6D6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NAS_CommonTypeDefs all;</w:t>
            </w:r>
          </w:p>
          <w:p w14:paraId="56ABB99D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NAS_CommonTemplates all;</w:t>
            </w:r>
          </w:p>
          <w:p w14:paraId="14FCAF21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NR_SecurityFunctions all;</w:t>
            </w:r>
          </w:p>
          <w:p w14:paraId="3CD73877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EUTRA_NR_Parameters all;</w:t>
            </w:r>
          </w:p>
          <w:p w14:paraId="279DFEE7" w14:textId="77777777"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NR_ASP_Templates_CommonPart all;</w:t>
            </w:r>
          </w:p>
          <w:p w14:paraId="7348BD4E" w14:textId="77777777" w:rsidR="00C72ED8" w:rsidRPr="00722896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NR_DCI_Configuration all;</w:t>
            </w:r>
          </w:p>
        </w:tc>
      </w:tr>
    </w:tbl>
    <w:p w14:paraId="562148D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5F49F2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DECB65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BDE" w14:textId="77777777" w:rsidR="00B352B2" w:rsidRPr="00B352B2" w:rsidRDefault="007A4458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52B2" w:rsidRPr="00B352B2">
              <w:rPr>
                <w:rFonts w:ascii="Courier New" w:hAnsi="Courier New" w:cs="Courier New"/>
                <w:color w:val="000000"/>
                <w:lang w:eastAsia="de-DE"/>
              </w:rPr>
              <w:t>import from NG_NAS_MsgContainers all;</w:t>
            </w:r>
          </w:p>
          <w:p w14:paraId="0C84882C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NAS_CommonTypeDefs all;</w:t>
            </w:r>
          </w:p>
          <w:p w14:paraId="5368AF43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NAS_CommonTemplates all;</w:t>
            </w:r>
          </w:p>
          <w:p w14:paraId="72188EC7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NR_SecurityFunctions all;</w:t>
            </w:r>
          </w:p>
          <w:p w14:paraId="332A68A5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EUTRA_NR_Parameters all;</w:t>
            </w:r>
          </w:p>
          <w:p w14:paraId="7CFD619F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NR_ASP_Templates_CommonPart all;</w:t>
            </w:r>
          </w:p>
          <w:p w14:paraId="1F970F3E" w14:textId="77777777"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NR_DCI_Configuration all;</w:t>
            </w:r>
          </w:p>
          <w:p w14:paraId="01308862" w14:textId="77777777" w:rsidR="001E3D37" w:rsidRPr="00DA356D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352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NR_ASP_DrbDefs all;</w:t>
            </w:r>
          </w:p>
        </w:tc>
      </w:tr>
    </w:tbl>
    <w:p w14:paraId="3D1B53C3" w14:textId="77777777"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957752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7A188C">
        <w:rPr>
          <w:rFonts w:cs="Arial"/>
          <w:b/>
          <w:color w:val="000000"/>
          <w:lang w:eastAsia="en-GB"/>
        </w:rPr>
        <w:t xml:space="preserve">function </w:t>
      </w:r>
      <w:r w:rsidR="007A188C" w:rsidRPr="007A188C">
        <w:rPr>
          <w:rFonts w:cs="Arial"/>
          <w:b/>
          <w:bCs/>
          <w:color w:val="000000"/>
          <w:lang w:val="en-US" w:eastAsia="en-GB"/>
        </w:rPr>
        <w:t>f_TC_8_1_5_4_1_NR5GC_TestBody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7CE76615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3B53" w14:textId="77777777"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D70A" w14:textId="77777777" w:rsidR="00F96833" w:rsidRPr="00CC39F9" w:rsidRDefault="00B17C30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17C30">
              <w:rPr>
                <w:noProof/>
              </w:rPr>
              <w:t>f_TC_8_1_5_4_1_NR5GC_TestBody</w:t>
            </w:r>
          </w:p>
        </w:tc>
      </w:tr>
      <w:tr w:rsidR="00F96833" w14:paraId="16501765" w14:textId="77777777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3075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A05" w14:textId="77777777" w:rsidR="0061278D" w:rsidRDefault="0061278D" w:rsidP="00612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8.1.5.4.1</w:t>
            </w:r>
          </w:p>
          <w:p w14:paraId="4C35A2C6" w14:textId="77777777" w:rsidR="0061278D" w:rsidRDefault="0061278D" w:rsidP="0061278D">
            <w:pPr>
              <w:pStyle w:val="CRCoverPage"/>
              <w:spacing w:after="0"/>
            </w:pPr>
            <w:r w:rsidRPr="00F60643">
              <w:t>The SS transmits 10 IP packets on each DRB (using QFI2 for DRB1 and QFI5 for DRB2)</w:t>
            </w:r>
            <w:r>
              <w:t xml:space="preserve"> . </w:t>
            </w:r>
          </w:p>
          <w:p w14:paraId="40B2616B" w14:textId="77777777" w:rsidR="00F96833" w:rsidRPr="00AD4ADA" w:rsidRDefault="0061278D" w:rsidP="00612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step2 ,SS may receive the set of loop back packets in the same slot or in multiple slots  </w:t>
            </w:r>
          </w:p>
        </w:tc>
      </w:tr>
      <w:tr w:rsidR="00F96833" w14:paraId="1B6F43A6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4926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E6E8" w14:textId="77777777" w:rsidR="00164681" w:rsidRPr="00A72665" w:rsidRDefault="00D87844" w:rsidP="0016468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TTCN is modified to handle set of loop back packets in the same slot or in multiple slots</w:t>
            </w:r>
            <w:r w:rsidRPr="00A72665">
              <w:rPr>
                <w:rFonts w:cs="Arial"/>
                <w:lang w:eastAsia="en-GB"/>
              </w:rPr>
              <w:t xml:space="preserve"> </w:t>
            </w:r>
            <w:r w:rsidR="00164681">
              <w:rPr>
                <w:rFonts w:cs="Arial"/>
                <w:lang w:eastAsia="en-GB"/>
              </w:rPr>
              <w:t>;Also added pass verdicts based on the number of packets received associated to QFI2 and QFI5</w:t>
            </w:r>
          </w:p>
        </w:tc>
      </w:tr>
      <w:tr w:rsidR="00F96833" w14:paraId="16F8AFE1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0A54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F5E2" w14:textId="77777777" w:rsidR="00F96833" w:rsidRPr="00CC39F9" w:rsidRDefault="00F5488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Ttcn\</w:t>
            </w:r>
            <w:r w:rsidRPr="00F54880">
              <w:rPr>
                <w:rFonts w:ascii="Arial" w:hAnsi="Arial" w:cs="Arial"/>
                <w:lang w:eastAsia="en-GB"/>
              </w:rPr>
              <w:t>develop\NR5GC\8_1_5\RRC_Others_NR5GC.ttcn</w:t>
            </w:r>
          </w:p>
        </w:tc>
      </w:tr>
      <w:tr w:rsidR="00F96833" w14:paraId="451637C6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F6DF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254" w14:textId="12C7911E" w:rsidR="00F96833" w:rsidRDefault="008A3530" w:rsidP="00ED788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conditional to approval of prose CR.</w:t>
            </w:r>
          </w:p>
        </w:tc>
      </w:tr>
    </w:tbl>
    <w:p w14:paraId="006676CF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75E88870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1E594CCB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517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function f_TC_8_1_5_4_1_NR5GC_TestBody (IntegerList_Type p_DRBList, integer p_PduSessionId) runs on NR_BASE_PTC</w:t>
            </w:r>
          </w:p>
          <w:p w14:paraId="14810ADE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58AB5B3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DRB_CountMSB_InfoList v_CountList;</w:t>
            </w:r>
          </w:p>
          <w:p w14:paraId="25695FB5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v_FirstDRB := p_DRBList[0];</w:t>
            </w:r>
          </w:p>
          <w:p w14:paraId="568967C3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v_SecondDRB := p_DRBList[1];</w:t>
            </w:r>
          </w:p>
          <w:p w14:paraId="705E88D7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v_ThirdDRB := p_DRBList[2]; // To be used as not established DRB</w:t>
            </w:r>
          </w:p>
          <w:p w14:paraId="75B49A9C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 R5s200630 sic@</w:t>
            </w:r>
          </w:p>
          <w:p w14:paraId="2C9C5247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octetstring v_IPDataQFI2 := f_SdapTests_CreateDatagram("3"); // Packet with remote address matching filter #3 @sic R5s200733 sic@</w:t>
            </w:r>
          </w:p>
          <w:p w14:paraId="040D2E29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octetstring v_IPDataQFI5 := f_SdapTests_CreateDatagram("4"); // Packet with remote address matching filter #4</w:t>
            </w:r>
          </w:p>
          <w:p w14:paraId="08B08F7F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QosFlow_Identification_Type v_QoS_Id2 := cs_IP_QosFlowId(p_PduSessionId, 2); // QFI2 is mapped to First DRB @sic R5s200733 sic@</w:t>
            </w:r>
          </w:p>
          <w:p w14:paraId="787DC23E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QosFlow_Identification_Type v_QoS_Id5 := cs_IP_QosFlowId(p_PduSessionId, 5); // QFI5 is mapped to Second DRB</w:t>
            </w:r>
          </w:p>
          <w:p w14:paraId="0B91ACD4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var integer i;</w:t>
            </w:r>
          </w:p>
          <w:p w14:paraId="6E9FEE7F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v_IPDataCount := 0;</w:t>
            </w:r>
          </w:p>
          <w:p w14:paraId="088D61CC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2ED72B4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1" siclog@</w:t>
            </w:r>
          </w:p>
          <w:p w14:paraId="5A562194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10 IP packets on each DRB (using QF1 for DRB1 and QFI5 for DRB2)</w:t>
            </w:r>
          </w:p>
          <w:p w14:paraId="355321D4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for (i:=0; i &lt; 10; i:=i+1) {</w:t>
            </w:r>
          </w:p>
          <w:p w14:paraId="51458D8B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DRB.send(cas_NR_DRB_COMMON_REQ_SDAP_SDUList(nr_Cell1, v_QoS_Id2, {v_IPDataQFI2})); // @sic R5s200630, R5s200733 sic@</w:t>
            </w:r>
          </w:p>
          <w:p w14:paraId="7453EAEE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526899B5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for (i:=0; i &lt; 10; i:=i+1) {</w:t>
            </w:r>
          </w:p>
          <w:p w14:paraId="11DD884D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DRB.send(cas_NR_DRB_COMMON_REQ_SDAP_SDUList(nr_Cell1, v_QoS_Id5, {v_IPDataQFI5})); // @sic R5s200630 sic@</w:t>
            </w:r>
          </w:p>
          <w:p w14:paraId="7AC2B9C0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1B5CFB68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925739C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siclog@</w:t>
            </w:r>
          </w:p>
          <w:p w14:paraId="0CD115AC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UE loops back the IP packets received in step 1</w:t>
            </w:r>
          </w:p>
          <w:p w14:paraId="4C390D79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do {</w:t>
            </w:r>
          </w:p>
          <w:p w14:paraId="43C6B851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DRB.receive(car_NR_DRB_COMMON_IND_SDAP_SDUList(nr_Cell1, (v_QoS_Id2, v_QoS_Id5), ({v_IPDataQFI2}, {v_IPDataQFI5}))); // @sic R5s200630, R5s200733, R5s200978 sic@</w:t>
            </w:r>
          </w:p>
          <w:p w14:paraId="3999E1B4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v_IPDataCount := v_IPDataCount + 1;</w:t>
            </w:r>
          </w:p>
          <w:p w14:paraId="5F748DE8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 while (v_IPDataCount &lt; 20);</w:t>
            </w:r>
          </w:p>
          <w:p w14:paraId="1574DD1E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F538796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3" siclog@</w:t>
            </w:r>
          </w:p>
          <w:p w14:paraId="02856E79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CounterCheck message with drb-Identity not included in the drb-CountMSB-InfoList</w:t>
            </w:r>
          </w:p>
          <w:p w14:paraId="53EBB76D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v_CountList := {cs_38508_DRB_CountMSB_Info(v_FirstDRB, 1, 1),</w:t>
            </w:r>
          </w:p>
          <w:p w14:paraId="14E8B588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cs_38508_DRB_CountMSB_Info(v_ThirdDRB, 3, 3)};</w:t>
            </w:r>
          </w:p>
          <w:p w14:paraId="3E88E039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</w:p>
          <w:p w14:paraId="240EBEEE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SRB.send(cas_NR_SRB1_RrcPdu_REQ(nr_Cell1, -, cs_38508_CounterCheck(tsc_NR_RRC_TI_Def, v_CountList)));</w:t>
            </w:r>
          </w:p>
          <w:p w14:paraId="64BF6A3B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E5B3500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4" siclog@</w:t>
            </w:r>
          </w:p>
          <w:p w14:paraId="2C0CF321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send CounterCheckResponse message by including the drb-Identity, the count-Uplink and the count-Downlink</w:t>
            </w:r>
          </w:p>
          <w:p w14:paraId="07D80053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set to the value of TX_NEXT and RX_NEXT" 1 in drb-CountInfoList IE for each DRB established?</w:t>
            </w:r>
          </w:p>
          <w:p w14:paraId="049120A3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SRB.receive(car_NR_SRB1_RrcPdu_IND(nr_Cell1, cr_38508_CounterCheckResponse(tsc_NR_RRC_TI_Def,</w:t>
            </w:r>
          </w:p>
          <w:p w14:paraId="4E9DAE55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{permutation (cr_DRB_CountInfo(v_FirstDRB, 9, 9), //@sic R5s200978 sic@</w:t>
            </w:r>
          </w:p>
          <w:p w14:paraId="1235D7A9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cr_DRB_CountInfo(v_SecondDRB, 9, 9), //@sic R5s200978 sic@</w:t>
            </w:r>
          </w:p>
          <w:p w14:paraId="369F2DA3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cr_DRB_CountInfo(v_ThirdDRB, 384, 384))}))); //@sic R5s200733 sic@</w:t>
            </w:r>
          </w:p>
          <w:p w14:paraId="13A68562" w14:textId="77777777"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3");</w:t>
            </w:r>
          </w:p>
          <w:p w14:paraId="7657B8CB" w14:textId="77777777" w:rsidR="00F96833" w:rsidRPr="0072289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}// end of f_TC_8_1_5_4_1_NR5GC_TestBody</w:t>
            </w:r>
          </w:p>
        </w:tc>
      </w:tr>
    </w:tbl>
    <w:p w14:paraId="62E3C3C3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56D9FCA2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275A5FE2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92B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function f_TC_8_1_5_4_1_NR5GC_TestBody (IntegerList_Type p_DRBList, integer p_PduSessionId) runs on NR_BASE_PTC</w:t>
            </w:r>
          </w:p>
          <w:p w14:paraId="22DB22D5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BD3FF4C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DRB_CountMSB_InfoList v_CountList;</w:t>
            </w:r>
          </w:p>
          <w:p w14:paraId="1EF5F01C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v_FirstDRB := p_DRBList[0];</w:t>
            </w:r>
          </w:p>
          <w:p w14:paraId="5C09326B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v_SecondDRB := p_DRBList[1];</w:t>
            </w:r>
          </w:p>
          <w:p w14:paraId="67E02150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v_ThirdDRB := p_DRBList[2]; // To be used as not established DRB</w:t>
            </w:r>
          </w:p>
          <w:p w14:paraId="1C6AF03A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 R5s200630 sic@</w:t>
            </w:r>
          </w:p>
          <w:p w14:paraId="4D8EA5B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octetstring v_IPDataQFI2 := f_SdapTests_CreateDatagram("3"); // Packet with remote address matching filter #3 @sic R5s200733 sic@</w:t>
            </w:r>
          </w:p>
          <w:p w14:paraId="7477D2EA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octetstring v_IPDataQFI5 := f_SdapTests_CreateDatagram("4"); // Packet with remote address matching filter #4</w:t>
            </w:r>
          </w:p>
          <w:p w14:paraId="33E343C2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QosFlow_Identification_Type v_QoS_Id2 := cs_IP_QosFlowId(p_PduSessionId, 2); // QFI2 is mapped to First DRB @sic R5s200733 sic@</w:t>
            </w:r>
          </w:p>
          <w:p w14:paraId="30AB40EB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QosFlow_Identification_Type v_QoS_Id5 := cs_IP_QosFlowId(p_PduSessionId, 5); // QFI5 is mapped to Second DRB</w:t>
            </w:r>
          </w:p>
          <w:p w14:paraId="34E6503D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i;</w:t>
            </w:r>
          </w:p>
          <w:p w14:paraId="02A0F7F9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v_IPDataCount := 0;</w:t>
            </w:r>
          </w:p>
          <w:p w14:paraId="7455CDB1" w14:textId="77777777"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v_IPDataCount_QFI2 := 0;</w:t>
            </w:r>
          </w:p>
          <w:p w14:paraId="1AC0EF06" w14:textId="77777777"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integer v_IPDataCount_QFI5 := 0;</w:t>
            </w:r>
          </w:p>
          <w:p w14:paraId="769E7CFD" w14:textId="77777777"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NR_DRB_COMMON_IND v_ReceivedPdu1;</w:t>
            </w:r>
          </w:p>
          <w:p w14:paraId="392DDE83" w14:textId="77777777"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integer received_packets := 0;</w:t>
            </w:r>
          </w:p>
          <w:p w14:paraId="2FBE10F2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octetstring v_IPDataQFIx := '00'O;</w:t>
            </w:r>
          </w:p>
          <w:p w14:paraId="299CE716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5A024D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1" siclog@</w:t>
            </w:r>
          </w:p>
          <w:p w14:paraId="2F16E62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10 IP packets on each DRB (using QF1 for DRB1 and QFI5 for DRB2)</w:t>
            </w:r>
          </w:p>
          <w:p w14:paraId="1C87C653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for (i:=0; i &lt; 10; i:=i+1) {</w:t>
            </w:r>
          </w:p>
          <w:p w14:paraId="1FD0306D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DRB.send(cas_NR_DRB_COMMON_REQ_SDAP_SDUList(nr_Cell1, v_QoS_Id2, {v_IPDataQFI2})); // @sic R5s200630, R5s200733 sic@</w:t>
            </w:r>
          </w:p>
          <w:p w14:paraId="10DE8A03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44614259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for (i:=0; i &lt; 10; i:=i+1) {</w:t>
            </w:r>
          </w:p>
          <w:p w14:paraId="623B1F1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DRB.send(cas_NR_DRB_COMMON_REQ_SDAP_SDUList(nr_Cell1, v_QoS_Id5, {v_IPDataQFI5})); // @sic R5s200630 sic@</w:t>
            </w:r>
          </w:p>
          <w:p w14:paraId="11243ECD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3689ED9A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6D1073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siclog@</w:t>
            </w:r>
          </w:p>
          <w:p w14:paraId="471CEE02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UE loops back the IP packets received in step 1</w:t>
            </w:r>
          </w:p>
          <w:p w14:paraId="3BE3A196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do {</w:t>
            </w:r>
          </w:p>
          <w:p w14:paraId="26BACFAF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DRB.receive(car_NR_DRB_COMMON_IND_SDAP_SDUList(nr_Cell1, (v_QoS_Id2, v_QoS_Id5), ?)) -&gt; value v_ReceivedPdu1 ;// @sic R5s200630, R5s200733, R5s200978 sic@</w:t>
            </w:r>
          </w:p>
          <w:p w14:paraId="67BE3E65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{</w:t>
            </w:r>
          </w:p>
          <w:p w14:paraId="086C9005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received_packets := lengthof(v_ReceivedPdu1.U_Plane.SlotData.PduSduList.SdapSdu);</w:t>
            </w:r>
          </w:p>
          <w:p w14:paraId="47DDD5CD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for ( i:=0 ; i &lt; received_packets ; i := i+1 )</w:t>
            </w:r>
          </w:p>
          <w:p w14:paraId="245FE5FA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{</w:t>
            </w:r>
          </w:p>
          <w:p w14:paraId="0E066CC2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v_IPDataQFIx := v_ReceivedPdu1.U_Plane.SlotData.PduSduList.SdapSdu[i];</w:t>
            </w:r>
          </w:p>
          <w:p w14:paraId="27870626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if ((v_IPDataQFIx == v_IPDataQFI2) and (v_IPDataCount_QFI2 &lt; 10)) </w:t>
            </w:r>
          </w:p>
          <w:p w14:paraId="0203B813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14:paraId="63B96354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v_IPDataCount_QFI2 := v_IPDataCount_QFI2 + 1 ;</w:t>
            </w:r>
          </w:p>
          <w:p w14:paraId="5A2470B9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if (v_IPDataCount_QFI2 == 10)</w:t>
            </w:r>
          </w:p>
          <w:p w14:paraId="43054691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{</w:t>
            </w:r>
          </w:p>
          <w:p w14:paraId="3C710EF4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f_NR_PreliminaryPass(__FILE__, __LINE__, "Step 2 - SS Received all 10 IP packets DRB using QF2 ");  </w:t>
            </w:r>
          </w:p>
          <w:p w14:paraId="58577E28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}</w:t>
            </w:r>
          </w:p>
          <w:p w14:paraId="2F8FA45E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14:paraId="34A169D7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else if ((v_IPDataQFIx == v_IPDataQFI5) and (v_IPDataCount_QFI5 &lt; 10))</w:t>
            </w:r>
          </w:p>
          <w:p w14:paraId="2F661FB8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14:paraId="7BDB9BAC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v_IPDataCount_QFI5 := v_IPDataCount_QFI5 + 1 ;</w:t>
            </w:r>
          </w:p>
          <w:p w14:paraId="32F020C7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if (v_IPDataCount_QFI5 == 10)</w:t>
            </w:r>
          </w:p>
          <w:p w14:paraId="41263F8B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{</w:t>
            </w:r>
          </w:p>
          <w:p w14:paraId="73609BBF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f_NR_PreliminaryPass(__FILE__, __LINE__, "Step 2 - SS Received all 10 IP packets using QF5 ");  </w:t>
            </w:r>
          </w:p>
          <w:p w14:paraId="5C43EFF0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}</w:t>
            </w:r>
          </w:p>
          <w:p w14:paraId="3558A646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14:paraId="24EFAE56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else</w:t>
            </w:r>
          </w:p>
          <w:p w14:paraId="19FFEA18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14:paraId="09C44DD3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f_SetVerdict(fail,__FILE__,__LINE__,"Unexpected Packet is received at SS");</w:t>
            </w:r>
          </w:p>
          <w:p w14:paraId="4AEA467B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14:paraId="189ECAAE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14:paraId="1ED24191" w14:textId="77777777"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14:paraId="032A0EAD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v_IPDataCount := v_IPDataCount + received_packets;</w:t>
            </w:r>
          </w:p>
          <w:p w14:paraId="7F81C2C2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}while (v_IPDataCount &lt; 20);</w:t>
            </w:r>
          </w:p>
          <w:p w14:paraId="30198A5C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EDDBBF8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3" siclog@</w:t>
            </w:r>
          </w:p>
          <w:p w14:paraId="7B80FD0B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CounterCheck message with drb-Identity not included in the drb-CountMSB-InfoList</w:t>
            </w:r>
          </w:p>
          <w:p w14:paraId="1E789B0A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v_CountList := {cs_38508_DRB_CountMSB_Info(v_FirstDRB, 1, 1),</w:t>
            </w:r>
          </w:p>
          <w:p w14:paraId="13E094D8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cs_38508_DRB_CountMSB_Info(v_ThirdDRB, 3, 3)};</w:t>
            </w:r>
          </w:p>
          <w:p w14:paraId="29BADD8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</w:p>
          <w:p w14:paraId="00D0C987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SRB.send(cas_NR_SRB1_RrcPdu_REQ(nr_Cell1, -, cs_38508_CounterCheck(tsc_NR_RRC_TI_Def, v_CountList)));</w:t>
            </w:r>
          </w:p>
          <w:p w14:paraId="64CFF8D6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8A1DCF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4" siclog@</w:t>
            </w:r>
          </w:p>
          <w:p w14:paraId="62A65B00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send CounterCheckResponse message by including the drb-Identity, the count-Uplink and the count-Downlink</w:t>
            </w:r>
          </w:p>
          <w:p w14:paraId="22FDEFCF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set to the value of TX_NEXT and RX_NEXT" 1 in drb-CountInfoList IE for each DRB established?</w:t>
            </w:r>
          </w:p>
          <w:p w14:paraId="02E5A5C1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SRB.receive(car_NR_SRB1_RrcPdu_IND(nr_Cell1, cr_38508_CounterCheckResponse(tsc_NR_RRC_TI_Def,</w:t>
            </w:r>
          </w:p>
          <w:p w14:paraId="3F14908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{permutation (cr_DRB_CountInfo(v_FirstDRB, 9, 9), //@sic R5s200978 sic@</w:t>
            </w:r>
          </w:p>
          <w:p w14:paraId="12F8E2A9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cr_DRB_CountInfo(v_SecondDRB, 9, 9), //@sic R5s200978 sic@</w:t>
            </w:r>
          </w:p>
          <w:p w14:paraId="711C3B8B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cr_DRB_CountInfo(v_ThirdDRB, 384, 384))}))); //@sic R5s200733 sic@</w:t>
            </w:r>
          </w:p>
          <w:p w14:paraId="63252EA4" w14:textId="77777777"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3");</w:t>
            </w:r>
          </w:p>
          <w:p w14:paraId="247B4031" w14:textId="77777777" w:rsidR="00F96833" w:rsidRPr="00DA356D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}// end of f_TC_8_1_5_4_1_NR5GC_TestBody</w:t>
            </w:r>
          </w:p>
        </w:tc>
      </w:tr>
    </w:tbl>
    <w:p w14:paraId="511D30E6" w14:textId="77777777"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D97E" w14:textId="77777777" w:rsidR="00F64A38" w:rsidRDefault="00F64A38">
      <w:r>
        <w:separator/>
      </w:r>
    </w:p>
  </w:endnote>
  <w:endnote w:type="continuationSeparator" w:id="0">
    <w:p w14:paraId="0E7AA1AD" w14:textId="77777777" w:rsidR="00F64A38" w:rsidRDefault="00F6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7F53E" w14:textId="77777777" w:rsidR="00F64A38" w:rsidRDefault="00F64A38">
      <w:r>
        <w:separator/>
      </w:r>
    </w:p>
  </w:footnote>
  <w:footnote w:type="continuationSeparator" w:id="0">
    <w:p w14:paraId="45CFF436" w14:textId="77777777" w:rsidR="00F64A38" w:rsidRDefault="00F6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2CA6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1AAA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40ED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E65FB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3"/>
  </w:num>
  <w:num w:numId="7">
    <w:abstractNumId w:val="33"/>
  </w:num>
  <w:num w:numId="8">
    <w:abstractNumId w:val="12"/>
  </w:num>
  <w:num w:numId="9">
    <w:abstractNumId w:val="21"/>
  </w:num>
  <w:num w:numId="10">
    <w:abstractNumId w:val="39"/>
  </w:num>
  <w:num w:numId="11">
    <w:abstractNumId w:val="16"/>
  </w:num>
  <w:num w:numId="12">
    <w:abstractNumId w:val="24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5"/>
  </w:num>
  <w:num w:numId="19">
    <w:abstractNumId w:val="38"/>
  </w:num>
  <w:num w:numId="20">
    <w:abstractNumId w:val="32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9"/>
  </w:num>
  <w:num w:numId="26">
    <w:abstractNumId w:val="5"/>
  </w:num>
  <w:num w:numId="27">
    <w:abstractNumId w:val="7"/>
  </w:num>
  <w:num w:numId="28">
    <w:abstractNumId w:val="26"/>
  </w:num>
  <w:num w:numId="29">
    <w:abstractNumId w:val="17"/>
  </w:num>
  <w:num w:numId="30">
    <w:abstractNumId w:val="8"/>
  </w:num>
  <w:num w:numId="31">
    <w:abstractNumId w:val="37"/>
  </w:num>
  <w:num w:numId="32">
    <w:abstractNumId w:val="35"/>
  </w:num>
  <w:num w:numId="33">
    <w:abstractNumId w:val="31"/>
  </w:num>
  <w:num w:numId="34">
    <w:abstractNumId w:val="20"/>
  </w:num>
  <w:num w:numId="35">
    <w:abstractNumId w:val="36"/>
  </w:num>
  <w:num w:numId="36">
    <w:abstractNumId w:val="28"/>
  </w:num>
  <w:num w:numId="37">
    <w:abstractNumId w:val="6"/>
  </w:num>
  <w:num w:numId="38">
    <w:abstractNumId w:val="3"/>
  </w:num>
  <w:num w:numId="39">
    <w:abstractNumId w:val="1"/>
  </w:num>
  <w:num w:numId="40">
    <w:abstractNumId w:val="34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1443C"/>
    <w:rsid w:val="00020CE8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303"/>
    <w:rsid w:val="00054E62"/>
    <w:rsid w:val="00057DBD"/>
    <w:rsid w:val="000614B3"/>
    <w:rsid w:val="0006562C"/>
    <w:rsid w:val="000660F3"/>
    <w:rsid w:val="00074218"/>
    <w:rsid w:val="000749BF"/>
    <w:rsid w:val="000835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2906"/>
    <w:rsid w:val="000C6598"/>
    <w:rsid w:val="000D2BD3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23DB"/>
    <w:rsid w:val="00145D43"/>
    <w:rsid w:val="001467D7"/>
    <w:rsid w:val="00146DCF"/>
    <w:rsid w:val="00150799"/>
    <w:rsid w:val="00155AF0"/>
    <w:rsid w:val="00161B0D"/>
    <w:rsid w:val="00164681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E3D37"/>
    <w:rsid w:val="001E41F3"/>
    <w:rsid w:val="001F1817"/>
    <w:rsid w:val="001F406A"/>
    <w:rsid w:val="001F7A3C"/>
    <w:rsid w:val="00200CF3"/>
    <w:rsid w:val="002040A1"/>
    <w:rsid w:val="00212AF9"/>
    <w:rsid w:val="00220349"/>
    <w:rsid w:val="00221C5A"/>
    <w:rsid w:val="00230A84"/>
    <w:rsid w:val="00232611"/>
    <w:rsid w:val="00233AFC"/>
    <w:rsid w:val="00241A66"/>
    <w:rsid w:val="00242148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90732"/>
    <w:rsid w:val="002A0A67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76D1A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01946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3D4D"/>
    <w:rsid w:val="004A794F"/>
    <w:rsid w:val="004B01A5"/>
    <w:rsid w:val="004B0912"/>
    <w:rsid w:val="004B2C2D"/>
    <w:rsid w:val="004B526E"/>
    <w:rsid w:val="004B75B7"/>
    <w:rsid w:val="004C56A7"/>
    <w:rsid w:val="004C5CC6"/>
    <w:rsid w:val="004D455F"/>
    <w:rsid w:val="004D5164"/>
    <w:rsid w:val="004D575F"/>
    <w:rsid w:val="004F0155"/>
    <w:rsid w:val="004F661B"/>
    <w:rsid w:val="005045C7"/>
    <w:rsid w:val="0050508F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278D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056A2"/>
    <w:rsid w:val="007101ED"/>
    <w:rsid w:val="007101FB"/>
    <w:rsid w:val="0071228D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188C"/>
    <w:rsid w:val="007A4458"/>
    <w:rsid w:val="007A73E5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3530"/>
    <w:rsid w:val="008A45A6"/>
    <w:rsid w:val="008B2743"/>
    <w:rsid w:val="008C6934"/>
    <w:rsid w:val="008D26DA"/>
    <w:rsid w:val="008D4141"/>
    <w:rsid w:val="008E4D4B"/>
    <w:rsid w:val="008E6B1F"/>
    <w:rsid w:val="008F56B5"/>
    <w:rsid w:val="008F686C"/>
    <w:rsid w:val="00901400"/>
    <w:rsid w:val="00901BB0"/>
    <w:rsid w:val="00902A92"/>
    <w:rsid w:val="00904EBA"/>
    <w:rsid w:val="0090522F"/>
    <w:rsid w:val="00907B05"/>
    <w:rsid w:val="0091261A"/>
    <w:rsid w:val="00913E0B"/>
    <w:rsid w:val="009148DE"/>
    <w:rsid w:val="00916386"/>
    <w:rsid w:val="00916DEC"/>
    <w:rsid w:val="00926445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4F0C"/>
    <w:rsid w:val="009773E7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1A71"/>
    <w:rsid w:val="00A02940"/>
    <w:rsid w:val="00A04D2F"/>
    <w:rsid w:val="00A0746C"/>
    <w:rsid w:val="00A22308"/>
    <w:rsid w:val="00A230E4"/>
    <w:rsid w:val="00A246B6"/>
    <w:rsid w:val="00A31D14"/>
    <w:rsid w:val="00A37422"/>
    <w:rsid w:val="00A40634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AF3B0B"/>
    <w:rsid w:val="00B001D3"/>
    <w:rsid w:val="00B05D84"/>
    <w:rsid w:val="00B10E9C"/>
    <w:rsid w:val="00B111F9"/>
    <w:rsid w:val="00B14250"/>
    <w:rsid w:val="00B14E1C"/>
    <w:rsid w:val="00B175B1"/>
    <w:rsid w:val="00B17C30"/>
    <w:rsid w:val="00B17EC1"/>
    <w:rsid w:val="00B258BB"/>
    <w:rsid w:val="00B3074E"/>
    <w:rsid w:val="00B30D15"/>
    <w:rsid w:val="00B352B2"/>
    <w:rsid w:val="00B407CF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271E"/>
    <w:rsid w:val="00BF53F2"/>
    <w:rsid w:val="00BF60DF"/>
    <w:rsid w:val="00C01A4C"/>
    <w:rsid w:val="00C07A7D"/>
    <w:rsid w:val="00C1082F"/>
    <w:rsid w:val="00C10D23"/>
    <w:rsid w:val="00C11839"/>
    <w:rsid w:val="00C15555"/>
    <w:rsid w:val="00C2152F"/>
    <w:rsid w:val="00C23C46"/>
    <w:rsid w:val="00C2441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5B07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4DC1"/>
    <w:rsid w:val="00D05437"/>
    <w:rsid w:val="00D05CDB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87844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60267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40F5"/>
    <w:rsid w:val="00EB5C86"/>
    <w:rsid w:val="00EB6B8A"/>
    <w:rsid w:val="00EC13C0"/>
    <w:rsid w:val="00EC24A6"/>
    <w:rsid w:val="00EC34D8"/>
    <w:rsid w:val="00EC51B2"/>
    <w:rsid w:val="00ED1341"/>
    <w:rsid w:val="00ED788A"/>
    <w:rsid w:val="00EE01F9"/>
    <w:rsid w:val="00EE16C4"/>
    <w:rsid w:val="00EE6CB4"/>
    <w:rsid w:val="00EE7D7C"/>
    <w:rsid w:val="00EF2028"/>
    <w:rsid w:val="00EF3159"/>
    <w:rsid w:val="00EF423E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324F8"/>
    <w:rsid w:val="00F43D5E"/>
    <w:rsid w:val="00F44707"/>
    <w:rsid w:val="00F510C9"/>
    <w:rsid w:val="00F530A0"/>
    <w:rsid w:val="00F54492"/>
    <w:rsid w:val="00F547AE"/>
    <w:rsid w:val="00F54880"/>
    <w:rsid w:val="00F637A3"/>
    <w:rsid w:val="00F64A38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193A"/>
    <w:rsid w:val="00FD22E5"/>
    <w:rsid w:val="00FD3F6B"/>
    <w:rsid w:val="00FD44EF"/>
    <w:rsid w:val="00FE0C37"/>
    <w:rsid w:val="00FE6666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EF8C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570CC-C2F0-491F-AA8F-CA08673C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7</Pages>
  <Words>1821</Words>
  <Characters>10383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2021-08-18T06:48:00Z</dcterms:created>
  <dcterms:modified xsi:type="dcterms:W3CDTF">2021-08-25T15:03:00Z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