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3178B" w14:textId="77777777" w:rsidR="005012C1" w:rsidRDefault="005012C1" w:rsidP="005012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0F9F">
        <w:fldChar w:fldCharType="begin"/>
      </w:r>
      <w:r w:rsidR="00710F9F">
        <w:instrText xml:space="preserve"> DOCPROPERTY  TSG/WGRef  \* MERGEFORMAT </w:instrText>
      </w:r>
      <w:r w:rsidR="00710F9F">
        <w:fldChar w:fldCharType="separate"/>
      </w:r>
      <w:r>
        <w:rPr>
          <w:b/>
          <w:noProof/>
          <w:sz w:val="24"/>
        </w:rPr>
        <w:t>RAN5</w:t>
      </w:r>
      <w:r w:rsidR="00710F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0F9F">
        <w:fldChar w:fldCharType="begin"/>
      </w:r>
      <w:r w:rsidR="00710F9F">
        <w:instrText xml:space="preserve"> DOCPROPERTY  MtgSeq  \* MERGEFORMAT </w:instrText>
      </w:r>
      <w:r w:rsidR="00710F9F">
        <w:fldChar w:fldCharType="separate"/>
      </w:r>
      <w:r w:rsidRPr="00EB09B7">
        <w:rPr>
          <w:b/>
          <w:noProof/>
          <w:sz w:val="24"/>
        </w:rPr>
        <w:t>2021</w:t>
      </w:r>
      <w:r w:rsidR="00710F9F">
        <w:rPr>
          <w:b/>
          <w:noProof/>
          <w:sz w:val="24"/>
        </w:rPr>
        <w:fldChar w:fldCharType="end"/>
      </w:r>
      <w:r w:rsidR="00710F9F">
        <w:fldChar w:fldCharType="begin"/>
      </w:r>
      <w:r w:rsidR="00710F9F">
        <w:instrText xml:space="preserve"> DOCPROPERTY  MtgTitle  \* MERGEFORMAT </w:instrText>
      </w:r>
      <w:r w:rsidR="00710F9F">
        <w:fldChar w:fldCharType="separate"/>
      </w:r>
      <w:r>
        <w:rPr>
          <w:b/>
          <w:noProof/>
          <w:sz w:val="24"/>
        </w:rPr>
        <w:t>-TTCN email</w:t>
      </w:r>
      <w:r w:rsidR="00710F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0F9F">
        <w:fldChar w:fldCharType="begin"/>
      </w:r>
      <w:r w:rsidR="00710F9F">
        <w:instrText xml:space="preserve"> DOCPROPERTY  Tdoc#  \* MERGEFORMAT </w:instrText>
      </w:r>
      <w:r w:rsidR="00710F9F">
        <w:fldChar w:fldCharType="separate"/>
      </w:r>
      <w:r w:rsidRPr="00E13F3D">
        <w:rPr>
          <w:b/>
          <w:i/>
          <w:noProof/>
          <w:sz w:val="28"/>
        </w:rPr>
        <w:t>R5s210838</w:t>
      </w:r>
      <w:r w:rsidR="00710F9F">
        <w:rPr>
          <w:b/>
          <w:i/>
          <w:noProof/>
          <w:sz w:val="28"/>
        </w:rPr>
        <w:fldChar w:fldCharType="end"/>
      </w:r>
    </w:p>
    <w:p w14:paraId="575AF541" w14:textId="77777777" w:rsidR="005012C1" w:rsidRDefault="00710F9F" w:rsidP="005012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12C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012C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012C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12C1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012C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012C1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12C1" w14:paraId="55A684B3" w14:textId="77777777" w:rsidTr="00912E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F9C92" w14:textId="77777777" w:rsidR="005012C1" w:rsidRDefault="005012C1" w:rsidP="00912E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12C1" w14:paraId="07C71106" w14:textId="77777777" w:rsidTr="00912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DA3F0" w14:textId="77777777" w:rsidR="005012C1" w:rsidRDefault="005012C1" w:rsidP="00912E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12C1" w14:paraId="3344881F" w14:textId="77777777" w:rsidTr="00912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4B6C4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14:paraId="61EAC352" w14:textId="77777777" w:rsidTr="00912ED3">
        <w:tc>
          <w:tcPr>
            <w:tcW w:w="142" w:type="dxa"/>
            <w:tcBorders>
              <w:left w:val="single" w:sz="4" w:space="0" w:color="auto"/>
            </w:tcBorders>
          </w:tcPr>
          <w:p w14:paraId="6726DE1B" w14:textId="77777777" w:rsidR="005012C1" w:rsidRDefault="005012C1" w:rsidP="00912E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3B1A3" w14:textId="77777777" w:rsidR="005012C1" w:rsidRPr="00410371" w:rsidRDefault="00710F9F" w:rsidP="00912E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12C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628F68" w14:textId="77777777" w:rsidR="005012C1" w:rsidRDefault="005012C1" w:rsidP="00912E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2476C6" w14:textId="77777777" w:rsidR="005012C1" w:rsidRPr="00410371" w:rsidRDefault="00710F9F" w:rsidP="00912E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12C1" w:rsidRPr="00410371">
              <w:rPr>
                <w:b/>
                <w:noProof/>
                <w:sz w:val="28"/>
              </w:rPr>
              <w:t>1855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ED7CA5" w14:textId="77777777" w:rsidR="005012C1" w:rsidRDefault="005012C1" w:rsidP="00912E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D3A34E" w14:textId="77777777" w:rsidR="005012C1" w:rsidRPr="00410371" w:rsidRDefault="00710F9F" w:rsidP="00912E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12C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2CA73F" w14:textId="77777777" w:rsidR="005012C1" w:rsidRDefault="005012C1" w:rsidP="00912E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1919C4" w14:textId="77777777" w:rsidR="005012C1" w:rsidRPr="00410371" w:rsidRDefault="00710F9F" w:rsidP="00912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12C1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E540A" w14:textId="77777777" w:rsidR="005012C1" w:rsidRDefault="005012C1" w:rsidP="00912ED3">
            <w:pPr>
              <w:pStyle w:val="CRCoverPage"/>
              <w:spacing w:after="0"/>
              <w:rPr>
                <w:noProof/>
              </w:rPr>
            </w:pPr>
          </w:p>
        </w:tc>
      </w:tr>
      <w:tr w:rsidR="005012C1" w14:paraId="61076A09" w14:textId="77777777" w:rsidTr="00912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409C4" w14:textId="77777777" w:rsidR="005012C1" w:rsidRDefault="005012C1" w:rsidP="00912ED3">
            <w:pPr>
              <w:pStyle w:val="CRCoverPage"/>
              <w:spacing w:after="0"/>
              <w:rPr>
                <w:noProof/>
              </w:rPr>
            </w:pPr>
          </w:p>
        </w:tc>
      </w:tr>
      <w:tr w:rsidR="005012C1" w14:paraId="4A8931B4" w14:textId="77777777" w:rsidTr="00912E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BC032" w14:textId="77777777" w:rsidR="005012C1" w:rsidRPr="00F25D98" w:rsidRDefault="005012C1" w:rsidP="00912E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12C1" w14:paraId="404DC2E6" w14:textId="77777777" w:rsidTr="00912ED3">
        <w:tc>
          <w:tcPr>
            <w:tcW w:w="9641" w:type="dxa"/>
            <w:gridSpan w:val="9"/>
          </w:tcPr>
          <w:p w14:paraId="0C44A3D4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3AC4F4" w14:textId="77777777" w:rsidR="005012C1" w:rsidRDefault="005012C1" w:rsidP="005012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2C1" w14:paraId="5D89A0BD" w14:textId="77777777" w:rsidTr="00912ED3">
        <w:tc>
          <w:tcPr>
            <w:tcW w:w="2835" w:type="dxa"/>
          </w:tcPr>
          <w:p w14:paraId="23A27E7D" w14:textId="77777777" w:rsidR="005012C1" w:rsidRDefault="005012C1" w:rsidP="00912E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DB3D95" w14:textId="77777777" w:rsidR="005012C1" w:rsidRDefault="005012C1" w:rsidP="00912E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64224" w14:textId="77777777" w:rsidR="005012C1" w:rsidRDefault="005012C1" w:rsidP="00912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41DB7" w14:textId="77777777" w:rsidR="005012C1" w:rsidRDefault="005012C1" w:rsidP="00912E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4EFFC" w14:textId="77777777" w:rsidR="005012C1" w:rsidRDefault="005012C1" w:rsidP="00912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D79626" w14:textId="77777777" w:rsidR="005012C1" w:rsidRDefault="005012C1" w:rsidP="00912E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81688" w14:textId="77777777" w:rsidR="005012C1" w:rsidRDefault="005012C1" w:rsidP="00912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3A71" w14:textId="77777777" w:rsidR="005012C1" w:rsidRDefault="005012C1" w:rsidP="00912E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FF57D" w14:textId="77777777" w:rsidR="005012C1" w:rsidRDefault="005012C1" w:rsidP="00912E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854E5" w14:textId="77777777" w:rsidR="005012C1" w:rsidRDefault="005012C1" w:rsidP="005012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12C1" w14:paraId="3A017121" w14:textId="77777777" w:rsidTr="00912ED3">
        <w:tc>
          <w:tcPr>
            <w:tcW w:w="9640" w:type="dxa"/>
            <w:gridSpan w:val="11"/>
          </w:tcPr>
          <w:p w14:paraId="030D8DB1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14:paraId="42C88553" w14:textId="77777777" w:rsidTr="00912E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DD0CF" w14:textId="77777777"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09386" w14:textId="77777777" w:rsidR="005012C1" w:rsidRDefault="00710F9F" w:rsidP="00912E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12C1">
              <w:t>Correction to NR test case 7.1.3.4.1</w:t>
            </w:r>
            <w:r>
              <w:fldChar w:fldCharType="end"/>
            </w:r>
          </w:p>
        </w:tc>
      </w:tr>
      <w:tr w:rsidR="005012C1" w14:paraId="05FC1A75" w14:textId="77777777" w:rsidTr="00912ED3">
        <w:tc>
          <w:tcPr>
            <w:tcW w:w="1843" w:type="dxa"/>
            <w:tcBorders>
              <w:left w:val="single" w:sz="4" w:space="0" w:color="auto"/>
            </w:tcBorders>
          </w:tcPr>
          <w:p w14:paraId="21AF8E8E" w14:textId="77777777"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A969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14:paraId="671597AF" w14:textId="77777777" w:rsidTr="00912ED3">
        <w:tc>
          <w:tcPr>
            <w:tcW w:w="1843" w:type="dxa"/>
            <w:tcBorders>
              <w:left w:val="single" w:sz="4" w:space="0" w:color="auto"/>
            </w:tcBorders>
          </w:tcPr>
          <w:p w14:paraId="338FB0E7" w14:textId="77777777"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262D0" w14:textId="77777777" w:rsidR="005012C1" w:rsidRDefault="00710F9F" w:rsidP="00912E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12C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012C1" w14:paraId="20528BBB" w14:textId="77777777" w:rsidTr="00912ED3">
        <w:tc>
          <w:tcPr>
            <w:tcW w:w="1843" w:type="dxa"/>
            <w:tcBorders>
              <w:left w:val="single" w:sz="4" w:space="0" w:color="auto"/>
            </w:tcBorders>
          </w:tcPr>
          <w:p w14:paraId="4268F169" w14:textId="77777777"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22502" w14:textId="77777777" w:rsidR="005012C1" w:rsidRDefault="00912ED3" w:rsidP="00912E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10F9F">
              <w:fldChar w:fldCharType="begin"/>
            </w:r>
            <w:r w:rsidR="00710F9F">
              <w:instrText xml:space="preserve"> DOCPROPERTY  SourceIfTsg  \* MERGEFORMAT </w:instrText>
            </w:r>
            <w:r w:rsidR="00710F9F">
              <w:fldChar w:fldCharType="separate"/>
            </w:r>
            <w:r w:rsidR="00710F9F">
              <w:fldChar w:fldCharType="end"/>
            </w:r>
          </w:p>
        </w:tc>
      </w:tr>
      <w:tr w:rsidR="005012C1" w14:paraId="2D9CF966" w14:textId="77777777" w:rsidTr="00912ED3">
        <w:tc>
          <w:tcPr>
            <w:tcW w:w="1843" w:type="dxa"/>
            <w:tcBorders>
              <w:left w:val="single" w:sz="4" w:space="0" w:color="auto"/>
            </w:tcBorders>
          </w:tcPr>
          <w:p w14:paraId="19C73BC9" w14:textId="77777777"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D4000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14:paraId="57C33B5C" w14:textId="77777777" w:rsidTr="00912ED3">
        <w:tc>
          <w:tcPr>
            <w:tcW w:w="1843" w:type="dxa"/>
            <w:tcBorders>
              <w:left w:val="single" w:sz="4" w:space="0" w:color="auto"/>
            </w:tcBorders>
          </w:tcPr>
          <w:p w14:paraId="7A1876C6" w14:textId="77777777"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917707" w14:textId="77777777" w:rsidR="005012C1" w:rsidRDefault="00710F9F" w:rsidP="00912E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12C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900D00" w14:textId="77777777" w:rsidR="005012C1" w:rsidRDefault="005012C1" w:rsidP="00912E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4FA174" w14:textId="77777777" w:rsidR="005012C1" w:rsidRDefault="005012C1" w:rsidP="00912E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19A8F" w14:textId="77777777" w:rsidR="005012C1" w:rsidRDefault="00710F9F" w:rsidP="00912E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12C1">
              <w:rPr>
                <w:noProof/>
              </w:rPr>
              <w:t>2021-08-04</w:t>
            </w:r>
            <w:r>
              <w:rPr>
                <w:noProof/>
              </w:rPr>
              <w:fldChar w:fldCharType="end"/>
            </w:r>
          </w:p>
        </w:tc>
      </w:tr>
      <w:tr w:rsidR="005012C1" w14:paraId="685F7A75" w14:textId="77777777" w:rsidTr="00912ED3">
        <w:tc>
          <w:tcPr>
            <w:tcW w:w="1843" w:type="dxa"/>
            <w:tcBorders>
              <w:left w:val="single" w:sz="4" w:space="0" w:color="auto"/>
            </w:tcBorders>
          </w:tcPr>
          <w:p w14:paraId="77C92956" w14:textId="77777777"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3BE2D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3C0F3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E2D2D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7FDC6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14:paraId="7025E186" w14:textId="77777777" w:rsidTr="00912E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E9B911" w14:textId="77777777"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D7D7E" w14:textId="77777777" w:rsidR="005012C1" w:rsidRDefault="00710F9F" w:rsidP="00912E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12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742D14" w14:textId="77777777" w:rsidR="005012C1" w:rsidRDefault="005012C1" w:rsidP="00912E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23E17" w14:textId="77777777" w:rsidR="005012C1" w:rsidRDefault="005012C1" w:rsidP="00912E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4F2DE" w14:textId="77777777" w:rsidR="005012C1" w:rsidRDefault="00710F9F" w:rsidP="00912E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12C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012C1" w14:paraId="788E4632" w14:textId="77777777" w:rsidTr="00912E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49B854" w14:textId="77777777"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17743" w14:textId="77777777" w:rsidR="005012C1" w:rsidRDefault="005012C1" w:rsidP="00912E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90BD8" w14:textId="77777777" w:rsidR="005012C1" w:rsidRDefault="005012C1" w:rsidP="00912E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85AC0" w14:textId="77777777" w:rsidR="005012C1" w:rsidRPr="007C2097" w:rsidRDefault="005012C1" w:rsidP="00912E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12C1" w14:paraId="3EDDEC78" w14:textId="77777777" w:rsidTr="00912ED3">
        <w:tc>
          <w:tcPr>
            <w:tcW w:w="1843" w:type="dxa"/>
          </w:tcPr>
          <w:p w14:paraId="0527F330" w14:textId="77777777"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A93833" w14:textId="77777777"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E8" w14:paraId="79E38B6D" w14:textId="77777777" w:rsidTr="00912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59FAB" w14:textId="77777777"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B486C" w14:textId="77777777" w:rsidR="00D224E8" w:rsidRDefault="00D224E8" w:rsidP="00D2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7.1.3.4.1</w:t>
            </w:r>
          </w:p>
          <w:p w14:paraId="44664741" w14:textId="77777777" w:rsidR="00D224E8" w:rsidRDefault="00D224E8" w:rsidP="00D224E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Using the type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 at the steps 15,30 and 31</w:t>
            </w:r>
          </w:p>
          <w:p w14:paraId="22C8514C" w14:textId="77777777" w:rsidR="00D224E8" w:rsidRPr="002E008A" w:rsidRDefault="00D224E8" w:rsidP="00D224E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15, UE loopback is expected on NR Cell 2 as per prose , but TTCN is expecting loop pack PDCP Data PDU on NR Cell 1 </w:t>
            </w:r>
          </w:p>
        </w:tc>
      </w:tr>
      <w:tr w:rsidR="00D224E8" w14:paraId="2028B3E7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8C4FE" w14:textId="77777777"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A096F" w14:textId="77777777" w:rsidR="00D224E8" w:rsidRPr="00CF39F2" w:rsidRDefault="00D224E8" w:rsidP="00D224E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224E8" w14:paraId="5C5CFFAC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A70D2" w14:textId="77777777"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70234" w14:textId="77777777" w:rsidR="00D224E8" w:rsidRDefault="00D224E8" w:rsidP="00D224E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 7.1.3.4.1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at steps 15,30 and 31</w:t>
            </w:r>
          </w:p>
          <w:p w14:paraId="33BC5D88" w14:textId="77777777" w:rsidR="00D224E8" w:rsidRPr="006316B2" w:rsidRDefault="00D224E8" w:rsidP="00D224E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15 of the test case 7.1.3.4.1 , TTCN is corrected to receive the Looped back PDCP Data PDU on NR Cell2</w:t>
            </w:r>
          </w:p>
        </w:tc>
      </w:tr>
      <w:tr w:rsidR="00D224E8" w14:paraId="7A0D6C75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95E72" w14:textId="77777777"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92A03" w14:textId="77777777" w:rsidR="00D224E8" w:rsidRPr="00CF39F2" w:rsidRDefault="00D224E8" w:rsidP="00D224E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224E8" w14:paraId="592A98CB" w14:textId="77777777" w:rsidTr="00912E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6CD9F" w14:textId="77777777"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B362F" w14:textId="77777777" w:rsidR="00D224E8" w:rsidRPr="00CF39F2" w:rsidRDefault="00D224E8" w:rsidP="00D224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224E8" w14:paraId="6C321560" w14:textId="77777777" w:rsidTr="00912ED3">
        <w:tc>
          <w:tcPr>
            <w:tcW w:w="2694" w:type="dxa"/>
            <w:gridSpan w:val="2"/>
          </w:tcPr>
          <w:p w14:paraId="523476EA" w14:textId="77777777"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C2E0AD" w14:textId="77777777" w:rsidR="00D224E8" w:rsidRDefault="00D224E8" w:rsidP="00D22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E8" w14:paraId="4A97FE12" w14:textId="77777777" w:rsidTr="00912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6AFD7C" w14:textId="77777777"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B5065" w14:textId="77777777" w:rsidR="00D224E8" w:rsidRDefault="00D224E8" w:rsidP="00D2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7.1.3.4.1.ENDC, 7.1.3.4.1.NR5GC</w:t>
            </w:r>
          </w:p>
        </w:tc>
      </w:tr>
      <w:tr w:rsidR="00D224E8" w14:paraId="4C7F431F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AC80A" w14:textId="77777777"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8F6C3" w14:textId="77777777" w:rsidR="00D224E8" w:rsidRDefault="00D224E8" w:rsidP="00D22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E8" w14:paraId="10F00B55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EE383" w14:textId="77777777"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AFDF9" w14:textId="77777777"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DDE3B8" w14:textId="77777777"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75CE67" w14:textId="77777777" w:rsidR="00D224E8" w:rsidRDefault="00D224E8" w:rsidP="00D22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C26FA" w14:textId="77777777" w:rsidR="00D224E8" w:rsidRDefault="00D224E8" w:rsidP="00D22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4E8" w14:paraId="579F82AE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F6C6E" w14:textId="77777777"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FACC5" w14:textId="77777777"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40897" w14:textId="77777777"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A489E" w14:textId="77777777" w:rsidR="00D224E8" w:rsidRDefault="00D224E8" w:rsidP="00D22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0C558" w14:textId="77777777" w:rsidR="00D224E8" w:rsidRDefault="00D224E8" w:rsidP="00D22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4E8" w14:paraId="79A2A4B9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53284" w14:textId="77777777"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FBB9B" w14:textId="77777777"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D185A" w14:textId="77777777"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C15E1" w14:textId="77777777" w:rsidR="00D224E8" w:rsidRDefault="00D224E8" w:rsidP="00D2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022C4" w14:textId="77777777" w:rsidR="00D224E8" w:rsidRDefault="00D224E8" w:rsidP="00D22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4E8" w14:paraId="42DBC179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64025" w14:textId="77777777"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7BDDB" w14:textId="77777777"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B627B" w14:textId="77777777"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067D" w14:textId="77777777" w:rsidR="00D224E8" w:rsidRDefault="00D224E8" w:rsidP="00D2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C259" w14:textId="77777777" w:rsidR="00D224E8" w:rsidRDefault="00D224E8" w:rsidP="00D22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4E8" w14:paraId="15635D86" w14:textId="77777777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A2371" w14:textId="77777777"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E496B" w14:textId="77777777" w:rsidR="00D224E8" w:rsidRDefault="00D224E8" w:rsidP="00D224E8">
            <w:pPr>
              <w:pStyle w:val="CRCoverPage"/>
              <w:spacing w:after="0"/>
              <w:rPr>
                <w:noProof/>
              </w:rPr>
            </w:pPr>
          </w:p>
        </w:tc>
      </w:tr>
      <w:tr w:rsidR="00D224E8" w14:paraId="2C9BD695" w14:textId="77777777" w:rsidTr="00912E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79461" w14:textId="77777777"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417A4" w14:textId="77777777" w:rsidR="00D224E8" w:rsidRDefault="00D224E8" w:rsidP="00D22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4E8" w:rsidRPr="008863B9" w14:paraId="0D53F42B" w14:textId="77777777" w:rsidTr="00912E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3CA19" w14:textId="77777777" w:rsidR="00D224E8" w:rsidRPr="008863B9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D1538" w14:textId="77777777" w:rsidR="00D224E8" w:rsidRPr="008863B9" w:rsidRDefault="00D224E8" w:rsidP="00D22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4E8" w14:paraId="6262084A" w14:textId="77777777" w:rsidTr="00912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ABB88" w14:textId="77777777"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94D29" w14:textId="77777777" w:rsidR="00D224E8" w:rsidRDefault="00D224E8" w:rsidP="00D22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E4FC6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CB3455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772F16" w14:textId="77777777" w:rsidR="009478EE" w:rsidRDefault="009478EE" w:rsidP="009478EE">
      <w:pPr>
        <w:rPr>
          <w:noProof/>
        </w:rPr>
      </w:pPr>
    </w:p>
    <w:p w14:paraId="0B561FBC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0" w:name="_Toc78894322"/>
      <w:r w:rsidRPr="00D83A7A">
        <w:rPr>
          <w:rStyle w:val="nfasis"/>
          <w:rFonts w:ascii="Arial" w:hAnsi="Arial" w:cs="Arial"/>
          <w:i w:val="0"/>
        </w:rPr>
        <w:t>Table of Contents</w:t>
      </w:r>
      <w:bookmarkEnd w:id="0"/>
    </w:p>
    <w:p w14:paraId="020C2061" w14:textId="77777777" w:rsidR="001423DB" w:rsidRDefault="007A73E5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23DB" w:rsidRPr="00E1461C">
        <w:rPr>
          <w:rFonts w:ascii="Arial" w:hAnsi="Arial" w:cs="Arial"/>
          <w:iCs/>
        </w:rPr>
        <w:t>Table of Contents</w:t>
      </w:r>
      <w:r w:rsidR="001423DB">
        <w:tab/>
      </w:r>
      <w:r w:rsidR="001423DB">
        <w:fldChar w:fldCharType="begin"/>
      </w:r>
      <w:r w:rsidR="001423DB">
        <w:instrText xml:space="preserve"> PAGEREF _Toc78894322 \h </w:instrText>
      </w:r>
      <w:r w:rsidR="001423DB">
        <w:fldChar w:fldCharType="separate"/>
      </w:r>
      <w:r w:rsidR="001423DB">
        <w:t>2</w:t>
      </w:r>
      <w:r w:rsidR="001423DB">
        <w:fldChar w:fldCharType="end"/>
      </w:r>
    </w:p>
    <w:p w14:paraId="2642DBBE" w14:textId="77777777" w:rsidR="001423DB" w:rsidRDefault="001423DB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E1461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146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_Toc78894323 \h </w:instrText>
      </w:r>
      <w:r>
        <w:fldChar w:fldCharType="separate"/>
      </w:r>
      <w:r>
        <w:t>2</w:t>
      </w:r>
      <w:r>
        <w:fldChar w:fldCharType="end"/>
      </w:r>
    </w:p>
    <w:p w14:paraId="6DF4CBD5" w14:textId="77777777" w:rsidR="001423DB" w:rsidRDefault="001423DB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1461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1461C">
        <w:rPr>
          <w:rFonts w:cs="Arial"/>
          <w:b/>
          <w:color w:val="000000"/>
          <w:lang w:eastAsia="en-GB"/>
        </w:rPr>
        <w:t xml:space="preserve">Correction to </w:t>
      </w:r>
      <w:r w:rsidRPr="00E1461C">
        <w:rPr>
          <w:rFonts w:cs="Arial"/>
          <w:b/>
          <w:bCs/>
          <w:color w:val="000000"/>
          <w:lang w:val="en-US" w:eastAsia="en-GB"/>
        </w:rPr>
        <w:t>function f_TC_7_1_3_4_1_NR_Step10to23</w:t>
      </w:r>
      <w:r>
        <w:tab/>
      </w:r>
      <w:r>
        <w:fldChar w:fldCharType="begin"/>
      </w:r>
      <w:r>
        <w:instrText xml:space="preserve"> PAGEREF _Toc78894324 \h </w:instrText>
      </w:r>
      <w:r>
        <w:fldChar w:fldCharType="separate"/>
      </w:r>
      <w:r>
        <w:t>2</w:t>
      </w:r>
      <w:r>
        <w:fldChar w:fldCharType="end"/>
      </w:r>
    </w:p>
    <w:p w14:paraId="633CA9FB" w14:textId="77777777" w:rsidR="001423DB" w:rsidRDefault="001423DB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1461C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1461C">
        <w:rPr>
          <w:rFonts w:cs="Arial"/>
          <w:b/>
          <w:color w:val="000000"/>
          <w:lang w:eastAsia="en-GB"/>
        </w:rPr>
        <w:t xml:space="preserve">Correction to </w:t>
      </w:r>
      <w:r w:rsidRPr="00E1461C">
        <w:rPr>
          <w:rFonts w:cs="Arial"/>
          <w:b/>
          <w:bCs/>
          <w:color w:val="000000"/>
          <w:lang w:val="en-US" w:eastAsia="en-GB"/>
        </w:rPr>
        <w:t>function f_TC_7_1_3_4_1_NR_Step25to30</w:t>
      </w:r>
      <w:r>
        <w:tab/>
      </w:r>
      <w:r>
        <w:fldChar w:fldCharType="begin"/>
      </w:r>
      <w:r>
        <w:instrText xml:space="preserve"> PAGEREF _Toc78894325 \h </w:instrText>
      </w:r>
      <w:r>
        <w:fldChar w:fldCharType="separate"/>
      </w:r>
      <w:r>
        <w:t>12</w:t>
      </w:r>
      <w:r>
        <w:fldChar w:fldCharType="end"/>
      </w:r>
    </w:p>
    <w:p w14:paraId="2951E8E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6610D9B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8894323"/>
      <w:r w:rsidRPr="00854C55">
        <w:rPr>
          <w:b/>
        </w:rPr>
        <w:t>Corrections required</w:t>
      </w:r>
      <w:bookmarkEnd w:id="1"/>
      <w:bookmarkEnd w:id="2"/>
      <w:bookmarkEnd w:id="3"/>
    </w:p>
    <w:p w14:paraId="1453E0C8" w14:textId="77777777" w:rsidR="005D27CA" w:rsidRDefault="005D27CA" w:rsidP="005D27CA">
      <w:pPr>
        <w:pStyle w:val="Ttulo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889432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834DD" w:rsidRPr="007834DD">
        <w:rPr>
          <w:rFonts w:cs="Arial"/>
          <w:b/>
          <w:bCs/>
          <w:color w:val="000000"/>
          <w:lang w:val="en-US" w:eastAsia="en-GB"/>
        </w:rPr>
        <w:t>f_TC_7_1_3_4_1_NR_Step10to23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282028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1A97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0D10" w14:textId="77777777" w:rsidR="005D27CA" w:rsidRPr="00CC39F9" w:rsidRDefault="007834DD" w:rsidP="007834DD">
            <w:pPr>
              <w:spacing w:after="0"/>
              <w:rPr>
                <w:rFonts w:ascii="Arial" w:hAnsi="Arial" w:cs="Arial"/>
                <w:lang w:eastAsia="en-GB"/>
              </w:rPr>
            </w:pPr>
            <w:r w:rsidRPr="007834DD">
              <w:rPr>
                <w:rFonts w:ascii="Arial" w:hAnsi="Arial" w:cs="Arial"/>
                <w:lang w:eastAsia="en-GB"/>
              </w:rPr>
              <w:t>f_TC_7_1_3_4_1_NR_Step10to23</w:t>
            </w:r>
          </w:p>
        </w:tc>
      </w:tr>
      <w:tr w:rsidR="00FA485A" w14:paraId="17D6B7E2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5F4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CB6" w14:textId="77777777" w:rsidR="0071228D" w:rsidRDefault="0071228D" w:rsidP="007122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7.1.3.4.1</w:t>
            </w:r>
          </w:p>
          <w:p w14:paraId="15FDA95F" w14:textId="77777777" w:rsidR="0071228D" w:rsidRDefault="0071228D" w:rsidP="0071228D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Using the type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 at the steps 15</w:t>
            </w:r>
          </w:p>
          <w:p w14:paraId="3F576BFE" w14:textId="77777777" w:rsidR="00FA485A" w:rsidRPr="00AD4ADA" w:rsidRDefault="0071228D" w:rsidP="00401946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15, UE loopback is expected on NR Cell 2 as per prose , but TTCN is expecting loop pack PDCP Data PDU on NR Cell 1 </w:t>
            </w:r>
          </w:p>
        </w:tc>
      </w:tr>
      <w:tr w:rsidR="00FA485A" w14:paraId="7737AB8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0CF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ACB" w14:textId="77777777" w:rsidR="00A46561" w:rsidRDefault="00A46561" w:rsidP="00A46561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 7.1.3.4.1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at steps 15</w:t>
            </w:r>
          </w:p>
          <w:p w14:paraId="42D4C288" w14:textId="77777777" w:rsidR="00FA485A" w:rsidRPr="00A72665" w:rsidRDefault="00A46561" w:rsidP="004C56A7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15 of the test case 7.1.3.</w:t>
            </w:r>
            <w:r w:rsidR="0059301A">
              <w:rPr>
                <w:noProof/>
              </w:rPr>
              <w:t>4.1</w:t>
            </w:r>
            <w:r>
              <w:rPr>
                <w:noProof/>
              </w:rPr>
              <w:t xml:space="preserve"> , TTCN is corrected to receive the Looped back PDCP Data PDU on NR Cell2</w:t>
            </w:r>
          </w:p>
        </w:tc>
      </w:tr>
      <w:tr w:rsidR="00FA485A" w14:paraId="5A09437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54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988E" w14:textId="77777777" w:rsidR="00FA485A" w:rsidRPr="00CC39F9" w:rsidRDefault="00E972A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972AB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E972AB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E972AB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220349" w14:paraId="70B8575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422A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D96A" w14:textId="77777777" w:rsidR="00220349" w:rsidRDefault="00907845" w:rsidP="00907845">
            <w:pPr>
              <w:pStyle w:val="Prrafodelista"/>
              <w:numPr>
                <w:ilvl w:val="0"/>
                <w:numId w:val="43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Accepted. Implemented by </w:t>
            </w:r>
            <w:r w:rsidRPr="00EA058B">
              <w:rPr>
                <w:rFonts w:ascii="Arial" w:hAnsi="Arial"/>
                <w:highlight w:val="cyan"/>
                <w:lang w:eastAsia="zh-CN"/>
              </w:rPr>
              <w:t>R5s210719</w:t>
            </w:r>
          </w:p>
          <w:p w14:paraId="10ED0A7F" w14:textId="7559A950" w:rsidR="00907845" w:rsidRPr="00907845" w:rsidRDefault="00907845" w:rsidP="00907845">
            <w:pPr>
              <w:pStyle w:val="Prrafodelista"/>
              <w:numPr>
                <w:ilvl w:val="0"/>
                <w:numId w:val="43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AFAAC91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DBB377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0BF9470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267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function f_TC_7_1_3_4_1_NR_Step10to23(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14:paraId="3E6BEF8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DD1018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6633C58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2E663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1474CB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D172BB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2B217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AF882E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081E2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79CF6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14:paraId="571596D3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14:paraId="72480DA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14:paraId="5140497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14:paraId="2A4FEC1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14:paraId="57212A9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14:paraId="2E6B9C7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715EC1F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5B4341A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3E3A43F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14:paraId="5C4E193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14:paraId="3B2A65E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14:paraId="6494A36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v_CellPowerAtT2Cell1_FR1 := -82;</w:t>
            </w:r>
          </w:p>
          <w:p w14:paraId="354DF87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v_CellPowerAtT2Cell1_FR2 := -82;</w:t>
            </w:r>
          </w:p>
          <w:p w14:paraId="0B40E637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v_CellPowerAtT2Cell2_FR1 := -88;</w:t>
            </w:r>
          </w:p>
          <w:p w14:paraId="53CC735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v_CellPowerAtT2Cell2_FR2 := -91;</w:t>
            </w:r>
          </w:p>
          <w:p w14:paraId="6570D220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 {</w:t>
            </w:r>
          </w:p>
          <w:p w14:paraId="3439FE73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(nr_Cell1, v_CellPowerAtT2Cell1_FR1, v_CellPowerAtT2Cell1_FR2),</w:t>
            </w:r>
          </w:p>
          <w:p w14:paraId="2FE3600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(nr_Cell2, v_CellPowerAtT2Cell2_FR1, v_CellPowerAtT2Cell2_FR2)</w:t>
            </w:r>
          </w:p>
          <w:p w14:paraId="40E82671" w14:textId="77777777" w:rsidR="00CB07CA" w:rsidRPr="00F43D5E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>}; //@sic R5-195929 sic@</w:t>
            </w:r>
          </w:p>
          <w:p w14:paraId="2517897B" w14:textId="77777777" w:rsidR="00CB07CA" w:rsidRPr="00F43D5E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t_Wait:= 5.0;</w:t>
            </w:r>
          </w:p>
          <w:p w14:paraId="1301F1A7" w14:textId="77777777" w:rsidR="00CB07CA" w:rsidRPr="00F43D5E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4CA04F7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// for ENDC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is not received, just one UL Grant is assigned (112 bits)for STATUS PDU</w:t>
            </w:r>
          </w:p>
          <w:p w14:paraId="3D1539C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 For NR5GC,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is received, 2 Grants (2x112 bits)are assigned, one for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and one for STATUS PDU</w:t>
            </w:r>
          </w:p>
          <w:p w14:paraId="7255A3C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794DD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ABA8E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 UL grant during the Random Access procedure on NR Cell 2 to allow the UE to send only PDCP status report and</w:t>
            </w:r>
          </w:p>
          <w:p w14:paraId="267CE0B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+ 3oct BSR or padding = 13 octets</w:t>
            </w:r>
          </w:p>
          <w:p w14:paraId="1FC6C60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A878D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(112,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 //@sic R5-198906 sic@</w:t>
            </w:r>
          </w:p>
          <w:p w14:paraId="0531096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R5s201484 sic@</w:t>
            </w:r>
          </w:p>
          <w:p w14:paraId="454295D3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(nr_Cell2); // Timing of DL</w:t>
            </w:r>
          </w:p>
          <w:p w14:paraId="267A9E97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4922BFA7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) {  // if NR5GC start a periodic grant to receive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and PDCP STATUS REPORT  @sic R5s210282 sic@</w:t>
            </w:r>
          </w:p>
          <w:p w14:paraId="551F375E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299BF8D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 else {  // if ENDC - only one grant for PDCP STATUS REPORT</w:t>
            </w:r>
          </w:p>
          <w:p w14:paraId="5FA685A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 20, 1);</w:t>
            </w:r>
          </w:p>
          <w:p w14:paraId="12625C4B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27B700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86958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 {//@sic R5s210032 sic@</w:t>
            </w:r>
          </w:p>
          <w:p w14:paraId="2A22A6E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{//@sic R5s201484 sic@</w:t>
            </w:r>
          </w:p>
          <w:p w14:paraId="0E6A678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//Receive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14:paraId="23127DF0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cr_38508_RRCReconfigurationComplete)){}</w:t>
            </w:r>
          </w:p>
          <w:p w14:paraId="1776162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3C0E2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11"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F825B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//Does the UE send PDCP Control PDUs via RLC-AM RB with the following content to the SS:</w:t>
            </w:r>
          </w:p>
          <w:p w14:paraId="24CCC49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//D/C field = 0 (PDCP control PDU) and PDU Type =000, FMC field = 5?</w:t>
            </w:r>
          </w:p>
          <w:p w14:paraId="5E9F85A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(nr_Cell2,</w:t>
            </w:r>
          </w:p>
          <w:p w14:paraId="28D7A14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53D8F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(nr_Cell2), //@sic R5s190844 sic@</w:t>
            </w:r>
          </w:p>
          <w:p w14:paraId="72B68AD0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5FF831B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(5)})){}</w:t>
            </w:r>
          </w:p>
          <w:p w14:paraId="4F991A5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937C87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81D1E7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2753E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6FCAFBD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11"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2B698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//Does the UE send PDCP Control PDUs via RLC-AM RB with the following content to the SS:</w:t>
            </w:r>
          </w:p>
          <w:p w14:paraId="717C296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//D/C field = 0 (PDCP control PDU) and PDU Type =000, FMC field = 5?</w:t>
            </w:r>
          </w:p>
          <w:p w14:paraId="434D013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(nr_Cell2,</w:t>
            </w:r>
          </w:p>
          <w:p w14:paraId="7C34D98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89C02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(nr_Cell2), //@sic R5s190844 sic@</w:t>
            </w:r>
          </w:p>
          <w:p w14:paraId="499D3CF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303863F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(5)}));</w:t>
            </w:r>
          </w:p>
          <w:p w14:paraId="7E5FAFD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7EA361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11");</w:t>
            </w:r>
          </w:p>
          <w:p w14:paraId="2F298F1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62EF1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 {  // if NR5GC  @sic R5s210282 sic@</w:t>
            </w:r>
          </w:p>
          <w:p w14:paraId="367B5D1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35AEE80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2079ED3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64AF10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){ //@sic R5-204363 sic@</w:t>
            </w:r>
          </w:p>
          <w:p w14:paraId="369CCB4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(nr_Cell1)); //@sic R5s200690 sic@</w:t>
            </w:r>
          </w:p>
          <w:p w14:paraId="38306F0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351FB3B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C3E1CFE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EB07E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9A00C7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generates a PDCP status report message and sends it to UE: D/C field = 0 (PDCP control PDU)</w:t>
            </w:r>
          </w:p>
          <w:p w14:paraId="531CBB6B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//and PDU Type =000, FMC field = 3</w:t>
            </w:r>
          </w:p>
          <w:p w14:paraId="104ECBB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cas_NR_DRB_COMMON_REQ_PDCP_PDUList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(nr_Cell2,</w:t>
            </w:r>
          </w:p>
          <w:p w14:paraId="39EA0F23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537B8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14:paraId="14B673F0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cs_NR_PDCP_STATUS_REPORT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(2)})); //@sic R5-196261 sic@</w:t>
            </w:r>
          </w:p>
          <w:p w14:paraId="368A70C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14:paraId="7814D9F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13"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FB56A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 The SS starts the UL default grant transmission.</w:t>
            </w:r>
          </w:p>
          <w:p w14:paraId="0F38819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05CF47E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C074E6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15"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57903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R5-213462 sic@</w:t>
            </w:r>
          </w:p>
          <w:p w14:paraId="1D43B2C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:= 2;//@sic R5-196261 sic@</w:t>
            </w:r>
          </w:p>
          <w:p w14:paraId="492EED6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856C2EB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238068D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14:paraId="104203A7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4F92DC7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14:paraId="5020569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03A6896B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14:paraId="26F287F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v_ExpectedPdu4:= (v_ExpectedPdu1, v_ExpectedPdu2);</w:t>
            </w:r>
          </w:p>
          <w:p w14:paraId="4155F9A0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v_ExpectedPdu5:= (v_ExpectedPdu2, v_ExpectedPdu3);</w:t>
            </w:r>
          </w:p>
          <w:p w14:paraId="1A56372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v_ExpectedPdu6:= (v_ExpectedPdu1, v_ExpectedPdu2, v_ExpectedPdu3);</w:t>
            </w:r>
          </w:p>
          <w:p w14:paraId="788DDC2E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44BFD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alt {</w:t>
            </w:r>
          </w:p>
          <w:p w14:paraId="6980103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70FBE77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14:paraId="0AEBFBB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A23EDD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14:paraId="6F68864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17F459F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14:paraId="142B27AE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</w:t>
            </w:r>
          </w:p>
          <w:p w14:paraId="569DE95E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{</w:t>
            </w:r>
          </w:p>
          <w:p w14:paraId="030EACF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14:paraId="650E563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0DAD8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C7246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FCD6AB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14:paraId="26832D9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v_ExpectedPdu3)) -&gt; value v_ReceivedPdu3</w:t>
            </w:r>
          </w:p>
          <w:p w14:paraId="1178EE8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6763370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14:paraId="6443427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5A96A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4552EF1E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9AC394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14:paraId="7F1F0BE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v_ExpectedPdu5)) -&gt; value v_ReceivedPdu5</w:t>
            </w:r>
          </w:p>
          <w:p w14:paraId="65194B7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14:paraId="1671732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v_ReceivedPdu5.Common.TimingInfo.SubFrame;</w:t>
            </w:r>
          </w:p>
          <w:p w14:paraId="195B148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2F60D3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72A25A10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596608B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3A69BD9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059ADA3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20B1543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v_ExpectedPdu4)) -&gt; value v_ReceivedPdu4</w:t>
            </w:r>
          </w:p>
          <w:p w14:paraId="4DF836E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465EA72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v_ReceivedPdu4.Common.TimingInfo.SubFrame;</w:t>
            </w:r>
          </w:p>
          <w:p w14:paraId="383FC40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14:paraId="0150559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v_ExpectedPdu3)) -&gt; value v_ReceivedPdu3;</w:t>
            </w:r>
          </w:p>
          <w:p w14:paraId="01EFCD1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14:paraId="679C637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9FDB3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10A9096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3FDA47D3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14:paraId="34024537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v_ExpectedPdu6)) -&gt; value v_ReceivedPdu6</w:t>
            </w:r>
          </w:p>
          <w:p w14:paraId="5626277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0C5144B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73A831B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688740E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D8FBA8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E3B02D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16"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8E8F5C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PDU#5</w:t>
            </w:r>
          </w:p>
          <w:p w14:paraId="7C28CC6B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:= 5;</w:t>
            </w:r>
          </w:p>
          <w:p w14:paraId="443726D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DB188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A497D0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4EBBB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//The UE sends the PDCP Data PDU#5</w:t>
            </w:r>
          </w:p>
          <w:p w14:paraId="1784B959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(nr_Cell2));</w:t>
            </w:r>
          </w:p>
          <w:p w14:paraId="59C738A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D5A77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186C55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SDU#7</w:t>
            </w:r>
          </w:p>
          <w:p w14:paraId="2A4E7D05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:= 7;</w:t>
            </w:r>
          </w:p>
          <w:p w14:paraId="201EE27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:= 7;</w:t>
            </w:r>
          </w:p>
          <w:p w14:paraId="5BE1BBD0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</w:t>
            </w:r>
          </w:p>
          <w:p w14:paraId="7DEF09F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5D4FF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4D0D83F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21"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04C0D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a PDCP DATA PDU#7 on NR Cell 2?</w:t>
            </w:r>
          </w:p>
          <w:p w14:paraId="30674E7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3A6BB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0A43640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6618037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809AB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21");</w:t>
            </w:r>
          </w:p>
          <w:p w14:paraId="61BD3FE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449EC92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13055A7C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6CF86D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833BF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21A"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A09926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(nr_Cell1); //@sic R5-190752 sic@</w:t>
            </w:r>
          </w:p>
          <w:p w14:paraId="6F200A8A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22"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4131C4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//The SS changes NR Cell 1 and NR Cell 2 parameters according to row "T2" in Table 7.1.3.4.1.3.1-1.</w:t>
            </w:r>
          </w:p>
          <w:p w14:paraId="4F1EF9C1" w14:textId="77777777"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72603AE0" w14:textId="77777777" w:rsidR="00C72ED8" w:rsidRPr="00722896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0AE90A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3EF921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3AB912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E4B" w14:textId="77777777" w:rsidR="00F43D5E" w:rsidRPr="00F43D5E" w:rsidRDefault="007A4458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function f_TC_7_1_3_4_1_NR_Step10to23(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14:paraId="1AC23B8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8733DB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6813060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DBC42A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0155E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484B5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7E2D3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99085F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E2EE3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DA902C" w14:textId="77777777"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v_ExpectedPdu1; //WA#WI=861440</w:t>
            </w:r>
          </w:p>
          <w:p w14:paraId="33D9C50C" w14:textId="77777777"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v_ExpectedPdu2; //WA#WI=861440</w:t>
            </w:r>
          </w:p>
          <w:p w14:paraId="446927C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v_ExpectedPdu3; //WA#WI=861440</w:t>
            </w:r>
          </w:p>
          <w:p w14:paraId="11274BD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14:paraId="2B95557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14:paraId="1AFB9DD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14:paraId="41E2965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2CADAC7F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1DBF3C6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4C7D4B6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14:paraId="7DC3992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14:paraId="53D706A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14:paraId="7B26B87C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v_CellPowerAtT2Cell1_FR1 := -82;</w:t>
            </w:r>
          </w:p>
          <w:p w14:paraId="1780775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v_CellPowerAtT2Cell1_FR2 := -82;</w:t>
            </w:r>
          </w:p>
          <w:p w14:paraId="3670109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v_CellPowerAtT2Cell2_FR1 := -88;</w:t>
            </w:r>
          </w:p>
          <w:p w14:paraId="043A2B1C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v_CellPowerAtT2Cell2_FR2 := -91;</w:t>
            </w:r>
          </w:p>
          <w:p w14:paraId="46947D0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 {</w:t>
            </w:r>
          </w:p>
          <w:p w14:paraId="498C732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(nr_Cell1, v_CellPowerAtT2Cell1_FR1, v_CellPowerAtT2Cell1_FR2),</w:t>
            </w:r>
          </w:p>
          <w:p w14:paraId="2C2B105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(nr_Cell2, v_CellPowerAtT2Cell2_FR1, v_CellPowerAtT2Cell2_FR2)</w:t>
            </w:r>
          </w:p>
          <w:p w14:paraId="0B1F8E2A" w14:textId="77777777"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>}; //@sic R5-195929 sic@</w:t>
            </w:r>
          </w:p>
          <w:p w14:paraId="549D9495" w14:textId="77777777"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t_Wait:= 5.0;</w:t>
            </w:r>
          </w:p>
          <w:p w14:paraId="3C5A023A" w14:textId="77777777"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64144CB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// for ENDC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is not received, just one UL Grant is assigned (112 bits)for STATUS PDU</w:t>
            </w:r>
          </w:p>
          <w:p w14:paraId="79CF62D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 For NR5GC,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is received, 2 Grants (2x112 bits)are assigned, one for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and one for STATUS PDU</w:t>
            </w:r>
          </w:p>
          <w:p w14:paraId="2410B17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74315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94AE2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 UL grant during the Random Access procedure on NR Cell 2 to allow the UE to send only PDCP status report and</w:t>
            </w:r>
          </w:p>
          <w:p w14:paraId="3DEA74DF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+ 3oct BSR or padding = 13 octets</w:t>
            </w:r>
          </w:p>
          <w:p w14:paraId="6692734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5CD2E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(112,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 //@sic R5-198906 sic@</w:t>
            </w:r>
          </w:p>
          <w:p w14:paraId="531350D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R5s201484 sic@</w:t>
            </w:r>
          </w:p>
          <w:p w14:paraId="2711240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(nr_Cell2); // Timing of DL</w:t>
            </w:r>
          </w:p>
          <w:p w14:paraId="57A08EF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459972D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) {  // if NR5GC start a periodic grant to receive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and PDCP STATUS REPORT  @sic R5s210282 sic@</w:t>
            </w:r>
          </w:p>
          <w:p w14:paraId="2AD6BB0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0AD0F19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 else {  // if ENDC - only one grant for PDCP STATUS REPORT</w:t>
            </w:r>
          </w:p>
          <w:p w14:paraId="0CD16B6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 20, 1);</w:t>
            </w:r>
          </w:p>
          <w:p w14:paraId="5912FD3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8888E1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C06FF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 {//@sic R5s210032 sic@</w:t>
            </w:r>
          </w:p>
          <w:p w14:paraId="2693F52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{//@sic R5s201484 sic@</w:t>
            </w:r>
          </w:p>
          <w:p w14:paraId="1530A94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//Receive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14:paraId="06DA763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cr_38508_RRCReconfigurationComplete)){}</w:t>
            </w:r>
          </w:p>
          <w:p w14:paraId="05F5CDA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1DF904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11"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AEE35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//Does the UE send PDCP Control PDUs via RLC-AM RB with the following content to the SS:</w:t>
            </w:r>
          </w:p>
          <w:p w14:paraId="28552C0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//D/C field = 0 (PDCP control PDU) and PDU Type =000, FMC field = 5?</w:t>
            </w:r>
          </w:p>
          <w:p w14:paraId="66868F5C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(nr_Cell2,</w:t>
            </w:r>
          </w:p>
          <w:p w14:paraId="5336AA9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3A56F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(nr_Cell2), //@sic R5s190844 sic@</w:t>
            </w:r>
          </w:p>
          <w:p w14:paraId="202716DA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16A469DC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(5)})){}</w:t>
            </w:r>
          </w:p>
          <w:p w14:paraId="3C7DED6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0918A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6048EA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E13C1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76CA0FC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11"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CBF03A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//Does the UE send PDCP Control PDUs via RLC-AM RB with the following content to the SS:</w:t>
            </w:r>
          </w:p>
          <w:p w14:paraId="6ACBBE0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//D/C field = 0 (PDCP control PDU) and PDU Type =000, FMC field = 5?</w:t>
            </w:r>
          </w:p>
          <w:p w14:paraId="254708E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(nr_Cell2,</w:t>
            </w:r>
          </w:p>
          <w:p w14:paraId="312CB23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BE12A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(nr_Cell2), //@sic R5s190844 sic@</w:t>
            </w:r>
          </w:p>
          <w:p w14:paraId="08DEFB6C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6D6014C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(5)}));</w:t>
            </w:r>
          </w:p>
          <w:p w14:paraId="1A0A1F7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66C85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11");</w:t>
            </w:r>
          </w:p>
          <w:p w14:paraId="2F217C5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ABE64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 {  // if NR5GC  @sic R5s210282 sic@</w:t>
            </w:r>
          </w:p>
          <w:p w14:paraId="07AF09D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611A40B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731C01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A305C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){ //@sic R5-204363 sic@</w:t>
            </w:r>
          </w:p>
          <w:p w14:paraId="3B2076F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(nr_Cell1)); //@sic R5s200690 sic@</w:t>
            </w:r>
          </w:p>
          <w:p w14:paraId="6780778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4676972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E9107C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E47D5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A94BD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generates a PDCP status report message and sends it to UE: D/C field = 0 (PDCP control PDU)</w:t>
            </w:r>
          </w:p>
          <w:p w14:paraId="7DCF841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//and PDU Type =000, FMC field = 3</w:t>
            </w:r>
          </w:p>
          <w:p w14:paraId="1D0C6D4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cas_NR_DRB_COMMON_REQ_PDCP_PDUList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(nr_Cell2,</w:t>
            </w:r>
          </w:p>
          <w:p w14:paraId="00C8484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89BAB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14:paraId="24CBC53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{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cs_NR_PDCP_STATUS_REPORT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(2)})); //@sic R5-196261 sic@</w:t>
            </w:r>
          </w:p>
          <w:p w14:paraId="385879D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14:paraId="35474CE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13"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5D9AE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 The SS starts the UL default grant transmission.</w:t>
            </w:r>
          </w:p>
          <w:p w14:paraId="210C3BC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6D5D188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783D75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15"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E87FF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R5-213462 sic@</w:t>
            </w:r>
          </w:p>
          <w:p w14:paraId="7D82076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:= 2;//@sic R5-196261 sic@</w:t>
            </w:r>
          </w:p>
          <w:p w14:paraId="006246F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5486DA2" w14:textId="77777777"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v_ExpectedPdu1:=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14:paraId="56A2B0C6" w14:textId="77777777"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14:paraId="3A648AC0" w14:textId="77777777"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v_ExpectedPdu2:=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14:paraId="3E2BB407" w14:textId="77777777"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14:paraId="2DA646F0" w14:textId="77777777"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v_ExpectedPdu3:=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14:paraId="5EFC2939" w14:textId="77777777"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14:paraId="0AC646DA" w14:textId="77777777"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v_ExpectedPdu4:= {v_ExpectedPdu1, v_ExpectedPdu2}; //WA#WI=861440</w:t>
            </w:r>
          </w:p>
          <w:p w14:paraId="7398D62F" w14:textId="77777777"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v_ExpectedPdu5:= {v_ExpectedPdu2, v_ExpectedPdu3}; //WA#WI=861440</w:t>
            </w:r>
          </w:p>
          <w:p w14:paraId="495DC3B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v_ExpectedPdu6:= {v_ExpectedPdu1, v_ExpectedPdu2, v_ExpectedPdu3}; //WA#WI=861440</w:t>
            </w:r>
          </w:p>
          <w:p w14:paraId="2D2AC41C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B2449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alt {</w:t>
            </w:r>
          </w:p>
          <w:p w14:paraId="3DFDDCE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4F0F418F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{v_ExpectedPdu1})) -&gt; value v_ReceivedPdu1 //WA#WI=861440</w:t>
            </w:r>
          </w:p>
          <w:p w14:paraId="1752F00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3CF17A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14:paraId="1ACB5D1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06BE81F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14:paraId="558C8EF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{v_ExpectedPdu2})) -&gt; value v_ReceivedPdu2 //WA#WI=861440</w:t>
            </w:r>
          </w:p>
          <w:p w14:paraId="0C554FF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14:paraId="3FEA172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14:paraId="12869A7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DFBD2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67CA9F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52D5069C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14:paraId="516B682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{v_ExpectedPdu3})) -&gt; value v_ReceivedPdu3 //WA#WI=861440</w:t>
            </w:r>
          </w:p>
          <w:p w14:paraId="2086DBE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70AF414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14:paraId="0E680D2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CD21E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00997BA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B28562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14:paraId="757E1CB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v_ExpectedPdu5)) -&gt; value v_ReceivedPdu5 //WA#WI=861440</w:t>
            </w:r>
          </w:p>
          <w:p w14:paraId="02216CB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14:paraId="5753A56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v_ReceivedPdu5.Common.TimingInfo.SubFrame;</w:t>
            </w:r>
          </w:p>
          <w:p w14:paraId="3EFE52B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B81A9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5AE0B9B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7A42924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66F288F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017DE14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5537F6F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v_ExpectedPdu4)) -&gt; value v_ReceivedPdu4 //WA#WI=861440</w:t>
            </w:r>
          </w:p>
          <w:p w14:paraId="5F0A7F4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0C2B84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v_ReceivedPdu4.Common.TimingInfo.SubFrame;</w:t>
            </w:r>
          </w:p>
          <w:p w14:paraId="3923D5E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14:paraId="2ED0F60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{v_ExpectedPdu3})) -&gt; value v_ReceivedPdu3; //WA#WI=861440</w:t>
            </w:r>
          </w:p>
          <w:p w14:paraId="217B237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14:paraId="0C0D4E0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7801D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17EA988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1DE93DC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14:paraId="17F45FA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v_ExpectedPdu6)) -&gt; value v_ReceivedPdu6 //WA#WI=861440</w:t>
            </w:r>
          </w:p>
          <w:p w14:paraId="15073BE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191CE6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14:paraId="61A83C2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E1986B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527B7E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58562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//@siclog "Step 16"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6EE1E0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PDU#5</w:t>
            </w:r>
          </w:p>
          <w:p w14:paraId="68023F1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:= 5;</w:t>
            </w:r>
          </w:p>
          <w:p w14:paraId="393A512F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49420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E76EB1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325EEC8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//The UE sends the PDCP Data PDU#5</w:t>
            </w:r>
          </w:p>
          <w:p w14:paraId="21463A3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(nr_Cell2));</w:t>
            </w:r>
          </w:p>
          <w:p w14:paraId="1E32FA8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13A79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ED075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SDU#7</w:t>
            </w:r>
          </w:p>
          <w:p w14:paraId="573FE7E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:= 7;</w:t>
            </w:r>
          </w:p>
          <w:p w14:paraId="49B06B7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:= 7;</w:t>
            </w:r>
          </w:p>
          <w:p w14:paraId="1016EF2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</w:t>
            </w:r>
          </w:p>
          <w:p w14:paraId="5AE14C82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4110EA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B3293E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21"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602BC1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a PDCP DATA PDU#7 on NR Cell 2?</w:t>
            </w:r>
          </w:p>
          <w:p w14:paraId="5A7B5F1B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FC806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6D6B0FA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550648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2E474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21");</w:t>
            </w:r>
          </w:p>
          <w:p w14:paraId="4270F7EF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2E46BD0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1008B1D4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89ACC63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9FCF8D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21A"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EA290A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(nr_Cell1); //@sic R5-190752 sic@</w:t>
            </w:r>
          </w:p>
          <w:p w14:paraId="78355625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22"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136D0D7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//The SS changes NR Cell 1 and NR Cell 2 parameters according to row "T2" in Table 7.1.3.4.1.3.1-1.</w:t>
            </w:r>
          </w:p>
          <w:p w14:paraId="1EF68446" w14:textId="77777777"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723D45CC" w14:textId="77777777" w:rsidR="001E3D37" w:rsidRPr="00DA356D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7ED651B" w14:textId="77777777" w:rsidR="00F96833" w:rsidRDefault="00F96833" w:rsidP="00F96833">
      <w:pPr>
        <w:pStyle w:val="Ttulo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8894325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C36F2" w:rsidRPr="007C36F2">
        <w:rPr>
          <w:rFonts w:cs="Arial"/>
          <w:b/>
          <w:bCs/>
          <w:color w:val="000000"/>
          <w:lang w:val="en-US" w:eastAsia="en-GB"/>
        </w:rPr>
        <w:t>f_TC_7_1_3_4_1_NR_Step25to30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14:paraId="2F6A8BEB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9D04" w14:textId="77777777" w:rsidR="00F96833" w:rsidRDefault="00F96833" w:rsidP="00ED78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84FD" w14:textId="77777777" w:rsidR="00F96833" w:rsidRPr="00CC39F9" w:rsidRDefault="0042625D" w:rsidP="00B111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2625D">
              <w:rPr>
                <w:noProof/>
              </w:rPr>
              <w:t>f_TC_7_1_3_4_1_NR_Step25to30</w:t>
            </w:r>
          </w:p>
        </w:tc>
      </w:tr>
      <w:tr w:rsidR="00F96833" w14:paraId="54EA2D7C" w14:textId="77777777" w:rsidTr="00ED78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7E14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9896" w14:textId="77777777" w:rsidR="00F03645" w:rsidRDefault="00F03645" w:rsidP="00F03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</w:p>
          <w:p w14:paraId="0CAD8BBC" w14:textId="77777777" w:rsidR="005223D8" w:rsidRDefault="005223D8" w:rsidP="00B80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Using the type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 at the steps 30 and 31</w:t>
            </w:r>
          </w:p>
          <w:p w14:paraId="78D66B95" w14:textId="77777777" w:rsidR="00F96833" w:rsidRPr="00AD4ADA" w:rsidRDefault="00F96833" w:rsidP="00937A61">
            <w:pPr>
              <w:pStyle w:val="CRCoverPage"/>
              <w:spacing w:after="0"/>
              <w:rPr>
                <w:noProof/>
              </w:rPr>
            </w:pPr>
          </w:p>
        </w:tc>
      </w:tr>
      <w:tr w:rsidR="00F96833" w14:paraId="399A1B84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DFB7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3803" w14:textId="77777777" w:rsidR="000219CE" w:rsidRDefault="000219CE" w:rsidP="00B80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 7.1.3.4.1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at steps 30 and 31</w:t>
            </w:r>
          </w:p>
          <w:p w14:paraId="2EEF9E56" w14:textId="77777777" w:rsidR="00F96833" w:rsidRPr="00A72665" w:rsidRDefault="00F96833" w:rsidP="002A0A6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F96833" w14:paraId="7ACBAE87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5B5C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D267" w14:textId="77777777" w:rsidR="00F96833" w:rsidRPr="00CC39F9" w:rsidRDefault="007E0E30" w:rsidP="00ED788A">
            <w:pPr>
              <w:spacing w:after="0"/>
              <w:rPr>
                <w:rFonts w:ascii="Arial" w:hAnsi="Arial" w:cs="Arial"/>
                <w:lang w:eastAsia="en-GB"/>
              </w:rPr>
            </w:pPr>
            <w:r w:rsidRPr="007E0E30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7E0E30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7E0E30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F96833" w14:paraId="5D63FF88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6DA5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55D6" w14:textId="47D51D95" w:rsidR="00F96833" w:rsidRDefault="008B54A7" w:rsidP="00ED788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Accepted. </w:t>
            </w:r>
            <w:r w:rsidR="00EA058B">
              <w:rPr>
                <w:rFonts w:ascii="Arial" w:hAnsi="Arial"/>
                <w:highlight w:val="cyan"/>
                <w:lang w:eastAsia="zh-CN"/>
              </w:rPr>
              <w:t xml:space="preserve">Implemented by </w:t>
            </w:r>
            <w:r w:rsidR="00EA058B" w:rsidRPr="00EA058B">
              <w:rPr>
                <w:rFonts w:ascii="Arial" w:hAnsi="Arial"/>
                <w:highlight w:val="cyan"/>
                <w:lang w:eastAsia="zh-CN"/>
              </w:rPr>
              <w:t>R5s210719</w:t>
            </w:r>
          </w:p>
        </w:tc>
      </w:tr>
    </w:tbl>
    <w:p w14:paraId="604EE9EF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14:paraId="4E715462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3A5718CD" w14:textId="77777777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164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function f_TC_7_1_3_4_1_NR_Step25to30(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14:paraId="79C6AA75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8656B2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1DB8BED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7CE45D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51A377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F90AB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1CB2F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0ABF8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14:paraId="0B62FD1C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14:paraId="6F94C4D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14:paraId="394FF8EB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4C0D2B9B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304ECA27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59AE02C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AD402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:= 5.0;</w:t>
            </w:r>
          </w:p>
          <w:p w14:paraId="2882999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54B2101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for ENDC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is not received,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jut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one UL Grant is assigned (112 bits)for STATUS PDU</w:t>
            </w:r>
          </w:p>
          <w:p w14:paraId="1E3DF377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For NR5GC,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is received, 2 Grants (2x112 bits)are assigned, one for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and one for STATUS PDU</w:t>
            </w:r>
          </w:p>
          <w:p w14:paraId="49B1D66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679F8E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24"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4F1341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UL grant during the Random Access procedure on NR Cell 1 to allow the UE to send only PDCP status report.</w:t>
            </w:r>
          </w:p>
          <w:p w14:paraId="04A2942F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= 10 octets</w:t>
            </w:r>
          </w:p>
          <w:p w14:paraId="6C1B944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(112,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 //@sic R5-198906 sic@</w:t>
            </w:r>
          </w:p>
          <w:p w14:paraId="79156E3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46332EB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3495105B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if (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) {  // if NR5GC start a periodic grant to receive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and PDCP STATUS REPORT @sic R5s210282 sic@</w:t>
            </w:r>
          </w:p>
          <w:p w14:paraId="55A14B0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27C8087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 else {  // if ENDC</w:t>
            </w:r>
          </w:p>
          <w:p w14:paraId="3FF96432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 20, 1);</w:t>
            </w:r>
          </w:p>
          <w:p w14:paraId="5D85970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FF983F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80854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 {//@sic R5s210032 sic@</w:t>
            </w:r>
          </w:p>
          <w:p w14:paraId="4D85A6D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//EXCEPTION: Steps 25 and 26 can occur in any order. (Note 7)</w:t>
            </w:r>
          </w:p>
          <w:p w14:paraId="1B5E9333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{//@sic R5s201484 sic@</w:t>
            </w:r>
          </w:p>
          <w:p w14:paraId="1641C021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25"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74791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UE transmits a NR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message.(Note 4)</w:t>
            </w:r>
          </w:p>
          <w:p w14:paraId="56567605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cr_38508_RRCReconfigurationComplete)){}</w:t>
            </w:r>
          </w:p>
          <w:p w14:paraId="4DFA71A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E7440D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26"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2A708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//Does the UE send PDCP Control PDUs via RLC-AM RB with the following content to the SS:</w:t>
            </w:r>
          </w:p>
          <w:p w14:paraId="012BC1A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//D/C field = 0 (PDCP control PDU) and PDU Type =000, FMC field = 5?</w:t>
            </w:r>
          </w:p>
          <w:p w14:paraId="06B14957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5A573305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4D36CC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//@sic R5s190844 sic@</w:t>
            </w:r>
          </w:p>
          <w:p w14:paraId="533C088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</w:t>
            </w:r>
          </w:p>
          <w:p w14:paraId="411FE36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(6,'80'O)})){}</w:t>
            </w:r>
          </w:p>
          <w:p w14:paraId="7F63E7B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BE517F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E49372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9D5879F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FC097EF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A917602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0968D77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26"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1E8E3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//Does the UE send PDCP Control PDUs via RLC-AM RB with the following content to the SS:</w:t>
            </w:r>
          </w:p>
          <w:p w14:paraId="2D422D8B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//D/C field = 0 (PDCP control PDU) and PDU Type =000, FMC field = 5?</w:t>
            </w:r>
          </w:p>
          <w:p w14:paraId="5EDA005D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6C4CEBF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04559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//@sic R5s190844 sic@</w:t>
            </w:r>
          </w:p>
          <w:p w14:paraId="67536D6C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</w:t>
            </w:r>
          </w:p>
          <w:p w14:paraId="0699A89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(6,'80'O)}));</w:t>
            </w:r>
          </w:p>
          <w:p w14:paraId="4FE59952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37D14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6647F9D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){ //@sic R5-204363 sic@</w:t>
            </w:r>
          </w:p>
          <w:p w14:paraId="2880765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(nr_Cell1);    // @sic R5s210282 sic@</w:t>
            </w:r>
          </w:p>
          <w:p w14:paraId="6347B17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(nr_Cell2)); //@sic R5s200690 sic@</w:t>
            </w:r>
          </w:p>
          <w:p w14:paraId="506F998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64621A4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296D2C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27"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F213D51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//The SS generates a PDCP status report message and sends it to UE: D/C field = 0 (PDCP control PDU) and PDU Type =000, FMC field = 6 on NR Cell 1.</w:t>
            </w:r>
          </w:p>
          <w:p w14:paraId="093A0D2B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cas_NR_DRB_COMMON_REQ_PDCP_PDUList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(nr_Cell1,</w:t>
            </w:r>
          </w:p>
          <w:p w14:paraId="1317DBB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543AE5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14:paraId="5B64270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cs_NR_PDCP_STATUS_REPORT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(6)}));</w:t>
            </w:r>
          </w:p>
          <w:p w14:paraId="2C39139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14:paraId="24B1C44D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C4912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0103B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the UL default grant transmission.</w:t>
            </w:r>
          </w:p>
          <w:p w14:paraId="73F97EE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586D09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FE0FB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28A"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0AEDDC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PDU#5</w:t>
            </w:r>
          </w:p>
          <w:p w14:paraId="3F7E77B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:= 5;</w:t>
            </w:r>
          </w:p>
          <w:p w14:paraId="71C30383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 //@sic R5-190752 sic@</w:t>
            </w:r>
          </w:p>
          <w:p w14:paraId="616AB19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2C21E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28B"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1DADA1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PDCP Data PDU via RLC-AM RB with the following content back to the SS?</w:t>
            </w:r>
          </w:p>
          <w:p w14:paraId="229AC5FE" w14:textId="77777777" w:rsidR="00B175B1" w:rsidRPr="00B407CF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07CF">
              <w:rPr>
                <w:rFonts w:ascii="Courier New" w:hAnsi="Courier New" w:cs="Courier New"/>
                <w:color w:val="000000"/>
                <w:lang w:val="de-DE" w:eastAsia="de-DE"/>
              </w:rPr>
              <w:t>t_Wait.start; //@sic R5-190752 sic@</w:t>
            </w:r>
          </w:p>
          <w:p w14:paraId="26AA663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14:paraId="721FDD4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B79382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6BE2C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(nr_Cell1)))) {</w:t>
            </w:r>
          </w:p>
          <w:p w14:paraId="39E6842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6923BC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(__FILE__, __LINE__, "Step 28B");</w:t>
            </w:r>
          </w:p>
          <w:p w14:paraId="6B8CD363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49672FB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6AC5BDF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15316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1413E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29"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4C7191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SDU#6</w:t>
            </w:r>
          </w:p>
          <w:p w14:paraId="5BAD89B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:= 6;</w:t>
            </w:r>
          </w:p>
          <w:p w14:paraId="2B87FFC1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:= 6;</w:t>
            </w:r>
          </w:p>
          <w:p w14:paraId="1B6B484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C0E2B2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BC5C01F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//@siclog "Steps 30 - 31"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68500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14:paraId="68D33CF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//Note: Data is previously received packet in PDCP Data PDU#6.(Note 9)</w:t>
            </w:r>
          </w:p>
          <w:p w14:paraId="0AD6A574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14:paraId="6795FED2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//Note: Data is previously received packet in PDCP Data PDU#7(Note 9).</w:t>
            </w:r>
          </w:p>
          <w:p w14:paraId="005DBA86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 sic@</w:t>
            </w:r>
          </w:p>
          <w:p w14:paraId="26C9604D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680379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14:paraId="4FE1D7B3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261CD62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14:paraId="3B51689F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(v_ExpectedPdu1,v_ExpectedPdu2);</w:t>
            </w:r>
          </w:p>
          <w:p w14:paraId="3D27614C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CC69AB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EFE7C6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03F7F0A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14:paraId="59D84A80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9AEF8CD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14:paraId="288BA452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14:paraId="102B9B15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v_ReceivedPdu2;</w:t>
            </w:r>
          </w:p>
          <w:p w14:paraId="73E93E6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14:paraId="560CFEF1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9D3C7E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(__FILE__, __LINE__, "Steps 30-31");</w:t>
            </w:r>
          </w:p>
          <w:p w14:paraId="6A26788D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EB9DB3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4A0DCC1F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14:paraId="0E5C90EA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03017B5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(__FILE__, __LINE__, "Steps 30-31");</w:t>
            </w:r>
          </w:p>
          <w:p w14:paraId="200A4529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50BF788" w14:textId="77777777"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23FABD" w14:textId="77777777" w:rsidR="00F96833" w:rsidRPr="00722896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A5F38EE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14:paraId="7217CEBC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50FCCE65" w14:textId="77777777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F0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function f_TC_7_1_3_4_1_NR_Step25to30(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14:paraId="6EDF803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F45DC4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062048AB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90766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1C172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B2028C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188F9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49B925" w14:textId="77777777"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v_ExpectedPdu1; //WA#WI=861440</w:t>
            </w:r>
          </w:p>
          <w:p w14:paraId="0850B54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v_ExpectedPdu2; //WA#WI=861440</w:t>
            </w:r>
          </w:p>
          <w:p w14:paraId="1B465F46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14:paraId="75C1C00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24F1480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5764185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3605BFFB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A2D0E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:= 5.0;</w:t>
            </w:r>
          </w:p>
          <w:p w14:paraId="223439A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893B2EC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for ENDC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is not received,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jut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one UL Grant is assigned (112 bits)for STATUS PDU</w:t>
            </w:r>
          </w:p>
          <w:p w14:paraId="6543F4F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For NR5GC,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is received, 2 Grants (2x112 bits)are assigned, one for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and one for STATUS PDU</w:t>
            </w:r>
          </w:p>
          <w:p w14:paraId="7B1A1493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29451F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24"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199FFC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UL grant during the Random Access procedure on NR Cell 1 to allow the UE to send only PDCP status report.</w:t>
            </w:r>
          </w:p>
          <w:p w14:paraId="151B814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= 10 octets</w:t>
            </w:r>
          </w:p>
          <w:p w14:paraId="5B3B6F03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(112,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 //@sic R5-198906 sic@</w:t>
            </w:r>
          </w:p>
          <w:p w14:paraId="121EA75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3D06D254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49BFC7EB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if (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) {  // if NR5GC start a periodic grant to receive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and PDCP STATUS REPORT @sic R5s210282 sic@</w:t>
            </w:r>
          </w:p>
          <w:p w14:paraId="5D654F5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12A0EB8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 else {  // if ENDC</w:t>
            </w:r>
          </w:p>
          <w:p w14:paraId="4278AC14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 20, 1);</w:t>
            </w:r>
          </w:p>
          <w:p w14:paraId="2A6E55C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5DD9D5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E9071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 {//@sic R5s210032 sic@</w:t>
            </w:r>
          </w:p>
          <w:p w14:paraId="63C1CEF3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//EXCEPTION: Steps 25 and 26 can occur in any order. (Note 7)</w:t>
            </w:r>
          </w:p>
          <w:p w14:paraId="1D2D391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{//@sic R5s201484 sic@</w:t>
            </w:r>
          </w:p>
          <w:p w14:paraId="6AF3042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25"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F38193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UE transmits a NR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message.(Note 4)</w:t>
            </w:r>
          </w:p>
          <w:p w14:paraId="23BE8E70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cr_38508_RRCReconfigurationComplete)){}</w:t>
            </w:r>
          </w:p>
          <w:p w14:paraId="606B34B4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D1CB50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26"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718173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//Does the UE send PDCP Control PDUs via RLC-AM RB with the following content to the SS:</w:t>
            </w:r>
          </w:p>
          <w:p w14:paraId="3F7FD3E5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//D/C field = 0 (PDCP control PDU) and PDU Type =000, FMC field = 5?</w:t>
            </w:r>
          </w:p>
          <w:p w14:paraId="25F0DE1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248519C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39F58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(nr_Cell1), //@sic R5s190844 sic@</w:t>
            </w:r>
          </w:p>
          <w:p w14:paraId="478E066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</w:t>
            </w:r>
          </w:p>
          <w:p w14:paraId="2E9871A4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{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(6,'80'O)})){}</w:t>
            </w:r>
          </w:p>
          <w:p w14:paraId="294C5A5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32E3E4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85DA0A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AEA20FB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13001AFF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6186C00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71F3FAC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26"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E8F97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//Does the UE send PDCP Control PDUs via RLC-AM RB with the following content to the SS:</w:t>
            </w:r>
          </w:p>
          <w:p w14:paraId="7FB71B3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//D/C field = 0 (PDCP control PDU) and PDU Type =000, FMC field = 5?</w:t>
            </w:r>
          </w:p>
          <w:p w14:paraId="2E9C677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13A59E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980806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(nr_Cell1), //@sic R5s190844 sic@</w:t>
            </w:r>
          </w:p>
          <w:p w14:paraId="4178B9D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</w:t>
            </w:r>
          </w:p>
          <w:p w14:paraId="4F7EBAC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{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(6,'80'O)}));</w:t>
            </w:r>
          </w:p>
          <w:p w14:paraId="4BD07BA6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2465D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76407C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){ //@sic R5-204363 sic@</w:t>
            </w:r>
          </w:p>
          <w:p w14:paraId="638C38BC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(nr_Cell1);    // @sic R5s210282 sic@</w:t>
            </w:r>
          </w:p>
          <w:p w14:paraId="1569686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(nr_Cell2)); //@sic R5s200690 sic@</w:t>
            </w:r>
          </w:p>
          <w:p w14:paraId="07D704AC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5EDAF860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177561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27"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2D7FD3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//The SS generates a PDCP status report message and sends it to UE: D/C field = 0 (PDCP control PDU) and PDU Type =000, FMC field = 6 on NR Cell 1.</w:t>
            </w:r>
          </w:p>
          <w:p w14:paraId="2E8D9D9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cas_NR_DRB_COMMON_REQ_PDCP_PDUList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(nr_Cell1,</w:t>
            </w:r>
          </w:p>
          <w:p w14:paraId="09E37ED4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853DBD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14:paraId="4D9E7ABD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{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cs_NR_PDCP_STATUS_REPORT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(6)}));</w:t>
            </w:r>
          </w:p>
          <w:p w14:paraId="53D780E5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14:paraId="0D78C20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B89BDF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140BA9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the UL default grant transmission.</w:t>
            </w:r>
          </w:p>
          <w:p w14:paraId="2B43010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48A6E83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BE733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28A"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55E7A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PDU#5</w:t>
            </w:r>
          </w:p>
          <w:p w14:paraId="20A3FA9C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:= 5;</w:t>
            </w:r>
          </w:p>
          <w:p w14:paraId="4DD1F475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 //@sic R5-190752 sic@</w:t>
            </w:r>
          </w:p>
          <w:p w14:paraId="0A9C18C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6F4FD4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28B"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56411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PDCP Data PDU via RLC-AM RB with the following content back to the SS?</w:t>
            </w:r>
          </w:p>
          <w:p w14:paraId="760B2D32" w14:textId="77777777" w:rsidR="00B407CF" w:rsidRPr="001423DB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423DB">
              <w:rPr>
                <w:rFonts w:ascii="Courier New" w:hAnsi="Courier New" w:cs="Courier New"/>
                <w:color w:val="000000"/>
                <w:lang w:val="de-DE" w:eastAsia="de-DE"/>
              </w:rPr>
              <w:t>t_Wait.start; //@sic R5-190752 sic@</w:t>
            </w:r>
          </w:p>
          <w:p w14:paraId="25D1D95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23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14:paraId="7E8ABF8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2BE2ACB5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086F9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(nr_Cell1)))) {</w:t>
            </w:r>
          </w:p>
          <w:p w14:paraId="08AE243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B101F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(__FILE__, __LINE__, "Step 28B");</w:t>
            </w:r>
          </w:p>
          <w:p w14:paraId="70A5375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492A46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4AE78A4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B0D79B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4C1AEB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29"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B17965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SDU#6</w:t>
            </w:r>
          </w:p>
          <w:p w14:paraId="0B8AF13C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:= 6;</w:t>
            </w:r>
          </w:p>
          <w:p w14:paraId="6C55409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:= 6;</w:t>
            </w:r>
          </w:p>
          <w:p w14:paraId="1D9BF11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7CF286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E70B921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"Steps 30 - 31"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7ACE2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14:paraId="2344851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//Note: Data is previously received packet in PDCP Data PDU#6.(Note 9)</w:t>
            </w:r>
          </w:p>
          <w:p w14:paraId="16B3918A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14:paraId="01E3131C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//Note: Data is previously received packet in PDCP Data PDU#7(Note 9).</w:t>
            </w:r>
          </w:p>
          <w:p w14:paraId="7F60C095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 sic@</w:t>
            </w:r>
          </w:p>
          <w:p w14:paraId="3DC902CD" w14:textId="77777777"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v_ExpectedPdu1:=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14:paraId="637D47D0" w14:textId="77777777"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14:paraId="5838F27E" w14:textId="77777777"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v_ExpectedPdu2:=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14:paraId="1BBBB640" w14:textId="77777777"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14:paraId="0B4B6D00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v_ExpectedPdu3:= {v_ExpectedPdu1,v_ExpectedPdu2}; //WA#WI=861440</w:t>
            </w:r>
          </w:p>
          <w:p w14:paraId="67A151D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CEACAF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3DC372CB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0E179896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{v_ExpectedPdu1})) -&gt; value v_ReceivedPdu1 //WA#WI=861440</w:t>
            </w:r>
          </w:p>
          <w:p w14:paraId="3A4566D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{</w:t>
            </w:r>
          </w:p>
          <w:p w14:paraId="13882B3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14:paraId="69EEAB4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14:paraId="042DBBE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{v_ExpectedPdu2})) -&gt; value v_ReceivedPdu2; //WA#WI=861440</w:t>
            </w:r>
          </w:p>
          <w:p w14:paraId="698D6E98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14:paraId="71D89E79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447F52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(__FILE__, __LINE__, "Steps 30-31");</w:t>
            </w:r>
          </w:p>
          <w:p w14:paraId="44D52DE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14ECAD7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06C85E5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14:paraId="4FD901D5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3281F5F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(__FILE__, __LINE__, "Steps 30-31");</w:t>
            </w:r>
          </w:p>
          <w:p w14:paraId="454854EE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2EF0B00" w14:textId="77777777"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85BEFE" w14:textId="77777777" w:rsidR="00F96833" w:rsidRPr="00DA356D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0954D7"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0D86EB69" w14:textId="77777777" w:rsidR="00F96833" w:rsidRDefault="00F96833" w:rsidP="00F96833">
      <w:pPr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70E2E" w14:textId="77777777" w:rsidR="00710F9F" w:rsidRDefault="00710F9F">
      <w:r>
        <w:separator/>
      </w:r>
    </w:p>
  </w:endnote>
  <w:endnote w:type="continuationSeparator" w:id="0">
    <w:p w14:paraId="74B64BE6" w14:textId="77777777" w:rsidR="00710F9F" w:rsidRDefault="0071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C606C" w14:textId="77777777" w:rsidR="00710F9F" w:rsidRDefault="00710F9F">
      <w:r>
        <w:separator/>
      </w:r>
    </w:p>
  </w:footnote>
  <w:footnote w:type="continuationSeparator" w:id="0">
    <w:p w14:paraId="4BB3A4B6" w14:textId="77777777" w:rsidR="00710F9F" w:rsidRDefault="00710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78CE" w14:textId="77777777" w:rsidR="00912ED3" w:rsidRDefault="00912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B05A8" w14:textId="77777777" w:rsidR="00912ED3" w:rsidRDefault="00912ED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8F319" w14:textId="77777777" w:rsidR="00912ED3" w:rsidRDefault="00912ED3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400B" w14:textId="77777777" w:rsidR="00912ED3" w:rsidRDefault="00912E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A20A3A"/>
    <w:multiLevelType w:val="hybridMultilevel"/>
    <w:tmpl w:val="A4D4DC1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15"/>
  </w:num>
  <w:num w:numId="6">
    <w:abstractNumId w:val="24"/>
  </w:num>
  <w:num w:numId="7">
    <w:abstractNumId w:val="34"/>
  </w:num>
  <w:num w:numId="8">
    <w:abstractNumId w:val="12"/>
  </w:num>
  <w:num w:numId="9">
    <w:abstractNumId w:val="21"/>
  </w:num>
  <w:num w:numId="10">
    <w:abstractNumId w:val="40"/>
  </w:num>
  <w:num w:numId="11">
    <w:abstractNumId w:val="16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2"/>
  </w:num>
  <w:num w:numId="17">
    <w:abstractNumId w:val="10"/>
  </w:num>
  <w:num w:numId="18">
    <w:abstractNumId w:val="26"/>
  </w:num>
  <w:num w:numId="19">
    <w:abstractNumId w:val="39"/>
  </w:num>
  <w:num w:numId="20">
    <w:abstractNumId w:val="33"/>
  </w:num>
  <w:num w:numId="21">
    <w:abstractNumId w:val="14"/>
  </w:num>
  <w:num w:numId="22">
    <w:abstractNumId w:val="28"/>
  </w:num>
  <w:num w:numId="23">
    <w:abstractNumId w:val="31"/>
  </w:num>
  <w:num w:numId="24">
    <w:abstractNumId w:val="18"/>
  </w:num>
  <w:num w:numId="25">
    <w:abstractNumId w:val="30"/>
  </w:num>
  <w:num w:numId="26">
    <w:abstractNumId w:val="5"/>
  </w:num>
  <w:num w:numId="27">
    <w:abstractNumId w:val="7"/>
  </w:num>
  <w:num w:numId="28">
    <w:abstractNumId w:val="27"/>
  </w:num>
  <w:num w:numId="29">
    <w:abstractNumId w:val="17"/>
  </w:num>
  <w:num w:numId="30">
    <w:abstractNumId w:val="8"/>
  </w:num>
  <w:num w:numId="31">
    <w:abstractNumId w:val="38"/>
  </w:num>
  <w:num w:numId="32">
    <w:abstractNumId w:val="36"/>
  </w:num>
  <w:num w:numId="33">
    <w:abstractNumId w:val="32"/>
  </w:num>
  <w:num w:numId="34">
    <w:abstractNumId w:val="20"/>
  </w:num>
  <w:num w:numId="35">
    <w:abstractNumId w:val="37"/>
  </w:num>
  <w:num w:numId="36">
    <w:abstractNumId w:val="29"/>
  </w:num>
  <w:num w:numId="37">
    <w:abstractNumId w:val="6"/>
  </w:num>
  <w:num w:numId="38">
    <w:abstractNumId w:val="3"/>
  </w:num>
  <w:num w:numId="39">
    <w:abstractNumId w:val="1"/>
  </w:num>
  <w:num w:numId="40">
    <w:abstractNumId w:val="35"/>
  </w:num>
  <w:num w:numId="41">
    <w:abstractNumId w:val="11"/>
  </w:num>
  <w:num w:numId="42">
    <w:abstractNumId w:val="9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14FA"/>
    <w:rsid w:val="000219CE"/>
    <w:rsid w:val="00022E4A"/>
    <w:rsid w:val="00024866"/>
    <w:rsid w:val="00031A51"/>
    <w:rsid w:val="0003629C"/>
    <w:rsid w:val="00036FE7"/>
    <w:rsid w:val="00042E7D"/>
    <w:rsid w:val="0005014E"/>
    <w:rsid w:val="00051BC3"/>
    <w:rsid w:val="00054E62"/>
    <w:rsid w:val="00057DBD"/>
    <w:rsid w:val="000614B3"/>
    <w:rsid w:val="0006562C"/>
    <w:rsid w:val="000660F3"/>
    <w:rsid w:val="00074218"/>
    <w:rsid w:val="000749BF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2BD3"/>
    <w:rsid w:val="000D40AB"/>
    <w:rsid w:val="000E681E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23DB"/>
    <w:rsid w:val="00145D43"/>
    <w:rsid w:val="001467D7"/>
    <w:rsid w:val="00146DCF"/>
    <w:rsid w:val="00150799"/>
    <w:rsid w:val="00155AF0"/>
    <w:rsid w:val="00164CFC"/>
    <w:rsid w:val="00173835"/>
    <w:rsid w:val="001748D6"/>
    <w:rsid w:val="00176764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52F0"/>
    <w:rsid w:val="001B7A65"/>
    <w:rsid w:val="001C5C2A"/>
    <w:rsid w:val="001D22EC"/>
    <w:rsid w:val="001D4A33"/>
    <w:rsid w:val="001E3D37"/>
    <w:rsid w:val="001E41F3"/>
    <w:rsid w:val="001F1817"/>
    <w:rsid w:val="001F406A"/>
    <w:rsid w:val="00200CF3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0A67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01946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3163D"/>
    <w:rsid w:val="00433730"/>
    <w:rsid w:val="0043576E"/>
    <w:rsid w:val="00435B12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56A7"/>
    <w:rsid w:val="004D455F"/>
    <w:rsid w:val="004D5164"/>
    <w:rsid w:val="004D575F"/>
    <w:rsid w:val="004F0155"/>
    <w:rsid w:val="004F661B"/>
    <w:rsid w:val="005012C1"/>
    <w:rsid w:val="005045C7"/>
    <w:rsid w:val="0050517D"/>
    <w:rsid w:val="005105E0"/>
    <w:rsid w:val="0051196A"/>
    <w:rsid w:val="005135A1"/>
    <w:rsid w:val="0051580D"/>
    <w:rsid w:val="005223D8"/>
    <w:rsid w:val="005279F5"/>
    <w:rsid w:val="00532891"/>
    <w:rsid w:val="00532EAB"/>
    <w:rsid w:val="0053550D"/>
    <w:rsid w:val="0054198B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301A"/>
    <w:rsid w:val="00596753"/>
    <w:rsid w:val="005A6679"/>
    <w:rsid w:val="005B4127"/>
    <w:rsid w:val="005B7AC3"/>
    <w:rsid w:val="005D07BE"/>
    <w:rsid w:val="005D27CA"/>
    <w:rsid w:val="005D2B14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952"/>
    <w:rsid w:val="006F7B09"/>
    <w:rsid w:val="00704829"/>
    <w:rsid w:val="00705157"/>
    <w:rsid w:val="007056A2"/>
    <w:rsid w:val="007101ED"/>
    <w:rsid w:val="007101FB"/>
    <w:rsid w:val="00710F9F"/>
    <w:rsid w:val="0071228D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4458"/>
    <w:rsid w:val="007A73E5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B54A7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845"/>
    <w:rsid w:val="00907B05"/>
    <w:rsid w:val="0091261A"/>
    <w:rsid w:val="00912ED3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73015"/>
    <w:rsid w:val="00974F0C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6561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AF3B0B"/>
    <w:rsid w:val="00B05D84"/>
    <w:rsid w:val="00B10E9C"/>
    <w:rsid w:val="00B111F9"/>
    <w:rsid w:val="00B14250"/>
    <w:rsid w:val="00B14E1C"/>
    <w:rsid w:val="00B175B1"/>
    <w:rsid w:val="00B17EC1"/>
    <w:rsid w:val="00B258BB"/>
    <w:rsid w:val="00B3074E"/>
    <w:rsid w:val="00B30D15"/>
    <w:rsid w:val="00B407CF"/>
    <w:rsid w:val="00B421C5"/>
    <w:rsid w:val="00B51BA6"/>
    <w:rsid w:val="00B52828"/>
    <w:rsid w:val="00B5725C"/>
    <w:rsid w:val="00B67B97"/>
    <w:rsid w:val="00B7159F"/>
    <w:rsid w:val="00B7315D"/>
    <w:rsid w:val="00B75E77"/>
    <w:rsid w:val="00B76E16"/>
    <w:rsid w:val="00B80A5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271E"/>
    <w:rsid w:val="00BF53F2"/>
    <w:rsid w:val="00BF60DF"/>
    <w:rsid w:val="00C01A4C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07CA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4DC1"/>
    <w:rsid w:val="00D05437"/>
    <w:rsid w:val="00D06D51"/>
    <w:rsid w:val="00D1100C"/>
    <w:rsid w:val="00D17487"/>
    <w:rsid w:val="00D224E8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0031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058B"/>
    <w:rsid w:val="00EA442A"/>
    <w:rsid w:val="00EA6BD9"/>
    <w:rsid w:val="00EA73DF"/>
    <w:rsid w:val="00EA7D1D"/>
    <w:rsid w:val="00EA7E97"/>
    <w:rsid w:val="00EB09B7"/>
    <w:rsid w:val="00EB0DD2"/>
    <w:rsid w:val="00EB40F5"/>
    <w:rsid w:val="00EB5C86"/>
    <w:rsid w:val="00EB6B8A"/>
    <w:rsid w:val="00EC13C0"/>
    <w:rsid w:val="00EC24A6"/>
    <w:rsid w:val="00EC34D8"/>
    <w:rsid w:val="00EC51B2"/>
    <w:rsid w:val="00ED1341"/>
    <w:rsid w:val="00ED788A"/>
    <w:rsid w:val="00EE01F9"/>
    <w:rsid w:val="00EE16C4"/>
    <w:rsid w:val="00EE6CB4"/>
    <w:rsid w:val="00EE7D7C"/>
    <w:rsid w:val="00EF2028"/>
    <w:rsid w:val="00EF423E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324F8"/>
    <w:rsid w:val="00F43D5E"/>
    <w:rsid w:val="00F44707"/>
    <w:rsid w:val="00F510C9"/>
    <w:rsid w:val="00F530A0"/>
    <w:rsid w:val="00F547AE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E0C37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FC117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E864D-F731-4AE7-9C2C-F17CECDB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20</Pages>
  <Words>6408</Words>
  <Characters>35245</Characters>
  <Application>Microsoft Office Word</Application>
  <DocSecurity>0</DocSecurity>
  <Lines>293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6</cp:revision>
  <cp:lastPrinted>1900-01-01T00:00:00Z</cp:lastPrinted>
  <dcterms:created xsi:type="dcterms:W3CDTF">2021-08-06T07:10:00Z</dcterms:created>
  <dcterms:modified xsi:type="dcterms:W3CDTF">2021-08-06T07:16:00Z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