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0F591" w14:textId="77777777" w:rsidR="00897715" w:rsidRDefault="00897715" w:rsidP="008977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2E13">
        <w:fldChar w:fldCharType="begin"/>
      </w:r>
      <w:r w:rsidR="000D2E13">
        <w:instrText xml:space="preserve"> DOCPROPERTY  TSG/WGRef  \* MERGEFORMAT </w:instrText>
      </w:r>
      <w:r w:rsidR="000D2E13">
        <w:fldChar w:fldCharType="separate"/>
      </w:r>
      <w:r>
        <w:rPr>
          <w:b/>
          <w:noProof/>
          <w:sz w:val="24"/>
        </w:rPr>
        <w:t>RAN5</w:t>
      </w:r>
      <w:r w:rsidR="000D2E1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D2E13">
        <w:fldChar w:fldCharType="begin"/>
      </w:r>
      <w:r w:rsidR="000D2E13">
        <w:instrText xml:space="preserve"> DOCPROPERTY  MtgSeq  \* MERGEFORMAT </w:instrText>
      </w:r>
      <w:r w:rsidR="000D2E13">
        <w:fldChar w:fldCharType="separate"/>
      </w:r>
      <w:r w:rsidRPr="00EB09B7">
        <w:rPr>
          <w:b/>
          <w:noProof/>
          <w:sz w:val="24"/>
        </w:rPr>
        <w:t>2021</w:t>
      </w:r>
      <w:r w:rsidR="000D2E13">
        <w:rPr>
          <w:b/>
          <w:noProof/>
          <w:sz w:val="24"/>
        </w:rPr>
        <w:fldChar w:fldCharType="end"/>
      </w:r>
      <w:r w:rsidR="000D2E13">
        <w:fldChar w:fldCharType="begin"/>
      </w:r>
      <w:r w:rsidR="000D2E13">
        <w:instrText xml:space="preserve"> DOCPROPERTY  MtgTitle  \* MERGEFORMAT </w:instrText>
      </w:r>
      <w:r w:rsidR="000D2E13">
        <w:fldChar w:fldCharType="separate"/>
      </w:r>
      <w:r>
        <w:rPr>
          <w:b/>
          <w:noProof/>
          <w:sz w:val="24"/>
        </w:rPr>
        <w:t>-TTCN email</w:t>
      </w:r>
      <w:r w:rsidR="000D2E1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D2E13">
        <w:fldChar w:fldCharType="begin"/>
      </w:r>
      <w:r w:rsidR="000D2E13">
        <w:instrText xml:space="preserve"> DOCPROPERTY  Tdoc#  \* MERGEFORMAT </w:instrText>
      </w:r>
      <w:r w:rsidR="000D2E13">
        <w:fldChar w:fldCharType="separate"/>
      </w:r>
      <w:r w:rsidRPr="00E13F3D">
        <w:rPr>
          <w:b/>
          <w:i/>
          <w:noProof/>
          <w:sz w:val="28"/>
        </w:rPr>
        <w:t>R5s210815</w:t>
      </w:r>
      <w:r w:rsidR="000D2E13">
        <w:rPr>
          <w:b/>
          <w:i/>
          <w:noProof/>
          <w:sz w:val="28"/>
        </w:rPr>
        <w:fldChar w:fldCharType="end"/>
      </w:r>
    </w:p>
    <w:p w14:paraId="2289ABB7" w14:textId="77777777" w:rsidR="00897715" w:rsidRDefault="000D2E13" w:rsidP="0089771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771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97715">
        <w:rPr>
          <w:b/>
          <w:noProof/>
          <w:sz w:val="24"/>
        </w:rPr>
        <w:t xml:space="preserve">, </w:t>
      </w:r>
      <w:r w:rsidR="00897715">
        <w:fldChar w:fldCharType="begin"/>
      </w:r>
      <w:r w:rsidR="00897715">
        <w:instrText xml:space="preserve"> DOCPROPERTY  Country  \* MERGEFORMAT </w:instrText>
      </w:r>
      <w:r w:rsidR="00897715">
        <w:fldChar w:fldCharType="end"/>
      </w:r>
      <w:r w:rsidR="0089771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9771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89771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9771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715" w14:paraId="45B4B7A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D4C4C" w14:textId="77777777" w:rsidR="00897715" w:rsidRDefault="00897715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97715" w14:paraId="4B1DA27A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67CC7" w14:textId="77777777" w:rsidR="00897715" w:rsidRDefault="00897715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7715" w14:paraId="4EFBAF2B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F0766" w14:textId="77777777" w:rsidR="00897715" w:rsidRDefault="00897715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715" w14:paraId="3F3C0D70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287BD9AB" w14:textId="77777777" w:rsidR="00897715" w:rsidRDefault="00897715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5A2ED1" w14:textId="77777777" w:rsidR="00897715" w:rsidRPr="00410371" w:rsidRDefault="000D2E13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97715"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C2DC85" w14:textId="77777777" w:rsidR="00897715" w:rsidRDefault="00897715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2B6ED" w14:textId="77777777" w:rsidR="00897715" w:rsidRPr="00410371" w:rsidRDefault="000D2E13" w:rsidP="0076178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97715" w:rsidRPr="00410371">
              <w:rPr>
                <w:b/>
                <w:noProof/>
                <w:sz w:val="28"/>
              </w:rPr>
              <w:t>0732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808F6A" w14:textId="77777777" w:rsidR="00897715" w:rsidRDefault="00897715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0AD64F" w14:textId="77777777" w:rsidR="00897715" w:rsidRPr="00410371" w:rsidRDefault="000D2E13" w:rsidP="007617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771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ACC77D5" w14:textId="77777777" w:rsidR="00897715" w:rsidRDefault="00897715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1DE5C5" w14:textId="77777777" w:rsidR="00897715" w:rsidRPr="00410371" w:rsidRDefault="000D2E13" w:rsidP="007617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97715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483AA" w14:textId="77777777" w:rsidR="00897715" w:rsidRDefault="00897715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897715" w14:paraId="0B200B2A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C651D" w14:textId="77777777" w:rsidR="00897715" w:rsidRDefault="00897715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897715" w14:paraId="5D6F56EE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590706" w14:textId="77777777" w:rsidR="00897715" w:rsidRPr="00F25D98" w:rsidRDefault="00897715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7715" w14:paraId="6C0FE96A" w14:textId="77777777" w:rsidTr="00761781">
        <w:tc>
          <w:tcPr>
            <w:tcW w:w="9641" w:type="dxa"/>
            <w:gridSpan w:val="9"/>
          </w:tcPr>
          <w:p w14:paraId="1366DBEE" w14:textId="77777777" w:rsidR="00897715" w:rsidRDefault="00897715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A6AF0" w14:textId="77777777" w:rsidR="00897715" w:rsidRDefault="00897715" w:rsidP="008977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715" w14:paraId="4A35A115" w14:textId="77777777" w:rsidTr="00761781">
        <w:tc>
          <w:tcPr>
            <w:tcW w:w="2835" w:type="dxa"/>
          </w:tcPr>
          <w:p w14:paraId="28655487" w14:textId="77777777" w:rsidR="00897715" w:rsidRDefault="00897715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6882A1" w14:textId="77777777" w:rsidR="00897715" w:rsidRDefault="00897715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682E30" w14:textId="77777777" w:rsidR="00897715" w:rsidRDefault="00897715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C096CB" w14:textId="77777777" w:rsidR="00897715" w:rsidRDefault="00897715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65BBCA" w14:textId="77777777" w:rsidR="00897715" w:rsidRDefault="00897715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E2309E" w14:textId="77777777" w:rsidR="00897715" w:rsidRDefault="00897715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FD72B" w14:textId="77777777" w:rsidR="00897715" w:rsidRDefault="00897715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9E682E" w14:textId="77777777" w:rsidR="00897715" w:rsidRDefault="00897715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0FAB90" w14:textId="77777777" w:rsidR="00897715" w:rsidRDefault="00897715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718071" w14:textId="77777777" w:rsidR="00897715" w:rsidRDefault="00897715" w:rsidP="008977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715" w14:paraId="37EFCB4C" w14:textId="77777777" w:rsidTr="00761781">
        <w:tc>
          <w:tcPr>
            <w:tcW w:w="9640" w:type="dxa"/>
            <w:gridSpan w:val="11"/>
          </w:tcPr>
          <w:p w14:paraId="4B593269" w14:textId="77777777" w:rsidR="00897715" w:rsidRDefault="00897715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715" w14:paraId="3A902A24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5704B2" w14:textId="77777777" w:rsidR="00897715" w:rsidRDefault="00897715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BCB38" w14:textId="77777777" w:rsidR="00897715" w:rsidRDefault="000D2E13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97715">
              <w:t>Correction to IMS Emergency call over EPS testcase 19.4.1</w:t>
            </w:r>
            <w:r>
              <w:fldChar w:fldCharType="end"/>
            </w:r>
          </w:p>
        </w:tc>
      </w:tr>
      <w:tr w:rsidR="00897715" w14:paraId="03A9491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47AD783A" w14:textId="77777777" w:rsidR="00897715" w:rsidRDefault="00897715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EA180B" w14:textId="77777777" w:rsidR="00897715" w:rsidRDefault="00897715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715" w14:paraId="200C916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06500AC" w14:textId="77777777" w:rsidR="00897715" w:rsidRDefault="00897715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784C1" w14:textId="77777777" w:rsidR="00897715" w:rsidRDefault="000D2E13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97715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97715" w14:paraId="2389FFA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D337D48" w14:textId="77777777" w:rsidR="00897715" w:rsidRDefault="00897715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59EA9A" w14:textId="77777777" w:rsidR="00897715" w:rsidRDefault="00897715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97715" w14:paraId="15115D84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0222847" w14:textId="77777777" w:rsidR="00897715" w:rsidRDefault="00897715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6FE783" w14:textId="77777777" w:rsidR="00897715" w:rsidRDefault="00897715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715" w14:paraId="52F244A5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63D5968" w14:textId="77777777" w:rsidR="00897715" w:rsidRDefault="00897715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9BDD6D" w14:textId="77777777" w:rsidR="00897715" w:rsidRDefault="000D2E13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97715"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8A4EA1" w14:textId="77777777" w:rsidR="00897715" w:rsidRDefault="00897715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73A87" w14:textId="77777777" w:rsidR="00897715" w:rsidRDefault="00897715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CFDD3" w14:textId="77777777" w:rsidR="00897715" w:rsidRDefault="000D2E13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97715">
              <w:rPr>
                <w:noProof/>
              </w:rPr>
              <w:t>2021-08-01</w:t>
            </w:r>
            <w:r>
              <w:rPr>
                <w:noProof/>
              </w:rPr>
              <w:fldChar w:fldCharType="end"/>
            </w:r>
          </w:p>
        </w:tc>
      </w:tr>
      <w:tr w:rsidR="00897715" w14:paraId="28F5F216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340423D" w14:textId="77777777" w:rsidR="00897715" w:rsidRDefault="00897715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39DEE6" w14:textId="77777777" w:rsidR="00897715" w:rsidRDefault="00897715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28F500" w14:textId="77777777" w:rsidR="00897715" w:rsidRDefault="00897715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4BB381" w14:textId="77777777" w:rsidR="00897715" w:rsidRDefault="00897715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321FAD" w14:textId="77777777" w:rsidR="00897715" w:rsidRDefault="00897715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715" w14:paraId="70392A42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54FF58" w14:textId="77777777" w:rsidR="00897715" w:rsidRDefault="00897715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D4CC81" w14:textId="77777777" w:rsidR="00897715" w:rsidRDefault="000D2E13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9771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B63C52" w14:textId="77777777" w:rsidR="00897715" w:rsidRDefault="00897715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C5E4" w14:textId="77777777" w:rsidR="00897715" w:rsidRDefault="00897715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8AD33" w14:textId="77777777" w:rsidR="00897715" w:rsidRDefault="000D2E13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9771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97715" w14:paraId="5E0B492A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1710AC" w14:textId="77777777" w:rsidR="00897715" w:rsidRDefault="00897715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E7897F" w14:textId="77777777" w:rsidR="00897715" w:rsidRDefault="00897715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92C65E" w14:textId="77777777" w:rsidR="00897715" w:rsidRDefault="00897715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D10075" w14:textId="77777777" w:rsidR="00897715" w:rsidRPr="007C2097" w:rsidRDefault="00897715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97715" w14:paraId="6B99A343" w14:textId="77777777" w:rsidTr="00761781">
        <w:tc>
          <w:tcPr>
            <w:tcW w:w="1843" w:type="dxa"/>
          </w:tcPr>
          <w:p w14:paraId="7202C717" w14:textId="77777777" w:rsidR="00897715" w:rsidRDefault="00897715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CC0B4" w14:textId="77777777" w:rsidR="00897715" w:rsidRDefault="00897715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715" w14:paraId="6136D4A3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93482" w14:textId="77777777" w:rsidR="00897715" w:rsidRDefault="00897715" w:rsidP="00897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019BE" w14:textId="77777777" w:rsidR="00897715" w:rsidRDefault="00897715" w:rsidP="0089771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An alternative solution was implemented for </w:t>
            </w:r>
            <w:r w:rsidRPr="008D6B35">
              <w:rPr>
                <w:noProof/>
              </w:rPr>
              <w:t>R5s210422</w:t>
            </w:r>
            <w:r>
              <w:rPr>
                <w:noProof/>
              </w:rPr>
              <w:t xml:space="preserve"> to solve problems </w:t>
            </w:r>
            <w:r>
              <w:rPr>
                <w:noProof/>
                <w:lang w:val="en-US"/>
              </w:rPr>
              <w:t>for some Legacy test cases: 6.2.3.21-6.2.3.29 and 19.4.1.</w:t>
            </w:r>
          </w:p>
          <w:p w14:paraId="38E888E8" w14:textId="77777777" w:rsidR="00897715" w:rsidRDefault="00897715" w:rsidP="00897715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4BD90F90" w14:textId="77777777" w:rsidR="00897715" w:rsidRPr="0032541E" w:rsidRDefault="00897715" w:rsidP="0089771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solution was implemented for most of them but not for 19.4.1. This will cause a runtime error for this testcase</w:t>
            </w:r>
          </w:p>
        </w:tc>
      </w:tr>
      <w:tr w:rsidR="00897715" w14:paraId="5C82C78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85C71" w14:textId="77777777" w:rsidR="00897715" w:rsidRDefault="00897715" w:rsidP="008977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4F0BC0" w14:textId="77777777" w:rsidR="00897715" w:rsidRDefault="00897715" w:rsidP="008977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715" w14:paraId="721EC526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51FE" w14:textId="77777777" w:rsidR="00897715" w:rsidRDefault="00897715" w:rsidP="00897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52449B" w14:textId="77777777" w:rsidR="00897715" w:rsidRPr="00300C5B" w:rsidRDefault="00897715" w:rsidP="0089771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Applied same alternative solution proposed in </w:t>
            </w:r>
            <w:r w:rsidRPr="008D6B35">
              <w:rPr>
                <w:noProof/>
              </w:rPr>
              <w:t>R5s210422</w:t>
            </w:r>
            <w:r>
              <w:rPr>
                <w:noProof/>
              </w:rPr>
              <w:t>.</w:t>
            </w:r>
          </w:p>
        </w:tc>
      </w:tr>
      <w:tr w:rsidR="00897715" w14:paraId="58900BF9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E30A7" w14:textId="77777777" w:rsidR="00897715" w:rsidRDefault="00897715" w:rsidP="008977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D353D" w14:textId="77777777" w:rsidR="00897715" w:rsidRDefault="00897715" w:rsidP="008977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715" w14:paraId="6AECE8BA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82CBF" w14:textId="77777777" w:rsidR="00897715" w:rsidRDefault="00897715" w:rsidP="00897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95FCD" w14:textId="77777777" w:rsidR="00897715" w:rsidRDefault="00897715" w:rsidP="008977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Runtime error may occur</w:t>
            </w:r>
            <w:r w:rsidRPr="006316B2">
              <w:rPr>
                <w:noProof/>
              </w:rPr>
              <w:t>.</w:t>
            </w:r>
          </w:p>
        </w:tc>
      </w:tr>
      <w:tr w:rsidR="00897715" w14:paraId="4C099D63" w14:textId="77777777" w:rsidTr="00761781">
        <w:tc>
          <w:tcPr>
            <w:tcW w:w="2694" w:type="dxa"/>
            <w:gridSpan w:val="2"/>
          </w:tcPr>
          <w:p w14:paraId="1DA91CB0" w14:textId="77777777" w:rsidR="00897715" w:rsidRDefault="00897715" w:rsidP="008977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BE3BD0" w14:textId="77777777" w:rsidR="00897715" w:rsidRDefault="00897715" w:rsidP="008977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715" w14:paraId="62CE2C4E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E7BE80" w14:textId="77777777" w:rsidR="00897715" w:rsidRDefault="00897715" w:rsidP="00897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3FEAF" w14:textId="77777777" w:rsidR="00897715" w:rsidRDefault="00897715" w:rsidP="00897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19.4.1</w:t>
            </w:r>
          </w:p>
        </w:tc>
      </w:tr>
      <w:tr w:rsidR="00897715" w14:paraId="64B0FCD1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970A" w14:textId="77777777" w:rsidR="00897715" w:rsidRDefault="00897715" w:rsidP="008977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D0C63" w14:textId="77777777" w:rsidR="00897715" w:rsidRDefault="00897715" w:rsidP="008977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715" w14:paraId="7FD0C0A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FC95F" w14:textId="77777777" w:rsidR="00897715" w:rsidRDefault="00897715" w:rsidP="00897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D2D7C" w14:textId="77777777" w:rsidR="00897715" w:rsidRDefault="00897715" w:rsidP="00897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06BE25" w14:textId="77777777" w:rsidR="00897715" w:rsidRDefault="00897715" w:rsidP="00897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B971F4" w14:textId="77777777" w:rsidR="00897715" w:rsidRDefault="00897715" w:rsidP="008977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554F51" w14:textId="77777777" w:rsidR="00897715" w:rsidRDefault="00897715" w:rsidP="008977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715" w14:paraId="4B20B815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C760E" w14:textId="77777777" w:rsidR="00897715" w:rsidRDefault="00897715" w:rsidP="00897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C9BC64" w14:textId="77777777" w:rsidR="00897715" w:rsidRDefault="00897715" w:rsidP="00897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D4935" w14:textId="77777777" w:rsidR="00897715" w:rsidRDefault="00897715" w:rsidP="00897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FE39EB" w14:textId="77777777" w:rsidR="00897715" w:rsidRDefault="00897715" w:rsidP="008977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0A0AB" w14:textId="77777777" w:rsidR="00897715" w:rsidRDefault="00897715" w:rsidP="008977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715" w14:paraId="12E3F245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2D020" w14:textId="77777777" w:rsidR="00897715" w:rsidRDefault="00897715" w:rsidP="008977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734F1" w14:textId="77777777" w:rsidR="00897715" w:rsidRDefault="00897715" w:rsidP="00897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6C8CF" w14:textId="77777777" w:rsidR="00897715" w:rsidRDefault="00897715" w:rsidP="00897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827D13" w14:textId="77777777" w:rsidR="00897715" w:rsidRDefault="00897715" w:rsidP="008977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050D82" w14:textId="77777777" w:rsidR="00897715" w:rsidRDefault="00897715" w:rsidP="008977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715" w14:paraId="4B48BE9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203D4" w14:textId="77777777" w:rsidR="00897715" w:rsidRDefault="00897715" w:rsidP="008977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E9AFCA" w14:textId="77777777" w:rsidR="00897715" w:rsidRDefault="00897715" w:rsidP="00897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98EB4" w14:textId="77777777" w:rsidR="00897715" w:rsidRDefault="00897715" w:rsidP="00897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483AF" w14:textId="77777777" w:rsidR="00897715" w:rsidRDefault="00897715" w:rsidP="008977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2C8074" w14:textId="77777777" w:rsidR="00897715" w:rsidRDefault="00897715" w:rsidP="008977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715" w14:paraId="48C4F699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4F954" w14:textId="77777777" w:rsidR="00897715" w:rsidRDefault="00897715" w:rsidP="008977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DEE1F" w14:textId="77777777" w:rsidR="00897715" w:rsidRDefault="00897715" w:rsidP="00897715">
            <w:pPr>
              <w:pStyle w:val="CRCoverPage"/>
              <w:spacing w:after="0"/>
              <w:rPr>
                <w:noProof/>
              </w:rPr>
            </w:pPr>
          </w:p>
        </w:tc>
      </w:tr>
      <w:tr w:rsidR="00897715" w14:paraId="1FE6992A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353588" w14:textId="77777777" w:rsidR="00897715" w:rsidRDefault="00897715" w:rsidP="00897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37619" w14:textId="77777777" w:rsidR="00897715" w:rsidRDefault="00897715" w:rsidP="00897715">
            <w:pPr>
              <w:pStyle w:val="CRCoverPage"/>
              <w:spacing w:after="0"/>
              <w:ind w:left="100"/>
              <w:rPr>
                <w:noProof/>
              </w:rPr>
            </w:pPr>
            <w:r w:rsidRPr="008D6B35">
              <w:rPr>
                <w:noProof/>
              </w:rPr>
              <w:t>R5s210422</w:t>
            </w:r>
          </w:p>
        </w:tc>
      </w:tr>
      <w:tr w:rsidR="00897715" w:rsidRPr="008863B9" w14:paraId="7A551B05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EB24D" w14:textId="77777777" w:rsidR="00897715" w:rsidRPr="008863B9" w:rsidRDefault="00897715" w:rsidP="00897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5B3034" w14:textId="77777777" w:rsidR="00897715" w:rsidRPr="008863B9" w:rsidRDefault="00897715" w:rsidP="008977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7715" w14:paraId="2139CC07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A90BE" w14:textId="77777777" w:rsidR="00897715" w:rsidRDefault="00897715" w:rsidP="008977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FA1AB" w14:textId="77777777" w:rsidR="00897715" w:rsidRDefault="00897715" w:rsidP="008977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54F7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A1A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EAF654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870085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5F8E788" w14:textId="77777777" w:rsidR="00BA0D27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A0D27" w:rsidRPr="002264AF">
        <w:rPr>
          <w:rFonts w:ascii="Arial" w:hAnsi="Arial" w:cs="Arial"/>
          <w:iCs/>
        </w:rPr>
        <w:t>Table of Contents</w:t>
      </w:r>
      <w:r w:rsidR="00BA0D27">
        <w:tab/>
      </w:r>
      <w:r w:rsidR="00BA0D27">
        <w:fldChar w:fldCharType="begin"/>
      </w:r>
      <w:r w:rsidR="00BA0D27">
        <w:instrText xml:space="preserve"> PAGEREF _Toc78700850 \h </w:instrText>
      </w:r>
      <w:r w:rsidR="00BA0D27">
        <w:fldChar w:fldCharType="separate"/>
      </w:r>
      <w:r w:rsidR="00BA0D27">
        <w:t>2</w:t>
      </w:r>
      <w:r w:rsidR="00BA0D27">
        <w:fldChar w:fldCharType="end"/>
      </w:r>
    </w:p>
    <w:p w14:paraId="78D71F59" w14:textId="77777777" w:rsidR="00BA0D27" w:rsidRDefault="00BA0D2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264AF">
        <w:rPr>
          <w:lang w:val="en-US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264A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_Toc78700851 \h </w:instrText>
      </w:r>
      <w:r>
        <w:fldChar w:fldCharType="separate"/>
      </w:r>
      <w:r>
        <w:t>3</w:t>
      </w:r>
      <w:r>
        <w:fldChar w:fldCharType="end"/>
      </w:r>
    </w:p>
    <w:p w14:paraId="6FDA9C74" w14:textId="77777777" w:rsidR="00BA0D27" w:rsidRDefault="00BA0D2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64AF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64AF">
        <w:rPr>
          <w:b/>
        </w:rPr>
        <w:t>Correction to function f_TC_19_4_1_EUTRA</w:t>
      </w:r>
      <w:r>
        <w:tab/>
      </w:r>
      <w:r>
        <w:fldChar w:fldCharType="begin"/>
      </w:r>
      <w:r>
        <w:instrText xml:space="preserve"> PAGEREF _Toc78700852 \h </w:instrText>
      </w:r>
      <w:r>
        <w:fldChar w:fldCharType="separate"/>
      </w:r>
      <w:r>
        <w:t>3</w:t>
      </w:r>
      <w:r>
        <w:fldChar w:fldCharType="end"/>
      </w:r>
    </w:p>
    <w:p w14:paraId="30B1098C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12C81FFF" w14:textId="77777777" w:rsidR="00446488" w:rsidRDefault="00446488" w:rsidP="00446488"/>
    <w:p w14:paraId="22802ED7" w14:textId="77777777" w:rsidR="00300C5B" w:rsidRDefault="00446488" w:rsidP="00BA0D2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noProof/>
          <w:lang w:val="en-US"/>
        </w:rPr>
      </w:pPr>
      <w:bookmarkStart w:id="2" w:name="_Toc122434488"/>
      <w:bookmarkStart w:id="3" w:name="_Toc295288959"/>
      <w:bookmarkStart w:id="4" w:name="_Toc78700851"/>
      <w:r w:rsidRPr="00854C55">
        <w:rPr>
          <w:b/>
        </w:rPr>
        <w:t>Corrections required</w:t>
      </w:r>
      <w:bookmarkEnd w:id="2"/>
      <w:bookmarkEnd w:id="3"/>
      <w:bookmarkEnd w:id="4"/>
    </w:p>
    <w:p w14:paraId="2A91A03C" w14:textId="77777777" w:rsidR="00674819" w:rsidRDefault="00674819" w:rsidP="0067481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78700852"/>
      <w:r w:rsidRPr="00C623F6">
        <w:rPr>
          <w:b/>
        </w:rPr>
        <w:t xml:space="preserve">Correction to function </w:t>
      </w:r>
      <w:r w:rsidR="001B2321" w:rsidRPr="001B2321">
        <w:rPr>
          <w:b/>
        </w:rPr>
        <w:t>f_TC_19_4_1_EUTRA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74819" w14:paraId="5FB327DC" w14:textId="77777777" w:rsidTr="00476061">
        <w:trPr>
          <w:trHeight w:val="447"/>
        </w:trPr>
        <w:tc>
          <w:tcPr>
            <w:tcW w:w="1985" w:type="dxa"/>
          </w:tcPr>
          <w:p w14:paraId="2FBCE521" w14:textId="77777777" w:rsidR="00674819" w:rsidRPr="00E751F5" w:rsidRDefault="00674819" w:rsidP="004760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CAEF9D4" w14:textId="77777777" w:rsidR="00674819" w:rsidRPr="00C623F6" w:rsidRDefault="001B2321" w:rsidP="00476061">
            <w:pPr>
              <w:pStyle w:val="CRCoverPage"/>
              <w:spacing w:after="0"/>
              <w:ind w:left="100"/>
              <w:rPr>
                <w:noProof/>
              </w:rPr>
            </w:pPr>
            <w:r w:rsidRPr="001B2321">
              <w:rPr>
                <w:noProof/>
              </w:rPr>
              <w:t>f_TC_19_4_1_EUTRA</w:t>
            </w:r>
          </w:p>
        </w:tc>
      </w:tr>
      <w:tr w:rsidR="00674819" w14:paraId="0AD530F3" w14:textId="77777777" w:rsidTr="00476061">
        <w:trPr>
          <w:trHeight w:val="452"/>
        </w:trPr>
        <w:tc>
          <w:tcPr>
            <w:tcW w:w="1985" w:type="dxa"/>
          </w:tcPr>
          <w:p w14:paraId="770D07D9" w14:textId="77777777" w:rsidR="00674819" w:rsidRPr="00E751F5" w:rsidRDefault="00674819" w:rsidP="0047606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9F3035F" w14:textId="77777777" w:rsidR="00674819" w:rsidRPr="00674819" w:rsidRDefault="00674819" w:rsidP="00476061">
            <w:pPr>
              <w:pStyle w:val="CRCoverPage"/>
              <w:ind w:left="100"/>
              <w:rPr>
                <w:noProof/>
              </w:rPr>
            </w:pPr>
            <w:r>
              <w:rPr>
                <w:bCs/>
                <w:lang w:val="en-US"/>
              </w:rPr>
              <w:t xml:space="preserve">Alternative solution proposed with </w:t>
            </w:r>
            <w:r w:rsidRPr="008D6B35">
              <w:rPr>
                <w:noProof/>
              </w:rPr>
              <w:t>R5s210422</w:t>
            </w:r>
            <w:r>
              <w:rPr>
                <w:noProof/>
              </w:rPr>
              <w:t xml:space="preserve"> was not applied to this test case.</w:t>
            </w:r>
          </w:p>
        </w:tc>
      </w:tr>
      <w:tr w:rsidR="00674819" w14:paraId="4F427817" w14:textId="77777777" w:rsidTr="00476061">
        <w:tc>
          <w:tcPr>
            <w:tcW w:w="1985" w:type="dxa"/>
          </w:tcPr>
          <w:p w14:paraId="2FC3A129" w14:textId="77777777" w:rsidR="00674819" w:rsidRPr="00E751F5" w:rsidRDefault="00674819" w:rsidP="0047606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F0A7549" w14:textId="77777777" w:rsidR="00674819" w:rsidRPr="00300C5B" w:rsidRDefault="00674819" w:rsidP="0047606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Applied same alternative solution proposed in </w:t>
            </w:r>
            <w:r w:rsidRPr="008D6B35">
              <w:rPr>
                <w:noProof/>
              </w:rPr>
              <w:t>R5s210422</w:t>
            </w:r>
            <w:r>
              <w:rPr>
                <w:noProof/>
              </w:rPr>
              <w:t>.</w:t>
            </w:r>
          </w:p>
        </w:tc>
      </w:tr>
      <w:tr w:rsidR="00674819" w14:paraId="4B239D73" w14:textId="77777777" w:rsidTr="00476061">
        <w:tc>
          <w:tcPr>
            <w:tcW w:w="1985" w:type="dxa"/>
          </w:tcPr>
          <w:p w14:paraId="4405ECE3" w14:textId="77777777" w:rsidR="00674819" w:rsidRPr="00E751F5" w:rsidRDefault="00674819" w:rsidP="0047606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25D94D6" w14:textId="77777777" w:rsidR="00674819" w:rsidRPr="00F0313E" w:rsidRDefault="00674819" w:rsidP="0047606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6D6262" w:rsidRPr="006D6262">
              <w:rPr>
                <w:rFonts w:ascii="Arial" w:hAnsi="Arial" w:cs="Arial"/>
                <w:noProof/>
              </w:rPr>
              <w:t>IMS_IRAT</w:t>
            </w:r>
            <w:r w:rsidR="006D6262">
              <w:rPr>
                <w:rFonts w:ascii="Arial" w:hAnsi="Arial" w:cs="Arial"/>
                <w:noProof/>
                <w:lang w:val="en-US"/>
              </w:rPr>
              <w:t>\19</w:t>
            </w: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6D6262" w:rsidRPr="006D6262">
              <w:rPr>
                <w:rFonts w:ascii="Arial" w:hAnsi="Arial" w:cs="Arial"/>
                <w:noProof/>
              </w:rPr>
              <w:t>IMS_IRAT_19_EUTRA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74819" w:rsidRPr="00E751F5" w14:paraId="44B74071" w14:textId="77777777" w:rsidTr="00476061">
        <w:tc>
          <w:tcPr>
            <w:tcW w:w="1985" w:type="dxa"/>
          </w:tcPr>
          <w:p w14:paraId="305C1819" w14:textId="77777777" w:rsidR="00674819" w:rsidRPr="00E751F5" w:rsidRDefault="00674819" w:rsidP="004760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2DBA553" w14:textId="340E5D15" w:rsidR="00674819" w:rsidRDefault="00A07B9D" w:rsidP="0047606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58155052" w14:textId="02E019C2" w:rsidR="00A07B9D" w:rsidRPr="00E751F5" w:rsidRDefault="00A07B9D" w:rsidP="00476061">
            <w:pPr>
              <w:rPr>
                <w:rFonts w:ascii="Arial" w:hAnsi="Arial"/>
                <w:highlight w:val="cyan"/>
              </w:rPr>
            </w:pPr>
            <w:r w:rsidRPr="00A07B9D">
              <w:rPr>
                <w:color w:val="000000"/>
                <w:sz w:val="24"/>
                <w:szCs w:val="24"/>
                <w:highlight w:val="cyan"/>
              </w:rPr>
              <w:t xml:space="preserve">Note: </w:t>
            </w:r>
            <w:r w:rsidRPr="00A07B9D">
              <w:rPr>
                <w:color w:val="000000"/>
                <w:sz w:val="24"/>
                <w:szCs w:val="24"/>
                <w:highlight w:val="cyan"/>
              </w:rPr>
              <w:t xml:space="preserve">this solution is required for every </w:t>
            </w:r>
            <w:r w:rsidRPr="00A07B9D">
              <w:rPr>
                <w:color w:val="000000"/>
                <w:sz w:val="24"/>
                <w:szCs w:val="24"/>
                <w:highlight w:val="cyan"/>
              </w:rPr>
              <w:t xml:space="preserve">LTE </w:t>
            </w:r>
            <w:r w:rsidRPr="00A07B9D">
              <w:rPr>
                <w:color w:val="000000"/>
                <w:sz w:val="24"/>
                <w:szCs w:val="24"/>
                <w:highlight w:val="cyan"/>
              </w:rPr>
              <w:t>test case that never configures DRB1</w:t>
            </w:r>
          </w:p>
        </w:tc>
      </w:tr>
    </w:tbl>
    <w:p w14:paraId="4530030C" w14:textId="77777777" w:rsidR="00674819" w:rsidRDefault="00674819" w:rsidP="00674819">
      <w:pPr>
        <w:rPr>
          <w:noProof/>
          <w:lang w:val="en-US"/>
        </w:rPr>
      </w:pPr>
    </w:p>
    <w:p w14:paraId="5DF1AE96" w14:textId="77777777" w:rsidR="00674819" w:rsidRDefault="00674819" w:rsidP="00674819">
      <w:pPr>
        <w:rPr>
          <w:noProof/>
        </w:rPr>
      </w:pPr>
    </w:p>
    <w:p w14:paraId="1BC3986C" w14:textId="77777777" w:rsidR="00674819" w:rsidRDefault="00674819" w:rsidP="0067481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74819" w:rsidRPr="004031F3" w14:paraId="3FB6B796" w14:textId="77777777" w:rsidTr="00476061">
        <w:tc>
          <w:tcPr>
            <w:tcW w:w="9855" w:type="dxa"/>
          </w:tcPr>
          <w:p w14:paraId="39BB183D" w14:textId="77777777" w:rsidR="00674819" w:rsidRDefault="00674819" w:rsidP="0047606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99DAE0E" w14:textId="77777777" w:rsidR="006D6262" w:rsidRPr="006D6262" w:rsidRDefault="006D6262" w:rsidP="006D6262">
            <w:pPr>
              <w:spacing w:after="0"/>
              <w:rPr>
                <w:rFonts w:ascii="Arial" w:hAnsi="Arial"/>
                <w:lang w:eastAsia="en-GB"/>
              </w:rPr>
            </w:pPr>
            <w:r w:rsidRPr="006D6262">
              <w:rPr>
                <w:rFonts w:ascii="Arial" w:hAnsi="Arial"/>
                <w:lang w:eastAsia="en-GB"/>
              </w:rPr>
              <w:t xml:space="preserve">    // Postamble</w:t>
            </w:r>
          </w:p>
          <w:p w14:paraId="112B3D62" w14:textId="77777777" w:rsidR="006D6262" w:rsidRPr="006D6262" w:rsidRDefault="006D6262" w:rsidP="006D6262">
            <w:pPr>
              <w:spacing w:after="0"/>
              <w:rPr>
                <w:rFonts w:ascii="Arial" w:hAnsi="Arial"/>
                <w:lang w:eastAsia="en-GB"/>
              </w:rPr>
            </w:pPr>
            <w:r w:rsidRPr="006D626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D6262">
              <w:rPr>
                <w:rFonts w:ascii="Arial" w:hAnsi="Arial"/>
                <w:lang w:eastAsia="en-GB"/>
              </w:rPr>
              <w:t>f_EUTRA_RRC_ConnectionRelease</w:t>
            </w:r>
            <w:proofErr w:type="spellEnd"/>
            <w:r w:rsidRPr="006D6262">
              <w:rPr>
                <w:rFonts w:ascii="Arial" w:hAnsi="Arial"/>
                <w:lang w:eastAsia="en-GB"/>
              </w:rPr>
              <w:t>(</w:t>
            </w:r>
            <w:proofErr w:type="spellStart"/>
            <w:r w:rsidRPr="006D6262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6D6262">
              <w:rPr>
                <w:rFonts w:ascii="Arial" w:hAnsi="Arial"/>
                <w:lang w:eastAsia="en-GB"/>
              </w:rPr>
              <w:t>);</w:t>
            </w:r>
          </w:p>
          <w:p w14:paraId="42DE9A77" w14:textId="77777777" w:rsidR="006D6262" w:rsidRPr="006D6262" w:rsidRDefault="006D6262" w:rsidP="006D6262">
            <w:pPr>
              <w:spacing w:after="0"/>
              <w:rPr>
                <w:rFonts w:ascii="Arial" w:hAnsi="Arial"/>
                <w:lang w:eastAsia="en-GB"/>
              </w:rPr>
            </w:pPr>
            <w:r w:rsidRPr="006D626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D6262">
              <w:rPr>
                <w:rFonts w:ascii="Arial" w:hAnsi="Arial"/>
                <w:lang w:eastAsia="en-GB"/>
              </w:rPr>
              <w:t>f_EUTRA_</w:t>
            </w:r>
            <w:proofErr w:type="gramStart"/>
            <w:r w:rsidRPr="006D6262">
              <w:rPr>
                <w:rFonts w:ascii="Arial" w:hAnsi="Arial"/>
                <w:lang w:eastAsia="en-GB"/>
              </w:rPr>
              <w:t>Postamble</w:t>
            </w:r>
            <w:proofErr w:type="spellEnd"/>
            <w:r w:rsidRPr="006D6262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6D6262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6D6262">
              <w:rPr>
                <w:rFonts w:ascii="Arial" w:hAnsi="Arial"/>
                <w:lang w:eastAsia="en-GB"/>
              </w:rPr>
              <w:t xml:space="preserve">, E1_IDLE, </w:t>
            </w:r>
            <w:proofErr w:type="spellStart"/>
            <w:r w:rsidRPr="006D6262">
              <w:rPr>
                <w:rFonts w:ascii="Arial" w:hAnsi="Arial"/>
                <w:lang w:eastAsia="en-GB"/>
              </w:rPr>
              <w:t>EPS_Only</w:t>
            </w:r>
            <w:proofErr w:type="spellEnd"/>
            <w:r w:rsidRPr="006D6262">
              <w:rPr>
                <w:rFonts w:ascii="Arial" w:hAnsi="Arial"/>
                <w:lang w:eastAsia="en-GB"/>
              </w:rPr>
              <w:t>); // @sic R5s141232 sic@</w:t>
            </w:r>
          </w:p>
          <w:p w14:paraId="70D8941B" w14:textId="77777777" w:rsidR="00674819" w:rsidRPr="004031F3" w:rsidRDefault="00674819" w:rsidP="0047606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74819" w:rsidRPr="004031F3" w14:paraId="27851DBF" w14:textId="77777777" w:rsidTr="00476061">
        <w:tc>
          <w:tcPr>
            <w:tcW w:w="9855" w:type="dxa"/>
          </w:tcPr>
          <w:p w14:paraId="5FADBEFF" w14:textId="77777777" w:rsidR="00674819" w:rsidRPr="004031F3" w:rsidRDefault="00674819" w:rsidP="0047606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8D2EB73" w14:textId="77777777" w:rsidR="00674819" w:rsidRPr="004031F3" w:rsidRDefault="00674819" w:rsidP="00674819">
      <w:pPr>
        <w:spacing w:after="0"/>
        <w:rPr>
          <w:rFonts w:ascii="Arial" w:hAnsi="Arial"/>
          <w:b/>
          <w:lang w:eastAsia="en-GB"/>
        </w:rPr>
      </w:pPr>
    </w:p>
    <w:p w14:paraId="0E9F6410" w14:textId="77777777" w:rsidR="00674819" w:rsidRPr="004031F3" w:rsidRDefault="00674819" w:rsidP="00674819">
      <w:pPr>
        <w:spacing w:after="0"/>
        <w:rPr>
          <w:rFonts w:ascii="Arial" w:hAnsi="Arial"/>
          <w:b/>
          <w:lang w:eastAsia="en-GB"/>
        </w:rPr>
      </w:pPr>
    </w:p>
    <w:p w14:paraId="13CE5FA8" w14:textId="77777777" w:rsidR="00674819" w:rsidRPr="004031F3" w:rsidRDefault="00674819" w:rsidP="00674819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74819" w:rsidRPr="004031F3" w14:paraId="15C58891" w14:textId="77777777" w:rsidTr="00476061">
        <w:tc>
          <w:tcPr>
            <w:tcW w:w="9855" w:type="dxa"/>
          </w:tcPr>
          <w:p w14:paraId="6F385917" w14:textId="77777777" w:rsidR="00674819" w:rsidRDefault="00674819" w:rsidP="0047606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FBEB5E0" w14:textId="77777777" w:rsidR="006D6262" w:rsidRPr="006D6262" w:rsidRDefault="006D6262" w:rsidP="006D6262">
            <w:pPr>
              <w:spacing w:after="0"/>
              <w:rPr>
                <w:rFonts w:ascii="Arial" w:hAnsi="Arial"/>
                <w:lang w:eastAsia="en-GB"/>
              </w:rPr>
            </w:pPr>
            <w:r w:rsidRPr="006D6262">
              <w:rPr>
                <w:rFonts w:ascii="Arial" w:hAnsi="Arial"/>
                <w:lang w:eastAsia="en-GB"/>
              </w:rPr>
              <w:t xml:space="preserve">    // Postamble</w:t>
            </w:r>
          </w:p>
          <w:p w14:paraId="32542938" w14:textId="77777777" w:rsidR="006D6262" w:rsidRPr="006D6262" w:rsidRDefault="006D6262" w:rsidP="006D6262">
            <w:pPr>
              <w:spacing w:after="0"/>
              <w:rPr>
                <w:rFonts w:ascii="Arial" w:hAnsi="Arial"/>
                <w:lang w:eastAsia="en-GB"/>
              </w:rPr>
            </w:pPr>
            <w:r w:rsidRPr="006D626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D6262">
              <w:rPr>
                <w:rFonts w:ascii="Arial" w:hAnsi="Arial"/>
                <w:lang w:eastAsia="en-GB"/>
              </w:rPr>
              <w:t>f_EUTRA_RRC_ConnectionRelease</w:t>
            </w:r>
            <w:proofErr w:type="spellEnd"/>
            <w:r w:rsidRPr="006D6262">
              <w:rPr>
                <w:rFonts w:ascii="Arial" w:hAnsi="Arial"/>
                <w:lang w:eastAsia="en-GB"/>
              </w:rPr>
              <w:t>(</w:t>
            </w:r>
            <w:proofErr w:type="spellStart"/>
            <w:r w:rsidRPr="006D6262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6D6262">
              <w:rPr>
                <w:rFonts w:ascii="Arial" w:hAnsi="Arial"/>
                <w:lang w:eastAsia="en-GB"/>
              </w:rPr>
              <w:t>);</w:t>
            </w:r>
          </w:p>
          <w:p w14:paraId="61BE10D3" w14:textId="77777777" w:rsidR="006D6262" w:rsidRPr="006D6262" w:rsidRDefault="006D6262" w:rsidP="006D6262">
            <w:pPr>
              <w:spacing w:after="0"/>
              <w:rPr>
                <w:rFonts w:ascii="Arial" w:hAnsi="Arial"/>
                <w:lang w:eastAsia="en-GB"/>
              </w:rPr>
            </w:pPr>
            <w:r w:rsidRPr="006D6262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D6262">
              <w:rPr>
                <w:rFonts w:ascii="Arial" w:hAnsi="Arial"/>
                <w:lang w:eastAsia="en-GB"/>
              </w:rPr>
              <w:t>f_EUTRA_</w:t>
            </w:r>
            <w:proofErr w:type="gramStart"/>
            <w:r w:rsidRPr="006D6262">
              <w:rPr>
                <w:rFonts w:ascii="Arial" w:hAnsi="Arial"/>
                <w:lang w:eastAsia="en-GB"/>
              </w:rPr>
              <w:t>Postamble</w:t>
            </w:r>
            <w:proofErr w:type="spellEnd"/>
            <w:r w:rsidRPr="006D6262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6D6262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6D6262">
              <w:rPr>
                <w:rFonts w:ascii="Arial" w:hAnsi="Arial"/>
                <w:lang w:eastAsia="en-GB"/>
              </w:rPr>
              <w:t xml:space="preserve">, E1_IDLE, </w:t>
            </w:r>
            <w:proofErr w:type="spellStart"/>
            <w:r w:rsidRPr="006D6262">
              <w:rPr>
                <w:rFonts w:ascii="Arial" w:hAnsi="Arial"/>
                <w:lang w:eastAsia="en-GB"/>
              </w:rPr>
              <w:t>EPS_Only</w:t>
            </w:r>
            <w:proofErr w:type="spellEnd"/>
            <w:r w:rsidRPr="006D6262">
              <w:rPr>
                <w:rFonts w:ascii="Arial" w:hAnsi="Arial"/>
                <w:highlight w:val="yellow"/>
                <w:lang w:eastAsia="en-GB"/>
              </w:rPr>
              <w:t>, omit</w:t>
            </w:r>
            <w:r w:rsidRPr="006D6262">
              <w:rPr>
                <w:rFonts w:ascii="Arial" w:hAnsi="Arial"/>
                <w:lang w:eastAsia="en-GB"/>
              </w:rPr>
              <w:t>); // @sic R5s141232 sic@</w:t>
            </w:r>
          </w:p>
          <w:p w14:paraId="5398536E" w14:textId="77777777" w:rsidR="00674819" w:rsidRPr="004031F3" w:rsidRDefault="00674819" w:rsidP="0047606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5614E1D7" w14:textId="77777777" w:rsidR="00674819" w:rsidRDefault="00674819" w:rsidP="00674819">
      <w:pPr>
        <w:rPr>
          <w:noProof/>
          <w:lang w:val="en-US"/>
        </w:rPr>
      </w:pPr>
    </w:p>
    <w:p w14:paraId="7A28D3A9" w14:textId="77777777" w:rsidR="00674819" w:rsidRDefault="00674819" w:rsidP="00300C5B">
      <w:pPr>
        <w:rPr>
          <w:noProof/>
          <w:lang w:val="en-US"/>
        </w:rPr>
      </w:pPr>
    </w:p>
    <w:p w14:paraId="0B4D0371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15FBE" w14:textId="77777777" w:rsidR="000D2E13" w:rsidRDefault="000D2E13">
      <w:r>
        <w:separator/>
      </w:r>
    </w:p>
  </w:endnote>
  <w:endnote w:type="continuationSeparator" w:id="0">
    <w:p w14:paraId="035735E4" w14:textId="77777777" w:rsidR="000D2E13" w:rsidRDefault="000D2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57CEC" w14:textId="77777777" w:rsidR="000D2E13" w:rsidRDefault="000D2E13">
      <w:r>
        <w:separator/>
      </w:r>
    </w:p>
  </w:footnote>
  <w:footnote w:type="continuationSeparator" w:id="0">
    <w:p w14:paraId="27E17259" w14:textId="77777777" w:rsidR="000D2E13" w:rsidRDefault="000D2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28F26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D7B1D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0201B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BD97B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38AD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1EA3"/>
    <w:rsid w:val="000B7FED"/>
    <w:rsid w:val="000C038A"/>
    <w:rsid w:val="000C6598"/>
    <w:rsid w:val="000D2E13"/>
    <w:rsid w:val="000D34A7"/>
    <w:rsid w:val="000E40ED"/>
    <w:rsid w:val="001053EB"/>
    <w:rsid w:val="00106C43"/>
    <w:rsid w:val="001157FC"/>
    <w:rsid w:val="00143F82"/>
    <w:rsid w:val="00145D43"/>
    <w:rsid w:val="001539BB"/>
    <w:rsid w:val="00154DA1"/>
    <w:rsid w:val="00154EF6"/>
    <w:rsid w:val="00157804"/>
    <w:rsid w:val="00192C46"/>
    <w:rsid w:val="00195B9C"/>
    <w:rsid w:val="001A08B3"/>
    <w:rsid w:val="001A7B60"/>
    <w:rsid w:val="001B2321"/>
    <w:rsid w:val="001B52F0"/>
    <w:rsid w:val="001B7A65"/>
    <w:rsid w:val="001C4EB9"/>
    <w:rsid w:val="001D13E3"/>
    <w:rsid w:val="001E41F3"/>
    <w:rsid w:val="001E658B"/>
    <w:rsid w:val="00217D9A"/>
    <w:rsid w:val="00241722"/>
    <w:rsid w:val="0026004D"/>
    <w:rsid w:val="002640DD"/>
    <w:rsid w:val="00275D12"/>
    <w:rsid w:val="00276683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D06"/>
    <w:rsid w:val="005D4E20"/>
    <w:rsid w:val="005E2C44"/>
    <w:rsid w:val="00617D68"/>
    <w:rsid w:val="00617F63"/>
    <w:rsid w:val="00621188"/>
    <w:rsid w:val="006257ED"/>
    <w:rsid w:val="0063095D"/>
    <w:rsid w:val="00637FD7"/>
    <w:rsid w:val="00673933"/>
    <w:rsid w:val="00674819"/>
    <w:rsid w:val="00681541"/>
    <w:rsid w:val="00695808"/>
    <w:rsid w:val="006B46FB"/>
    <w:rsid w:val="006C53C4"/>
    <w:rsid w:val="006D6262"/>
    <w:rsid w:val="006E21FB"/>
    <w:rsid w:val="006E6703"/>
    <w:rsid w:val="0071206F"/>
    <w:rsid w:val="00721F7B"/>
    <w:rsid w:val="0072399B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E3229"/>
    <w:rsid w:val="007E37D6"/>
    <w:rsid w:val="007F7259"/>
    <w:rsid w:val="008040A8"/>
    <w:rsid w:val="00811A71"/>
    <w:rsid w:val="00825417"/>
    <w:rsid w:val="008279FA"/>
    <w:rsid w:val="008337EF"/>
    <w:rsid w:val="00834740"/>
    <w:rsid w:val="008406EB"/>
    <w:rsid w:val="00855B12"/>
    <w:rsid w:val="008626E7"/>
    <w:rsid w:val="008639B7"/>
    <w:rsid w:val="00870EE7"/>
    <w:rsid w:val="008863B9"/>
    <w:rsid w:val="00887E09"/>
    <w:rsid w:val="00897715"/>
    <w:rsid w:val="008A45A6"/>
    <w:rsid w:val="008C03D4"/>
    <w:rsid w:val="008D3D26"/>
    <w:rsid w:val="008D6B35"/>
    <w:rsid w:val="008F658C"/>
    <w:rsid w:val="008F686C"/>
    <w:rsid w:val="009143F8"/>
    <w:rsid w:val="009148DE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07B9D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B6CF8"/>
    <w:rsid w:val="00AB72B0"/>
    <w:rsid w:val="00AC5820"/>
    <w:rsid w:val="00AC77AD"/>
    <w:rsid w:val="00AD1CD8"/>
    <w:rsid w:val="00AE040A"/>
    <w:rsid w:val="00AF2172"/>
    <w:rsid w:val="00AF25E8"/>
    <w:rsid w:val="00B00E66"/>
    <w:rsid w:val="00B258BB"/>
    <w:rsid w:val="00B43DB1"/>
    <w:rsid w:val="00B67B97"/>
    <w:rsid w:val="00B75E77"/>
    <w:rsid w:val="00B955EF"/>
    <w:rsid w:val="00B966D4"/>
    <w:rsid w:val="00B968C8"/>
    <w:rsid w:val="00BA0D27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4EB6"/>
    <w:rsid w:val="00C259BF"/>
    <w:rsid w:val="00C452B3"/>
    <w:rsid w:val="00C51E37"/>
    <w:rsid w:val="00C623F6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D70AC"/>
    <w:rsid w:val="00DE26B2"/>
    <w:rsid w:val="00DE34CF"/>
    <w:rsid w:val="00DF3126"/>
    <w:rsid w:val="00DF7933"/>
    <w:rsid w:val="00E13F3D"/>
    <w:rsid w:val="00E14D7D"/>
    <w:rsid w:val="00E26639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05B03"/>
    <w:rsid w:val="00F10C23"/>
    <w:rsid w:val="00F124A3"/>
    <w:rsid w:val="00F2175E"/>
    <w:rsid w:val="00F25D98"/>
    <w:rsid w:val="00F300FB"/>
    <w:rsid w:val="00F35BDB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9C1E0A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1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8288F-5C6B-4EAB-A210-53EDC3C36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508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4</cp:revision>
  <cp:lastPrinted>1900-01-01T00:00:00Z</cp:lastPrinted>
  <dcterms:created xsi:type="dcterms:W3CDTF">2021-08-01T08:02:00Z</dcterms:created>
  <dcterms:modified xsi:type="dcterms:W3CDTF">2021-08-19T13:15:00Z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