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4CE38185"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9438D6">
        <w:rPr>
          <w:b/>
          <w:i/>
          <w:noProof/>
          <w:sz w:val="28"/>
        </w:rPr>
        <w:t>798</w:t>
      </w:r>
    </w:p>
    <w:p w14:paraId="5D6FC58C" w14:textId="307A0302" w:rsidR="001A09A3" w:rsidRDefault="00E7727D"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26E8D19" w:rsidR="001E41F3" w:rsidRPr="00410371" w:rsidRDefault="00BC3121" w:rsidP="00547111">
            <w:pPr>
              <w:pStyle w:val="CRCoverPage"/>
              <w:spacing w:after="0"/>
              <w:rPr>
                <w:noProof/>
              </w:rPr>
            </w:pPr>
            <w:r w:rsidRPr="00BC3121">
              <w:rPr>
                <w:b/>
                <w:noProof/>
                <w:sz w:val="28"/>
              </w:rPr>
              <w:t>1</w:t>
            </w:r>
            <w:r w:rsidR="00261B80">
              <w:rPr>
                <w:b/>
                <w:noProof/>
                <w:sz w:val="28"/>
              </w:rPr>
              <w:t>8</w:t>
            </w:r>
            <w:r w:rsidR="009438D6">
              <w:rPr>
                <w:b/>
                <w:noProof/>
                <w:sz w:val="28"/>
              </w:rPr>
              <w:t>3</w:t>
            </w:r>
            <w:r w:rsidR="00647E89">
              <w:rPr>
                <w:b/>
                <w:noProof/>
                <w:sz w:val="28"/>
              </w:rPr>
              <w:t>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6F4CE8D" w:rsidR="001E41F3" w:rsidRDefault="009438D6" w:rsidP="00715499">
            <w:pPr>
              <w:pStyle w:val="CRCoverPage"/>
              <w:spacing w:after="0"/>
            </w:pPr>
            <w:r w:rsidRPr="009438D6">
              <w:t>Correction for 5GMM test case 9.1.5.1.3a</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87AD80E" w:rsidR="001E41F3" w:rsidRDefault="00A37C31">
            <w:pPr>
              <w:pStyle w:val="CRCoverPage"/>
              <w:spacing w:after="0"/>
              <w:ind w:left="100"/>
              <w:rPr>
                <w:noProof/>
              </w:rPr>
            </w:pPr>
            <w:r>
              <w:rPr>
                <w:noProof/>
              </w:rPr>
              <w:t>202</w:t>
            </w:r>
            <w:r w:rsidR="00F7019E">
              <w:rPr>
                <w:noProof/>
              </w:rPr>
              <w:t>1</w:t>
            </w:r>
            <w:r>
              <w:rPr>
                <w:noProof/>
              </w:rPr>
              <w:t>-</w:t>
            </w:r>
            <w:r w:rsidR="009A1FA7">
              <w:rPr>
                <w:noProof/>
              </w:rPr>
              <w:t>27</w:t>
            </w:r>
            <w:r w:rsidR="00CE24B2">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C5267" w14:textId="77777777" w:rsidR="000235C3" w:rsidRDefault="000235C3" w:rsidP="000235C3">
            <w:pPr>
              <w:pStyle w:val="CRCoverPage"/>
              <w:spacing w:after="0" w:line="259" w:lineRule="auto"/>
              <w:rPr>
                <w:noProof/>
              </w:rPr>
            </w:pPr>
            <w:r>
              <w:rPr>
                <w:noProof/>
              </w:rPr>
              <w:t>The REGISTRATION ACCEPT message at step 34 contains sst and mappedSST in the allowedNSSAI IE. However, the PDU SESSION ESTABLISHMENT ACCEPT message at step 36 contains only the sst field in NSSAI IE. This mismatch in the configuration may lead the UE to reject the PDU session establishment.</w:t>
            </w:r>
          </w:p>
          <w:p w14:paraId="5CC9551D" w14:textId="76A78382" w:rsidR="00484797" w:rsidRDefault="00484797" w:rsidP="000235C3">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6D04CC" w14:textId="77777777" w:rsidR="000235C3" w:rsidRDefault="000235C3" w:rsidP="000235C3">
            <w:pPr>
              <w:pStyle w:val="CRCoverPage"/>
              <w:spacing w:after="0" w:line="259" w:lineRule="auto"/>
              <w:rPr>
                <w:noProof/>
              </w:rPr>
            </w:pPr>
            <w:r>
              <w:rPr>
                <w:noProof/>
              </w:rPr>
              <w:t>Update variable v_allowed_S_NSSAI, to include the mappedSST in NSSAI in PDU SESSION ESTABLISHMENT ACCEPT at step 36</w:t>
            </w:r>
          </w:p>
          <w:p w14:paraId="585DAF3E" w14:textId="77777777" w:rsidR="000235C3" w:rsidRDefault="000235C3" w:rsidP="000235C3">
            <w:pPr>
              <w:pStyle w:val="CRCoverPage"/>
              <w:spacing w:after="0" w:line="259" w:lineRule="auto"/>
              <w:rPr>
                <w:noProof/>
              </w:rPr>
            </w:pPr>
          </w:p>
          <w:p w14:paraId="52807F8F" w14:textId="1D18D303" w:rsidR="009438D6" w:rsidRPr="002E55AB" w:rsidRDefault="000235C3" w:rsidP="000235C3">
            <w:pPr>
              <w:pStyle w:val="CRCoverPage"/>
              <w:spacing w:after="0"/>
              <w:rPr>
                <w:lang w:val="en-SG"/>
              </w:rPr>
            </w:pPr>
            <w:r w:rsidRPr="000235C3">
              <w:rPr>
                <w:b/>
                <w:bCs/>
                <w:noProof/>
              </w:rPr>
              <w:t>Note</w:t>
            </w:r>
            <w:r>
              <w:rPr>
                <w:noProof/>
              </w:rPr>
              <w:t>: An associated prose CR on 38.523-1 will be raised at RAN5#92.</w:t>
            </w:r>
          </w:p>
          <w:p w14:paraId="171ADF2A" w14:textId="0AB5E2F9" w:rsidR="00004EF1" w:rsidRPr="002E55AB" w:rsidRDefault="00004EF1" w:rsidP="003C6ABA">
            <w:pPr>
              <w:pStyle w:val="CRCoverPage"/>
              <w:spacing w:after="0"/>
              <w:rPr>
                <w:lang w:val="en-SG"/>
              </w:rPr>
            </w:pP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BC2C30C" w:rsidR="00D44D27" w:rsidRDefault="009438D6" w:rsidP="000E001A">
            <w:pPr>
              <w:pStyle w:val="CRCoverPage"/>
              <w:spacing w:after="0"/>
              <w:rPr>
                <w:noProof/>
              </w:rPr>
            </w:pPr>
            <w:r>
              <w:t>9.1.5.1.3a</w:t>
            </w:r>
            <w:r w:rsidR="00631563">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7A97B51" w:rsidR="00D44D27" w:rsidRDefault="00CD441F"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BECA6DF" w:rsidR="00D44D27" w:rsidRDefault="00D44D27" w:rsidP="00AF6C48">
            <w:pPr>
              <w:pStyle w:val="CRCoverPage"/>
              <w:spacing w:after="0"/>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4BFD9BE" w:rsidR="00D44D27" w:rsidRDefault="00CD441F" w:rsidP="000E001A">
            <w:pPr>
              <w:pStyle w:val="CRCoverPage"/>
              <w:spacing w:after="0"/>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8271349"/>
      <w:r w:rsidRPr="00D83A7A">
        <w:rPr>
          <w:rStyle w:val="Emphasis"/>
          <w:rFonts w:cs="Arial"/>
          <w:i w:val="0"/>
        </w:rPr>
        <w:lastRenderedPageBreak/>
        <w:t>Table of Contents</w:t>
      </w:r>
      <w:bookmarkEnd w:id="2"/>
    </w:p>
    <w:p w14:paraId="6E17DF52" w14:textId="7017B678" w:rsidR="000235C3"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235C3" w:rsidRPr="007A6260">
        <w:rPr>
          <w:rFonts w:cs="Arial"/>
          <w:iCs/>
        </w:rPr>
        <w:t>Table of Contents</w:t>
      </w:r>
      <w:r w:rsidR="000235C3">
        <w:tab/>
      </w:r>
      <w:r w:rsidR="000235C3">
        <w:fldChar w:fldCharType="begin"/>
      </w:r>
      <w:r w:rsidR="000235C3">
        <w:instrText xml:space="preserve"> PAGEREF _Toc78271349 \h </w:instrText>
      </w:r>
      <w:r w:rsidR="000235C3">
        <w:fldChar w:fldCharType="separate"/>
      </w:r>
      <w:r w:rsidR="000235C3">
        <w:t>2</w:t>
      </w:r>
      <w:r w:rsidR="000235C3">
        <w:fldChar w:fldCharType="end"/>
      </w:r>
    </w:p>
    <w:p w14:paraId="24DF5190" w14:textId="6BAA5591" w:rsidR="000235C3" w:rsidRDefault="000235C3">
      <w:pPr>
        <w:pStyle w:val="TOC1"/>
        <w:rPr>
          <w:rFonts w:asciiTheme="minorHAnsi" w:eastAsiaTheme="minorEastAsia" w:hAnsiTheme="minorHAnsi" w:cstheme="minorBidi"/>
          <w:szCs w:val="22"/>
          <w:lang w:val="en-US"/>
        </w:rPr>
      </w:pPr>
      <w:r w:rsidRPr="007A6260">
        <w:rPr>
          <w:b/>
          <w:lang w:eastAsia="ja-JP"/>
        </w:rPr>
        <w:t>1</w:t>
      </w:r>
      <w:r>
        <w:rPr>
          <w:rFonts w:asciiTheme="minorHAnsi" w:eastAsiaTheme="minorEastAsia" w:hAnsiTheme="minorHAnsi" w:cstheme="minorBidi"/>
          <w:szCs w:val="22"/>
          <w:lang w:val="en-US"/>
        </w:rPr>
        <w:tab/>
      </w:r>
      <w:r w:rsidRPr="007A6260">
        <w:rPr>
          <w:b/>
          <w:lang w:eastAsia="ja-JP"/>
        </w:rPr>
        <w:t>Overview</w:t>
      </w:r>
      <w:r>
        <w:tab/>
      </w:r>
      <w:r>
        <w:fldChar w:fldCharType="begin"/>
      </w:r>
      <w:r>
        <w:instrText xml:space="preserve"> PAGEREF _Toc78271350 \h </w:instrText>
      </w:r>
      <w:r>
        <w:fldChar w:fldCharType="separate"/>
      </w:r>
      <w:r>
        <w:t>3</w:t>
      </w:r>
      <w:r>
        <w:fldChar w:fldCharType="end"/>
      </w:r>
    </w:p>
    <w:p w14:paraId="2648D60F" w14:textId="297B12A8" w:rsidR="000235C3" w:rsidRDefault="000235C3">
      <w:pPr>
        <w:pStyle w:val="TOC1"/>
        <w:rPr>
          <w:rFonts w:asciiTheme="minorHAnsi" w:eastAsiaTheme="minorEastAsia" w:hAnsiTheme="minorHAnsi" w:cstheme="minorBidi"/>
          <w:szCs w:val="22"/>
          <w:lang w:val="en-US"/>
        </w:rPr>
      </w:pPr>
      <w:r w:rsidRPr="007A6260">
        <w:rPr>
          <w:b/>
        </w:rPr>
        <w:t>2</w:t>
      </w:r>
      <w:r>
        <w:rPr>
          <w:rFonts w:asciiTheme="minorHAnsi" w:eastAsiaTheme="minorEastAsia" w:hAnsiTheme="minorHAnsi" w:cstheme="minorBidi"/>
          <w:szCs w:val="22"/>
          <w:lang w:val="en-US"/>
        </w:rPr>
        <w:tab/>
      </w:r>
      <w:r w:rsidRPr="007A6260">
        <w:rPr>
          <w:b/>
        </w:rPr>
        <w:t>Corrections required</w:t>
      </w:r>
      <w:r>
        <w:tab/>
      </w:r>
      <w:r>
        <w:fldChar w:fldCharType="begin"/>
      </w:r>
      <w:r>
        <w:instrText xml:space="preserve"> PAGEREF _Toc78271351 \h </w:instrText>
      </w:r>
      <w:r>
        <w:fldChar w:fldCharType="separate"/>
      </w:r>
      <w:r>
        <w:t>3</w:t>
      </w:r>
      <w:r>
        <w:fldChar w:fldCharType="end"/>
      </w:r>
    </w:p>
    <w:p w14:paraId="5348C1A2" w14:textId="10EA1584" w:rsidR="000235C3" w:rsidRDefault="000235C3">
      <w:pPr>
        <w:pStyle w:val="TOC2"/>
        <w:rPr>
          <w:rFonts w:asciiTheme="minorHAnsi" w:eastAsiaTheme="minorEastAsia" w:hAnsiTheme="minorHAnsi" w:cstheme="minorBidi"/>
          <w:sz w:val="22"/>
          <w:szCs w:val="22"/>
          <w:lang w:val="en-US"/>
        </w:rPr>
      </w:pPr>
      <w:r w:rsidRPr="007A6260">
        <w:rPr>
          <w:b/>
          <w:lang w:val="pt-BR"/>
        </w:rPr>
        <w:t>2.1</w:t>
      </w:r>
      <w:r>
        <w:rPr>
          <w:rFonts w:asciiTheme="minorHAnsi" w:eastAsiaTheme="minorEastAsia" w:hAnsiTheme="minorHAnsi" w:cstheme="minorBidi"/>
          <w:sz w:val="22"/>
          <w:szCs w:val="22"/>
          <w:lang w:val="en-US"/>
        </w:rPr>
        <w:tab/>
      </w:r>
      <w:r w:rsidRPr="007A6260">
        <w:rPr>
          <w:b/>
          <w:lang w:val="pt-BR"/>
        </w:rPr>
        <w:t>Change 1</w:t>
      </w:r>
      <w:r>
        <w:tab/>
      </w:r>
      <w:r>
        <w:fldChar w:fldCharType="begin"/>
      </w:r>
      <w:r>
        <w:instrText xml:space="preserve"> PAGEREF _Toc78271352 \h </w:instrText>
      </w:r>
      <w:r>
        <w:fldChar w:fldCharType="separate"/>
      </w:r>
      <w:r>
        <w:t>3</w:t>
      </w:r>
      <w:r>
        <w:fldChar w:fldCharType="end"/>
      </w:r>
    </w:p>
    <w:p w14:paraId="2E4D4796" w14:textId="293948E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8271350"/>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8271351"/>
      <w:r w:rsidRPr="00B22104">
        <w:rPr>
          <w:b/>
        </w:rPr>
        <w:t>Corrections required</w:t>
      </w:r>
      <w:bookmarkEnd w:id="5"/>
      <w:bookmarkEnd w:id="6"/>
      <w:bookmarkEnd w:id="7"/>
    </w:p>
    <w:p w14:paraId="6D5FF5BA" w14:textId="50B175B5" w:rsidR="00D97FDC" w:rsidRDefault="00D97FDC" w:rsidP="00D97FDC"/>
    <w:p w14:paraId="13143023" w14:textId="77777777" w:rsidR="009438D6" w:rsidRDefault="009438D6" w:rsidP="009438D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77349932"/>
      <w:bookmarkStart w:id="10" w:name="_Toc78271352"/>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438D6" w14:paraId="3EB647D6" w14:textId="77777777" w:rsidTr="0058559F">
        <w:trPr>
          <w:trHeight w:val="447"/>
        </w:trPr>
        <w:tc>
          <w:tcPr>
            <w:tcW w:w="1985" w:type="dxa"/>
          </w:tcPr>
          <w:p w14:paraId="08876D82" w14:textId="77777777" w:rsidR="009438D6" w:rsidRDefault="009438D6" w:rsidP="0058559F">
            <w:pPr>
              <w:spacing w:before="40" w:after="40"/>
              <w:rPr>
                <w:rFonts w:ascii="Arial" w:hAnsi="Arial" w:cs="Arial"/>
                <w:b/>
              </w:rPr>
            </w:pPr>
            <w:r>
              <w:rPr>
                <w:rFonts w:ascii="Arial" w:hAnsi="Arial" w:cs="Arial"/>
                <w:b/>
              </w:rPr>
              <w:t>Function name</w:t>
            </w:r>
          </w:p>
        </w:tc>
        <w:tc>
          <w:tcPr>
            <w:tcW w:w="7654" w:type="dxa"/>
          </w:tcPr>
          <w:p w14:paraId="4E80CFF2" w14:textId="77777777" w:rsidR="009438D6" w:rsidRDefault="009438D6" w:rsidP="0058559F">
            <w:pPr>
              <w:spacing w:after="0"/>
            </w:pPr>
            <w:r w:rsidRPr="00C41821">
              <w:t>fl_TC_9_1_5_1_3a_TestBody</w:t>
            </w:r>
          </w:p>
        </w:tc>
      </w:tr>
      <w:tr w:rsidR="009438D6" w14:paraId="116D4F65" w14:textId="77777777" w:rsidTr="0058559F">
        <w:trPr>
          <w:trHeight w:val="452"/>
        </w:trPr>
        <w:tc>
          <w:tcPr>
            <w:tcW w:w="1985" w:type="dxa"/>
          </w:tcPr>
          <w:p w14:paraId="71EEBD2C" w14:textId="77777777" w:rsidR="009438D6" w:rsidRDefault="009438D6" w:rsidP="0058559F">
            <w:pPr>
              <w:spacing w:before="40" w:after="40"/>
              <w:rPr>
                <w:rFonts w:ascii="Arial" w:hAnsi="Arial"/>
                <w:b/>
              </w:rPr>
            </w:pPr>
            <w:r>
              <w:rPr>
                <w:rFonts w:ascii="Arial" w:hAnsi="Arial"/>
                <w:b/>
              </w:rPr>
              <w:t>Reason for change</w:t>
            </w:r>
          </w:p>
        </w:tc>
        <w:tc>
          <w:tcPr>
            <w:tcW w:w="7654" w:type="dxa"/>
          </w:tcPr>
          <w:p w14:paraId="6EDC386B" w14:textId="263B2B90" w:rsidR="009438D6" w:rsidRPr="00994F4D" w:rsidRDefault="009438D6" w:rsidP="0058559F">
            <w:pPr>
              <w:rPr>
                <w:rFonts w:ascii="Arial" w:hAnsi="Arial" w:cs="Arial"/>
              </w:rPr>
            </w:pPr>
            <w:r>
              <w:rPr>
                <w:rFonts w:ascii="Arial" w:hAnsi="Arial" w:cs="Arial"/>
              </w:rPr>
              <w:t xml:space="preserve">The REGISTRATION ACCEPT message at step 34 contains sst and mappedSST in </w:t>
            </w:r>
            <w:r w:rsidR="000235C3">
              <w:rPr>
                <w:rFonts w:ascii="Arial" w:hAnsi="Arial" w:cs="Arial"/>
              </w:rPr>
              <w:t xml:space="preserve">the </w:t>
            </w:r>
            <w:r>
              <w:rPr>
                <w:rFonts w:ascii="Arial" w:hAnsi="Arial" w:cs="Arial"/>
              </w:rPr>
              <w:t>allowedNSSAI IE. However, the PDU SESSION ESTABLISHMENT ACCEPT message at step 36 contains only the sst field in NSSAI IE. This mismatch in the configuration may lead the UE to reject the PDU session establishment.</w:t>
            </w:r>
          </w:p>
        </w:tc>
      </w:tr>
      <w:tr w:rsidR="009438D6" w14:paraId="3794F955" w14:textId="77777777" w:rsidTr="0058559F">
        <w:tc>
          <w:tcPr>
            <w:tcW w:w="1985" w:type="dxa"/>
          </w:tcPr>
          <w:p w14:paraId="298B862C" w14:textId="77777777" w:rsidR="009438D6" w:rsidRDefault="009438D6" w:rsidP="0058559F">
            <w:pPr>
              <w:spacing w:before="40" w:after="40"/>
              <w:rPr>
                <w:rFonts w:ascii="Arial" w:hAnsi="Arial"/>
                <w:b/>
              </w:rPr>
            </w:pPr>
            <w:r>
              <w:rPr>
                <w:rFonts w:ascii="Arial" w:hAnsi="Arial"/>
                <w:b/>
              </w:rPr>
              <w:t>Summary of change</w:t>
            </w:r>
          </w:p>
        </w:tc>
        <w:tc>
          <w:tcPr>
            <w:tcW w:w="7654" w:type="dxa"/>
          </w:tcPr>
          <w:p w14:paraId="68A70D77" w14:textId="39B4A8BE" w:rsidR="009438D6" w:rsidRDefault="000235C3" w:rsidP="0058559F">
            <w:pPr>
              <w:pStyle w:val="CRCoverPage"/>
              <w:spacing w:after="0"/>
              <w:rPr>
                <w:lang w:val="en-SG"/>
              </w:rPr>
            </w:pPr>
            <w:r>
              <w:rPr>
                <w:lang w:val="en-SG"/>
              </w:rPr>
              <w:t xml:space="preserve">Update variable v_allowed_S_NSSAI, to include </w:t>
            </w:r>
            <w:r w:rsidR="009438D6">
              <w:rPr>
                <w:lang w:val="en-SG"/>
              </w:rPr>
              <w:t xml:space="preserve">the mappedSST </w:t>
            </w:r>
            <w:r>
              <w:rPr>
                <w:lang w:val="en-SG"/>
              </w:rPr>
              <w:t xml:space="preserve">in NSSAI in </w:t>
            </w:r>
            <w:r w:rsidR="009438D6">
              <w:rPr>
                <w:lang w:val="en-SG"/>
              </w:rPr>
              <w:t>PDU SESSION ESTABLISHMENT ACCEPT</w:t>
            </w:r>
            <w:r>
              <w:rPr>
                <w:lang w:val="en-SG"/>
              </w:rPr>
              <w:t xml:space="preserve"> at step 36</w:t>
            </w:r>
          </w:p>
          <w:p w14:paraId="296C5252" w14:textId="77777777" w:rsidR="009438D6" w:rsidRDefault="009438D6" w:rsidP="0058559F">
            <w:pPr>
              <w:pStyle w:val="CRCoverPage"/>
              <w:spacing w:after="0"/>
              <w:rPr>
                <w:lang w:val="en-SG"/>
              </w:rPr>
            </w:pPr>
          </w:p>
          <w:p w14:paraId="6BBC7302" w14:textId="58D6DFD4" w:rsidR="009438D6" w:rsidRDefault="009438D6" w:rsidP="0058559F">
            <w:pPr>
              <w:pStyle w:val="CRCoverPage"/>
              <w:spacing w:after="0"/>
              <w:rPr>
                <w:lang w:val="en-SG"/>
              </w:rPr>
            </w:pPr>
            <w:r w:rsidRPr="009438D6">
              <w:rPr>
                <w:b/>
                <w:bCs/>
                <w:lang w:val="en-SG"/>
              </w:rPr>
              <w:t>Note</w:t>
            </w:r>
            <w:r>
              <w:rPr>
                <w:lang w:val="en-SG"/>
              </w:rPr>
              <w:t>: An associated prose CR on 38.523-1 will be raised at RAN5#92.</w:t>
            </w:r>
          </w:p>
        </w:tc>
      </w:tr>
      <w:tr w:rsidR="009438D6" w14:paraId="65FF5744" w14:textId="77777777" w:rsidTr="0058559F">
        <w:tc>
          <w:tcPr>
            <w:tcW w:w="1985" w:type="dxa"/>
          </w:tcPr>
          <w:p w14:paraId="692DF10B" w14:textId="77777777" w:rsidR="009438D6" w:rsidRDefault="009438D6" w:rsidP="0058559F">
            <w:pPr>
              <w:spacing w:before="40" w:after="40"/>
              <w:rPr>
                <w:rFonts w:ascii="Arial" w:hAnsi="Arial"/>
                <w:b/>
              </w:rPr>
            </w:pPr>
            <w:r>
              <w:rPr>
                <w:rFonts w:ascii="Arial" w:hAnsi="Arial"/>
                <w:b/>
              </w:rPr>
              <w:t>TTCN module</w:t>
            </w:r>
          </w:p>
        </w:tc>
        <w:tc>
          <w:tcPr>
            <w:tcW w:w="7654" w:type="dxa"/>
          </w:tcPr>
          <w:p w14:paraId="2285118F" w14:textId="77777777" w:rsidR="009438D6" w:rsidRDefault="009438D6" w:rsidP="0058559F">
            <w:pPr>
              <w:spacing w:after="0"/>
              <w:rPr>
                <w:rFonts w:ascii="Arial" w:hAnsi="Arial" w:cs="Arial"/>
                <w:lang w:val="en-US"/>
              </w:rPr>
            </w:pPr>
            <w:r w:rsidRPr="0021679B">
              <w:rPr>
                <w:rFonts w:ascii="Arial" w:hAnsi="Arial" w:cs="Arial"/>
                <w:lang w:val="en-US"/>
              </w:rPr>
              <w:t>Initial_Registration_NR5GC</w:t>
            </w:r>
            <w:r>
              <w:rPr>
                <w:rFonts w:ascii="Arial" w:hAnsi="Arial" w:cs="Arial"/>
                <w:lang w:val="en-US"/>
              </w:rPr>
              <w:t>.ttcn</w:t>
            </w:r>
          </w:p>
        </w:tc>
      </w:tr>
      <w:tr w:rsidR="009438D6" w14:paraId="0E72E3A9" w14:textId="77777777" w:rsidTr="0058559F">
        <w:tc>
          <w:tcPr>
            <w:tcW w:w="1985" w:type="dxa"/>
          </w:tcPr>
          <w:p w14:paraId="0FC3AE03" w14:textId="77777777" w:rsidR="009438D6" w:rsidRDefault="009438D6" w:rsidP="0058559F">
            <w:pPr>
              <w:spacing w:before="40" w:after="40"/>
              <w:rPr>
                <w:rFonts w:ascii="Arial" w:hAnsi="Arial"/>
                <w:b/>
                <w:highlight w:val="cyan"/>
              </w:rPr>
            </w:pPr>
            <w:r>
              <w:rPr>
                <w:rFonts w:ascii="Arial" w:hAnsi="Arial"/>
                <w:b/>
              </w:rPr>
              <w:t>MCC160 Comment</w:t>
            </w:r>
          </w:p>
        </w:tc>
        <w:tc>
          <w:tcPr>
            <w:tcW w:w="7654" w:type="dxa"/>
          </w:tcPr>
          <w:p w14:paraId="54999CEF" w14:textId="77777777" w:rsidR="001E20E7" w:rsidRPr="001E20E7" w:rsidRDefault="001E20E7" w:rsidP="0058559F">
            <w:pPr>
              <w:rPr>
                <w:rFonts w:ascii="Arial" w:hAnsi="Arial"/>
                <w:highlight w:val="magenta"/>
              </w:rPr>
            </w:pPr>
            <w:r w:rsidRPr="001E20E7">
              <w:rPr>
                <w:rFonts w:ascii="Arial" w:hAnsi="Arial"/>
                <w:highlight w:val="magenta"/>
              </w:rPr>
              <w:t>Decision postponed until outcome of prose CR at RAN5.  The Registration Accept at step 34 may contain 2 Allowed NSSAIs, but this is not included in the prose CR.</w:t>
            </w:r>
          </w:p>
          <w:p w14:paraId="60F7688D" w14:textId="1CEF68ED" w:rsidR="009438D6" w:rsidRPr="001E20E7" w:rsidRDefault="001E20E7" w:rsidP="0058559F">
            <w:pPr>
              <w:rPr>
                <w:rFonts w:ascii="Arial" w:hAnsi="Arial"/>
                <w:highlight w:val="magenta"/>
              </w:rPr>
            </w:pPr>
            <w:r w:rsidRPr="001E20E7">
              <w:rPr>
                <w:rFonts w:ascii="Arial" w:hAnsi="Arial"/>
                <w:highlight w:val="magenta"/>
              </w:rPr>
              <w:t xml:space="preserve">The proposed solution will cause an incorrect Allowed NSSAI to be sent in step 14. </w:t>
            </w:r>
          </w:p>
        </w:tc>
      </w:tr>
    </w:tbl>
    <w:p w14:paraId="6894763A" w14:textId="77777777" w:rsidR="009438D6" w:rsidRDefault="009438D6" w:rsidP="009438D6">
      <w:pPr>
        <w:rPr>
          <w:lang w:val="en-US"/>
        </w:rPr>
      </w:pPr>
    </w:p>
    <w:p w14:paraId="228872E0" w14:textId="77777777" w:rsidR="009438D6" w:rsidRDefault="009438D6" w:rsidP="009438D6">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38D6" w14:paraId="333A0383" w14:textId="77777777" w:rsidTr="0058559F">
        <w:tc>
          <w:tcPr>
            <w:tcW w:w="9855" w:type="dxa"/>
          </w:tcPr>
          <w:p w14:paraId="2340F7B0" w14:textId="77777777" w:rsidR="000235C3" w:rsidRPr="000235C3" w:rsidRDefault="000235C3" w:rsidP="000235C3">
            <w:pPr>
              <w:ind w:firstLine="195"/>
              <w:rPr>
                <w:lang w:val="en-US"/>
              </w:rPr>
            </w:pPr>
            <w:r w:rsidRPr="000235C3">
              <w:rPr>
                <w:lang w:val="en-US"/>
              </w:rPr>
              <w:t>function fl_TC_9_1_5_1_3a_TestBody() runs on NR5GC_PTC</w:t>
            </w:r>
          </w:p>
          <w:p w14:paraId="0E6AF35B" w14:textId="77777777" w:rsidR="000235C3" w:rsidRPr="000235C3" w:rsidRDefault="000235C3" w:rsidP="000235C3">
            <w:pPr>
              <w:ind w:firstLine="195"/>
              <w:rPr>
                <w:lang w:val="en-US"/>
              </w:rPr>
            </w:pPr>
            <w:r w:rsidRPr="000235C3">
              <w:rPr>
                <w:lang w:val="en-US"/>
              </w:rPr>
              <w:t xml:space="preserve">  {</w:t>
            </w:r>
          </w:p>
          <w:p w14:paraId="3806AA6C" w14:textId="77777777" w:rsidR="000235C3" w:rsidRPr="000235C3" w:rsidRDefault="000235C3" w:rsidP="000235C3">
            <w:pPr>
              <w:ind w:firstLine="195"/>
              <w:rPr>
                <w:lang w:val="en-US"/>
              </w:rPr>
            </w:pPr>
            <w:r w:rsidRPr="000235C3">
              <w:rPr>
                <w:lang w:val="en-US"/>
              </w:rPr>
              <w:t xml:space="preserve">    var NR_CellId_Type v_NGC_NASCellG := f_NR5GC_MapNASCell(ngc_CellG, NG_CellsOnDifferentPLMN);</w:t>
            </w:r>
          </w:p>
          <w:p w14:paraId="72C4CC32" w14:textId="77777777" w:rsidR="000235C3" w:rsidRPr="000235C3" w:rsidRDefault="000235C3" w:rsidP="000235C3">
            <w:pPr>
              <w:ind w:firstLine="195"/>
              <w:rPr>
                <w:lang w:val="en-US"/>
              </w:rPr>
            </w:pPr>
            <w:r w:rsidRPr="000235C3">
              <w:rPr>
                <w:lang w:val="en-US"/>
              </w:rPr>
              <w:t xml:space="preserve">    var NG_NAS_GutiParameters_Type v_GutiParamsCellG := f_NR5GC_CellInfo_GetGutiParameters(v_NGC_NASCellG);</w:t>
            </w:r>
          </w:p>
          <w:p w14:paraId="02DA87A3" w14:textId="77777777" w:rsidR="000235C3" w:rsidRPr="000235C3" w:rsidRDefault="000235C3" w:rsidP="000235C3">
            <w:pPr>
              <w:ind w:firstLine="195"/>
              <w:rPr>
                <w:lang w:val="en-US"/>
              </w:rPr>
            </w:pPr>
            <w:r w:rsidRPr="000235C3">
              <w:rPr>
                <w:lang w:val="en-US"/>
              </w:rPr>
              <w:t xml:space="preserve">    var NG_NAS_MSG_Indication_Type v_ReceivedMsg;</w:t>
            </w:r>
          </w:p>
          <w:p w14:paraId="14923A3B" w14:textId="77777777" w:rsidR="000235C3" w:rsidRPr="000235C3" w:rsidRDefault="000235C3" w:rsidP="000235C3">
            <w:pPr>
              <w:ind w:firstLine="195"/>
              <w:rPr>
                <w:lang w:val="en-US"/>
              </w:rPr>
            </w:pPr>
            <w:r w:rsidRPr="000235C3">
              <w:rPr>
                <w:lang w:val="en-US"/>
              </w:rPr>
              <w:t xml:space="preserve">    var NAS_PlmnId v_PLMN := f_NR_Asn2Nas_PlmnId(f_NR_CellInfo_GetPLMN (v_NGC_NASCellG));</w:t>
            </w:r>
          </w:p>
          <w:p w14:paraId="48D09DE3" w14:textId="77777777" w:rsidR="000235C3" w:rsidRPr="000235C3" w:rsidRDefault="000235C3" w:rsidP="000235C3">
            <w:pPr>
              <w:ind w:firstLine="195"/>
              <w:rPr>
                <w:lang w:val="en-US"/>
              </w:rPr>
            </w:pPr>
            <w:r w:rsidRPr="000235C3">
              <w:rPr>
                <w:lang w:val="en-US"/>
              </w:rPr>
              <w:t xml:space="preserve">    var TrackingAreaCode v_TAC := f_NR_CellInfo_GetTAC (v_NGC_NASCellG);</w:t>
            </w:r>
          </w:p>
          <w:p w14:paraId="0645DDA4" w14:textId="77777777" w:rsidR="000235C3" w:rsidRPr="000235C3" w:rsidRDefault="000235C3" w:rsidP="000235C3">
            <w:pPr>
              <w:ind w:firstLine="195"/>
              <w:rPr>
                <w:lang w:val="en-US"/>
              </w:rPr>
            </w:pPr>
            <w:r w:rsidRPr="000235C3">
              <w:rPr>
                <w:lang w:val="en-US"/>
              </w:rPr>
              <w:t xml:space="preserve">    var template (value) NG_MobileIdentity v_GUTIToSend := f_NG_GutiParameters2MobileIdentity (v_PLMN, v_GutiParamsCellG);</w:t>
            </w:r>
          </w:p>
          <w:p w14:paraId="41549DB1" w14:textId="77777777" w:rsidR="000235C3" w:rsidRPr="000235C3" w:rsidRDefault="000235C3" w:rsidP="000235C3">
            <w:pPr>
              <w:ind w:firstLine="195"/>
              <w:rPr>
                <w:lang w:val="en-US"/>
              </w:rPr>
            </w:pPr>
            <w:r w:rsidRPr="000235C3">
              <w:rPr>
                <w:lang w:val="en-US"/>
              </w:rPr>
              <w:t xml:space="preserve">    var template (value) NG_TrackingAreaIdList v_TAIList := cs_NG_TAIListNonConsecutive(v_PLMN, {bit2oct(v_TAC)});</w:t>
            </w:r>
          </w:p>
          <w:p w14:paraId="66326338" w14:textId="77777777" w:rsidR="000235C3" w:rsidRPr="000235C3" w:rsidRDefault="000235C3" w:rsidP="000235C3">
            <w:pPr>
              <w:ind w:firstLine="195"/>
              <w:rPr>
                <w:lang w:val="en-US"/>
              </w:rPr>
            </w:pPr>
            <w:r w:rsidRPr="000235C3">
              <w:rPr>
                <w:lang w:val="en-US"/>
              </w:rPr>
              <w:t xml:space="preserve">    var GMM_MobilityInfo_Type v_GMM_MobilityInfo;</w:t>
            </w:r>
          </w:p>
          <w:p w14:paraId="361545F8" w14:textId="77777777" w:rsidR="000235C3" w:rsidRPr="000235C3" w:rsidRDefault="000235C3" w:rsidP="000235C3">
            <w:pPr>
              <w:ind w:firstLine="195"/>
              <w:rPr>
                <w:lang w:val="en-US"/>
              </w:rPr>
            </w:pPr>
            <w:r w:rsidRPr="000235C3">
              <w:rPr>
                <w:lang w:val="en-US"/>
              </w:rPr>
              <w:t xml:space="preserve">    var template (value) NG_NAS_DL_Message_Type v_MsgToSend;</w:t>
            </w:r>
          </w:p>
          <w:p w14:paraId="692A00C6" w14:textId="77777777" w:rsidR="000235C3" w:rsidRPr="000235C3" w:rsidRDefault="000235C3" w:rsidP="000235C3">
            <w:pPr>
              <w:ind w:firstLine="195"/>
              <w:rPr>
                <w:lang w:val="en-US"/>
              </w:rPr>
            </w:pPr>
            <w:r w:rsidRPr="000235C3">
              <w:rPr>
                <w:lang w:val="en-US"/>
              </w:rPr>
              <w:lastRenderedPageBreak/>
              <w:t xml:space="preserve">    var template (present) NSSAI v_RequestedNSSAI;</w:t>
            </w:r>
          </w:p>
          <w:p w14:paraId="0B6CA94A" w14:textId="77777777" w:rsidR="000235C3" w:rsidRPr="000235C3" w:rsidRDefault="000235C3" w:rsidP="000235C3">
            <w:pPr>
              <w:ind w:firstLine="195"/>
              <w:rPr>
                <w:lang w:val="en-US"/>
              </w:rPr>
            </w:pPr>
            <w:r w:rsidRPr="000235C3">
              <w:rPr>
                <w:lang w:val="en-US"/>
              </w:rPr>
              <w:t xml:space="preserve">    var integer v_LengthOfNSSAI := 0;</w:t>
            </w:r>
          </w:p>
          <w:p w14:paraId="62A72AF0" w14:textId="77777777" w:rsidR="000235C3" w:rsidRPr="000235C3" w:rsidRDefault="000235C3" w:rsidP="000235C3">
            <w:pPr>
              <w:ind w:firstLine="195"/>
              <w:rPr>
                <w:lang w:val="en-US"/>
              </w:rPr>
            </w:pPr>
            <w:r w:rsidRPr="000235C3">
              <w:rPr>
                <w:lang w:val="en-US"/>
              </w:rPr>
              <w:t xml:space="preserve">    var integer i;</w:t>
            </w:r>
          </w:p>
          <w:p w14:paraId="422715B9" w14:textId="77777777" w:rsidR="000235C3" w:rsidRPr="000235C3" w:rsidRDefault="000235C3" w:rsidP="000235C3">
            <w:pPr>
              <w:ind w:firstLine="195"/>
              <w:rPr>
                <w:lang w:val="en-US"/>
              </w:rPr>
            </w:pPr>
            <w:r w:rsidRPr="000235C3">
              <w:rPr>
                <w:lang w:val="en-US"/>
              </w:rPr>
              <w:t xml:space="preserve">    var template (value) NSSAI v_ConfiguredNSSAI := {</w:t>
            </w:r>
          </w:p>
          <w:p w14:paraId="7079408E" w14:textId="77777777" w:rsidR="000235C3" w:rsidRPr="000235C3" w:rsidRDefault="000235C3" w:rsidP="000235C3">
            <w:pPr>
              <w:ind w:firstLine="195"/>
              <w:rPr>
                <w:lang w:val="en-US"/>
              </w:rPr>
            </w:pPr>
            <w:r w:rsidRPr="000235C3">
              <w:rPr>
                <w:lang w:val="en-US"/>
              </w:rPr>
              <w:t xml:space="preserve">      iei := '31'O,</w:t>
            </w:r>
          </w:p>
          <w:p w14:paraId="76AE8C6E" w14:textId="77777777" w:rsidR="000235C3" w:rsidRPr="000235C3" w:rsidRDefault="000235C3" w:rsidP="000235C3">
            <w:pPr>
              <w:ind w:firstLine="195"/>
              <w:rPr>
                <w:lang w:val="en-US"/>
              </w:rPr>
            </w:pPr>
            <w:r w:rsidRPr="000235C3">
              <w:rPr>
                <w:lang w:val="en-US"/>
              </w:rPr>
              <w:t xml:space="preserve">      iel := '06'O,</w:t>
            </w:r>
          </w:p>
          <w:p w14:paraId="214E5A1D" w14:textId="77777777" w:rsidR="000235C3" w:rsidRPr="000235C3" w:rsidRDefault="000235C3" w:rsidP="000235C3">
            <w:pPr>
              <w:ind w:firstLine="195"/>
              <w:rPr>
                <w:lang w:val="en-US"/>
              </w:rPr>
            </w:pPr>
            <w:r w:rsidRPr="000235C3">
              <w:rPr>
                <w:lang w:val="en-US"/>
              </w:rPr>
              <w:t xml:space="preserve">      s_nssai := {cs_S_NSSAI(omit, '02'O, '04'O, omit, '01'O), cs_S_NSSAI(omit, '02'O, '05'O, omit, '02'O)}</w:t>
            </w:r>
          </w:p>
          <w:p w14:paraId="55E3D1A4" w14:textId="77777777" w:rsidR="000235C3" w:rsidRPr="000235C3" w:rsidRDefault="000235C3" w:rsidP="000235C3">
            <w:pPr>
              <w:ind w:firstLine="195"/>
              <w:rPr>
                <w:lang w:val="en-US"/>
              </w:rPr>
            </w:pPr>
            <w:r w:rsidRPr="000235C3">
              <w:rPr>
                <w:lang w:val="en-US"/>
              </w:rPr>
              <w:t xml:space="preserve">      };</w:t>
            </w:r>
          </w:p>
          <w:p w14:paraId="1FEE68E1" w14:textId="77777777" w:rsidR="000235C3" w:rsidRPr="000235C3" w:rsidRDefault="000235C3" w:rsidP="000235C3">
            <w:pPr>
              <w:ind w:firstLine="195"/>
              <w:rPr>
                <w:lang w:val="en-US"/>
              </w:rPr>
            </w:pPr>
            <w:r w:rsidRPr="000235C3">
              <w:rPr>
                <w:lang w:val="en-US"/>
              </w:rPr>
              <w:t xml:space="preserve">    var template (value) S_NSSAI_Type v_Allowed_S_NSSAI := cs_S_NSSAI('22'O, </w:t>
            </w:r>
            <w:r w:rsidRPr="000235C3">
              <w:rPr>
                <w:highlight w:val="yellow"/>
                <w:lang w:val="en-US"/>
              </w:rPr>
              <w:t>'01'O</w:t>
            </w:r>
            <w:r w:rsidRPr="000235C3">
              <w:rPr>
                <w:lang w:val="en-US"/>
              </w:rPr>
              <w:t>, '04'O, omit);</w:t>
            </w:r>
          </w:p>
          <w:p w14:paraId="183A5396" w14:textId="77777777" w:rsidR="000235C3" w:rsidRPr="000235C3" w:rsidRDefault="000235C3" w:rsidP="000235C3">
            <w:pPr>
              <w:ind w:firstLine="195"/>
              <w:rPr>
                <w:lang w:val="en-US"/>
              </w:rPr>
            </w:pPr>
            <w:r w:rsidRPr="000235C3">
              <w:rPr>
                <w:lang w:val="en-US"/>
              </w:rPr>
              <w:t xml:space="preserve">    var template (value) NSSAI v_AllowedNSSAI:= {</w:t>
            </w:r>
          </w:p>
          <w:p w14:paraId="10A55EC9" w14:textId="77777777" w:rsidR="000235C3" w:rsidRPr="000235C3" w:rsidRDefault="000235C3" w:rsidP="000235C3">
            <w:pPr>
              <w:ind w:firstLine="195"/>
              <w:rPr>
                <w:lang w:val="en-US"/>
              </w:rPr>
            </w:pPr>
            <w:r w:rsidRPr="000235C3">
              <w:rPr>
                <w:lang w:val="en-US"/>
              </w:rPr>
              <w:t xml:space="preserve">      iei := '15'O,</w:t>
            </w:r>
          </w:p>
          <w:p w14:paraId="33320ED3" w14:textId="77777777" w:rsidR="000235C3" w:rsidRPr="000235C3" w:rsidRDefault="000235C3" w:rsidP="000235C3">
            <w:pPr>
              <w:ind w:firstLine="195"/>
              <w:rPr>
                <w:lang w:val="en-US"/>
              </w:rPr>
            </w:pPr>
            <w:r w:rsidRPr="000235C3">
              <w:rPr>
                <w:lang w:val="en-US"/>
              </w:rPr>
              <w:t xml:space="preserve">      iel := '02'O,</w:t>
            </w:r>
          </w:p>
          <w:p w14:paraId="226F8B46" w14:textId="77777777" w:rsidR="000235C3" w:rsidRPr="000235C3" w:rsidRDefault="000235C3" w:rsidP="000235C3">
            <w:pPr>
              <w:ind w:firstLine="195"/>
              <w:rPr>
                <w:lang w:val="en-US"/>
              </w:rPr>
            </w:pPr>
            <w:r w:rsidRPr="000235C3">
              <w:rPr>
                <w:lang w:val="en-US"/>
              </w:rPr>
              <w:t xml:space="preserve">      s_nssai := {cs_S_NSSAI(omit, '01'O, '04'O, omit)}</w:t>
            </w:r>
          </w:p>
          <w:p w14:paraId="2C3EAF02" w14:textId="77777777" w:rsidR="000235C3" w:rsidRPr="000235C3" w:rsidRDefault="000235C3" w:rsidP="000235C3">
            <w:pPr>
              <w:ind w:firstLine="195"/>
              <w:rPr>
                <w:lang w:val="en-US"/>
              </w:rPr>
            </w:pPr>
            <w:r w:rsidRPr="000235C3">
              <w:rPr>
                <w:lang w:val="en-US"/>
              </w:rPr>
              <w:t xml:space="preserve">      };</w:t>
            </w:r>
          </w:p>
          <w:p w14:paraId="7BCCAA80" w14:textId="77777777" w:rsidR="000235C3" w:rsidRPr="000235C3" w:rsidRDefault="000235C3" w:rsidP="000235C3">
            <w:pPr>
              <w:ind w:firstLine="195"/>
              <w:rPr>
                <w:lang w:val="en-US"/>
              </w:rPr>
            </w:pPr>
            <w:r w:rsidRPr="000235C3">
              <w:rPr>
                <w:lang w:val="en-US"/>
              </w:rPr>
              <w:t xml:space="preserve">    var template (value) NSSAI v_DefaultConfiguredNSSAI:= {</w:t>
            </w:r>
          </w:p>
          <w:p w14:paraId="75B5FB57" w14:textId="77777777" w:rsidR="000235C3" w:rsidRPr="000235C3" w:rsidRDefault="000235C3" w:rsidP="000235C3">
            <w:pPr>
              <w:ind w:firstLine="195"/>
              <w:rPr>
                <w:lang w:val="en-US"/>
              </w:rPr>
            </w:pPr>
            <w:r w:rsidRPr="000235C3">
              <w:rPr>
                <w:lang w:val="en-US"/>
              </w:rPr>
              <w:t xml:space="preserve">      iei := omit, // not sent over the air so value doesn't matter</w:t>
            </w:r>
          </w:p>
          <w:p w14:paraId="617828C5" w14:textId="77777777" w:rsidR="000235C3" w:rsidRPr="000235C3" w:rsidRDefault="000235C3" w:rsidP="000235C3">
            <w:pPr>
              <w:ind w:firstLine="195"/>
              <w:rPr>
                <w:lang w:val="en-US"/>
              </w:rPr>
            </w:pPr>
            <w:r w:rsidRPr="000235C3">
              <w:rPr>
                <w:lang w:val="en-US"/>
              </w:rPr>
              <w:t xml:space="preserve">      iel := '04'O,</w:t>
            </w:r>
          </w:p>
          <w:p w14:paraId="59C10A9F" w14:textId="77777777" w:rsidR="000235C3" w:rsidRPr="000235C3" w:rsidRDefault="000235C3" w:rsidP="000235C3">
            <w:pPr>
              <w:ind w:firstLine="195"/>
              <w:rPr>
                <w:lang w:val="en-US"/>
              </w:rPr>
            </w:pPr>
            <w:r w:rsidRPr="000235C3">
              <w:rPr>
                <w:lang w:val="en-US"/>
              </w:rPr>
              <w:t xml:space="preserve">      s_nssai := {cs_S_NSSAI(omit, '01'O, '01'O, omit), cs_S_NSSAI(omit, '01'O, '02'O, omit)}</w:t>
            </w:r>
          </w:p>
          <w:p w14:paraId="5DC155AB" w14:textId="77777777" w:rsidR="000235C3" w:rsidRPr="000235C3" w:rsidRDefault="000235C3" w:rsidP="000235C3">
            <w:pPr>
              <w:ind w:firstLine="195"/>
              <w:rPr>
                <w:lang w:val="en-US"/>
              </w:rPr>
            </w:pPr>
            <w:r w:rsidRPr="000235C3">
              <w:rPr>
                <w:lang w:val="en-US"/>
              </w:rPr>
              <w:t xml:space="preserve">      };</w:t>
            </w:r>
          </w:p>
          <w:p w14:paraId="5D006E24" w14:textId="77777777" w:rsidR="000235C3" w:rsidRPr="000235C3" w:rsidRDefault="000235C3" w:rsidP="000235C3">
            <w:pPr>
              <w:ind w:firstLine="195"/>
              <w:rPr>
                <w:lang w:val="en-US"/>
              </w:rPr>
            </w:pPr>
            <w:r w:rsidRPr="000235C3">
              <w:rPr>
                <w:lang w:val="en-US"/>
              </w:rPr>
              <w:t xml:space="preserve">          </w:t>
            </w:r>
          </w:p>
          <w:p w14:paraId="748E3FEE" w14:textId="77777777" w:rsidR="000235C3" w:rsidRPr="000235C3" w:rsidRDefault="000235C3" w:rsidP="000235C3">
            <w:pPr>
              <w:ind w:firstLine="195"/>
              <w:rPr>
                <w:lang w:val="en-US"/>
              </w:rPr>
            </w:pPr>
            <w:r w:rsidRPr="000235C3">
              <w:rPr>
                <w:lang w:val="en-US"/>
              </w:rPr>
              <w:t xml:space="preserve">    //@siclog "Step 1" siclog@</w:t>
            </w:r>
          </w:p>
          <w:p w14:paraId="3CD1C9DE" w14:textId="77777777" w:rsidR="009438D6" w:rsidRDefault="000235C3" w:rsidP="000235C3">
            <w:pPr>
              <w:ind w:firstLine="195"/>
              <w:rPr>
                <w:lang w:val="en-US"/>
              </w:rPr>
            </w:pPr>
            <w:r w:rsidRPr="000235C3">
              <w:rPr>
                <w:lang w:val="en-US"/>
              </w:rPr>
              <w:t xml:space="preserve">    f_NR5GC_SwitchOnAndResetIMS();</w:t>
            </w:r>
          </w:p>
          <w:p w14:paraId="0A0FE1D5" w14:textId="77777777" w:rsidR="000235C3" w:rsidRDefault="000235C3" w:rsidP="000235C3">
            <w:pPr>
              <w:ind w:firstLine="195"/>
              <w:rPr>
                <w:lang w:val="en-US"/>
              </w:rPr>
            </w:pPr>
            <w:r>
              <w:rPr>
                <w:lang w:val="en-US"/>
              </w:rPr>
              <w:t>…………………</w:t>
            </w:r>
          </w:p>
          <w:p w14:paraId="73482ED8" w14:textId="1E575171" w:rsidR="000235C3" w:rsidRDefault="000235C3" w:rsidP="000235C3">
            <w:pPr>
              <w:ind w:firstLine="195"/>
              <w:rPr>
                <w:lang w:val="en-US"/>
              </w:rPr>
            </w:pPr>
            <w:r>
              <w:rPr>
                <w:lang w:val="en-US"/>
              </w:rPr>
              <w:t>}</w:t>
            </w:r>
          </w:p>
        </w:tc>
      </w:tr>
    </w:tbl>
    <w:p w14:paraId="53A599EC" w14:textId="77777777" w:rsidR="009438D6" w:rsidRDefault="009438D6" w:rsidP="009438D6">
      <w:pPr>
        <w:rPr>
          <w:lang w:val="en-US"/>
        </w:rPr>
      </w:pPr>
    </w:p>
    <w:p w14:paraId="130ECAB4" w14:textId="77777777" w:rsidR="009438D6" w:rsidRDefault="009438D6" w:rsidP="009438D6">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38D6" w14:paraId="4C6E5962" w14:textId="77777777" w:rsidTr="0058559F">
        <w:tc>
          <w:tcPr>
            <w:tcW w:w="9855" w:type="dxa"/>
          </w:tcPr>
          <w:p w14:paraId="33A7163F" w14:textId="77777777" w:rsidR="000235C3" w:rsidRPr="000235C3" w:rsidRDefault="000235C3" w:rsidP="000235C3">
            <w:pPr>
              <w:ind w:firstLine="195"/>
              <w:rPr>
                <w:lang w:val="en-US" w:eastAsia="zh-CN"/>
              </w:rPr>
            </w:pPr>
            <w:r w:rsidRPr="000235C3">
              <w:rPr>
                <w:lang w:val="en-US" w:eastAsia="zh-CN"/>
              </w:rPr>
              <w:t>function fl_TC_9_1_5_1_3a_TestBody() runs on NR5GC_PTC</w:t>
            </w:r>
          </w:p>
          <w:p w14:paraId="2C0D4090" w14:textId="77777777" w:rsidR="000235C3" w:rsidRPr="000235C3" w:rsidRDefault="000235C3" w:rsidP="000235C3">
            <w:pPr>
              <w:ind w:firstLine="195"/>
              <w:rPr>
                <w:lang w:val="en-US" w:eastAsia="zh-CN"/>
              </w:rPr>
            </w:pPr>
            <w:r w:rsidRPr="000235C3">
              <w:rPr>
                <w:lang w:val="en-US" w:eastAsia="zh-CN"/>
              </w:rPr>
              <w:t xml:space="preserve">  {</w:t>
            </w:r>
          </w:p>
          <w:p w14:paraId="137292D8" w14:textId="77777777" w:rsidR="000235C3" w:rsidRPr="000235C3" w:rsidRDefault="000235C3" w:rsidP="000235C3">
            <w:pPr>
              <w:ind w:firstLine="195"/>
              <w:rPr>
                <w:lang w:val="en-US" w:eastAsia="zh-CN"/>
              </w:rPr>
            </w:pPr>
            <w:r w:rsidRPr="000235C3">
              <w:rPr>
                <w:lang w:val="en-US" w:eastAsia="zh-CN"/>
              </w:rPr>
              <w:t xml:space="preserve">    var NR_CellId_Type v_NGC_NASCellG := f_NR5GC_MapNASCell(ngc_CellG, NG_CellsOnDifferentPLMN);</w:t>
            </w:r>
          </w:p>
          <w:p w14:paraId="2D781EFB" w14:textId="77777777" w:rsidR="000235C3" w:rsidRPr="000235C3" w:rsidRDefault="000235C3" w:rsidP="000235C3">
            <w:pPr>
              <w:ind w:firstLine="195"/>
              <w:rPr>
                <w:lang w:val="en-US" w:eastAsia="zh-CN"/>
              </w:rPr>
            </w:pPr>
            <w:r w:rsidRPr="000235C3">
              <w:rPr>
                <w:lang w:val="en-US" w:eastAsia="zh-CN"/>
              </w:rPr>
              <w:t xml:space="preserve">    var NG_NAS_GutiParameters_Type v_GutiParamsCellG := f_NR5GC_CellInfo_GetGutiParameters(v_NGC_NASCellG);</w:t>
            </w:r>
          </w:p>
          <w:p w14:paraId="74494F58" w14:textId="77777777" w:rsidR="000235C3" w:rsidRPr="000235C3" w:rsidRDefault="000235C3" w:rsidP="000235C3">
            <w:pPr>
              <w:ind w:firstLine="195"/>
              <w:rPr>
                <w:lang w:val="en-US" w:eastAsia="zh-CN"/>
              </w:rPr>
            </w:pPr>
            <w:r w:rsidRPr="000235C3">
              <w:rPr>
                <w:lang w:val="en-US" w:eastAsia="zh-CN"/>
              </w:rPr>
              <w:t xml:space="preserve">    var NG_NAS_MSG_Indication_Type v_ReceivedMsg;</w:t>
            </w:r>
          </w:p>
          <w:p w14:paraId="3B75E874" w14:textId="77777777" w:rsidR="000235C3" w:rsidRPr="000235C3" w:rsidRDefault="000235C3" w:rsidP="000235C3">
            <w:pPr>
              <w:ind w:firstLine="195"/>
              <w:rPr>
                <w:lang w:val="en-US" w:eastAsia="zh-CN"/>
              </w:rPr>
            </w:pPr>
            <w:r w:rsidRPr="000235C3">
              <w:rPr>
                <w:lang w:val="en-US" w:eastAsia="zh-CN"/>
              </w:rPr>
              <w:t xml:space="preserve">    var NAS_PlmnId v_PLMN := f_NR_Asn2Nas_PlmnId(f_NR_CellInfo_GetPLMN (v_NGC_NASCellG));</w:t>
            </w:r>
          </w:p>
          <w:p w14:paraId="35638794" w14:textId="77777777" w:rsidR="000235C3" w:rsidRPr="000235C3" w:rsidRDefault="000235C3" w:rsidP="000235C3">
            <w:pPr>
              <w:ind w:firstLine="195"/>
              <w:rPr>
                <w:lang w:val="en-US" w:eastAsia="zh-CN"/>
              </w:rPr>
            </w:pPr>
            <w:r w:rsidRPr="000235C3">
              <w:rPr>
                <w:lang w:val="en-US" w:eastAsia="zh-CN"/>
              </w:rPr>
              <w:t xml:space="preserve">    var TrackingAreaCode v_TAC := f_NR_CellInfo_GetTAC (v_NGC_NASCellG);</w:t>
            </w:r>
          </w:p>
          <w:p w14:paraId="4654FFA6" w14:textId="77777777" w:rsidR="000235C3" w:rsidRPr="000235C3" w:rsidRDefault="000235C3" w:rsidP="000235C3">
            <w:pPr>
              <w:ind w:firstLine="195"/>
              <w:rPr>
                <w:lang w:val="en-US" w:eastAsia="zh-CN"/>
              </w:rPr>
            </w:pPr>
            <w:r w:rsidRPr="000235C3">
              <w:rPr>
                <w:lang w:val="en-US" w:eastAsia="zh-CN"/>
              </w:rPr>
              <w:lastRenderedPageBreak/>
              <w:t xml:space="preserve">    var template (value) NG_MobileIdentity v_GUTIToSend := f_NG_GutiParameters2MobileIdentity (v_PLMN, v_GutiParamsCellG);</w:t>
            </w:r>
          </w:p>
          <w:p w14:paraId="45E056B3" w14:textId="77777777" w:rsidR="000235C3" w:rsidRPr="000235C3" w:rsidRDefault="000235C3" w:rsidP="000235C3">
            <w:pPr>
              <w:ind w:firstLine="195"/>
              <w:rPr>
                <w:lang w:val="en-US" w:eastAsia="zh-CN"/>
              </w:rPr>
            </w:pPr>
            <w:r w:rsidRPr="000235C3">
              <w:rPr>
                <w:lang w:val="en-US" w:eastAsia="zh-CN"/>
              </w:rPr>
              <w:t xml:space="preserve">    var template (value) NG_TrackingAreaIdList v_TAIList := cs_NG_TAIListNonConsecutive(v_PLMN, {bit2oct(v_TAC)});</w:t>
            </w:r>
          </w:p>
          <w:p w14:paraId="4A6AF13C" w14:textId="77777777" w:rsidR="000235C3" w:rsidRPr="000235C3" w:rsidRDefault="000235C3" w:rsidP="000235C3">
            <w:pPr>
              <w:ind w:firstLine="195"/>
              <w:rPr>
                <w:lang w:val="en-US" w:eastAsia="zh-CN"/>
              </w:rPr>
            </w:pPr>
            <w:r w:rsidRPr="000235C3">
              <w:rPr>
                <w:lang w:val="en-US" w:eastAsia="zh-CN"/>
              </w:rPr>
              <w:t xml:space="preserve">    var GMM_MobilityInfo_Type v_GMM_MobilityInfo;</w:t>
            </w:r>
          </w:p>
          <w:p w14:paraId="03B56D55" w14:textId="77777777" w:rsidR="000235C3" w:rsidRPr="000235C3" w:rsidRDefault="000235C3" w:rsidP="000235C3">
            <w:pPr>
              <w:ind w:firstLine="195"/>
              <w:rPr>
                <w:lang w:val="en-US" w:eastAsia="zh-CN"/>
              </w:rPr>
            </w:pPr>
            <w:r w:rsidRPr="000235C3">
              <w:rPr>
                <w:lang w:val="en-US" w:eastAsia="zh-CN"/>
              </w:rPr>
              <w:t xml:space="preserve">    var template (value) NG_NAS_DL_Message_Type v_MsgToSend;</w:t>
            </w:r>
          </w:p>
          <w:p w14:paraId="623003E2" w14:textId="77777777" w:rsidR="000235C3" w:rsidRPr="000235C3" w:rsidRDefault="000235C3" w:rsidP="000235C3">
            <w:pPr>
              <w:ind w:firstLine="195"/>
              <w:rPr>
                <w:lang w:val="en-US" w:eastAsia="zh-CN"/>
              </w:rPr>
            </w:pPr>
            <w:r w:rsidRPr="000235C3">
              <w:rPr>
                <w:lang w:val="en-US" w:eastAsia="zh-CN"/>
              </w:rPr>
              <w:t xml:space="preserve">    var template (present) NSSAI v_RequestedNSSAI;</w:t>
            </w:r>
          </w:p>
          <w:p w14:paraId="6711E32B" w14:textId="77777777" w:rsidR="000235C3" w:rsidRPr="000235C3" w:rsidRDefault="000235C3" w:rsidP="000235C3">
            <w:pPr>
              <w:ind w:firstLine="195"/>
              <w:rPr>
                <w:lang w:val="en-US" w:eastAsia="zh-CN"/>
              </w:rPr>
            </w:pPr>
            <w:r w:rsidRPr="000235C3">
              <w:rPr>
                <w:lang w:val="en-US" w:eastAsia="zh-CN"/>
              </w:rPr>
              <w:t xml:space="preserve">    var integer v_LengthOfNSSAI := 0;</w:t>
            </w:r>
          </w:p>
          <w:p w14:paraId="3444E24E" w14:textId="77777777" w:rsidR="000235C3" w:rsidRPr="000235C3" w:rsidRDefault="000235C3" w:rsidP="000235C3">
            <w:pPr>
              <w:ind w:firstLine="195"/>
              <w:rPr>
                <w:lang w:val="en-US" w:eastAsia="zh-CN"/>
              </w:rPr>
            </w:pPr>
            <w:r w:rsidRPr="000235C3">
              <w:rPr>
                <w:lang w:val="en-US" w:eastAsia="zh-CN"/>
              </w:rPr>
              <w:t xml:space="preserve">    var integer i;</w:t>
            </w:r>
          </w:p>
          <w:p w14:paraId="51AAA393" w14:textId="77777777" w:rsidR="000235C3" w:rsidRPr="000235C3" w:rsidRDefault="000235C3" w:rsidP="000235C3">
            <w:pPr>
              <w:ind w:firstLine="195"/>
              <w:rPr>
                <w:lang w:val="en-US" w:eastAsia="zh-CN"/>
              </w:rPr>
            </w:pPr>
            <w:r w:rsidRPr="000235C3">
              <w:rPr>
                <w:lang w:val="en-US" w:eastAsia="zh-CN"/>
              </w:rPr>
              <w:t xml:space="preserve">    var template (value) NSSAI v_ConfiguredNSSAI := {</w:t>
            </w:r>
          </w:p>
          <w:p w14:paraId="1A52250F" w14:textId="77777777" w:rsidR="000235C3" w:rsidRPr="000235C3" w:rsidRDefault="000235C3" w:rsidP="000235C3">
            <w:pPr>
              <w:ind w:firstLine="195"/>
              <w:rPr>
                <w:lang w:val="en-US" w:eastAsia="zh-CN"/>
              </w:rPr>
            </w:pPr>
            <w:r w:rsidRPr="000235C3">
              <w:rPr>
                <w:lang w:val="en-US" w:eastAsia="zh-CN"/>
              </w:rPr>
              <w:t xml:space="preserve">      iei := '31'O,</w:t>
            </w:r>
          </w:p>
          <w:p w14:paraId="5C645E14" w14:textId="77777777" w:rsidR="000235C3" w:rsidRPr="000235C3" w:rsidRDefault="000235C3" w:rsidP="000235C3">
            <w:pPr>
              <w:ind w:firstLine="195"/>
              <w:rPr>
                <w:lang w:val="en-US" w:eastAsia="zh-CN"/>
              </w:rPr>
            </w:pPr>
            <w:r w:rsidRPr="000235C3">
              <w:rPr>
                <w:lang w:val="en-US" w:eastAsia="zh-CN"/>
              </w:rPr>
              <w:t xml:space="preserve">      iel := '06'O,</w:t>
            </w:r>
          </w:p>
          <w:p w14:paraId="117A16DC" w14:textId="77777777" w:rsidR="000235C3" w:rsidRPr="000235C3" w:rsidRDefault="000235C3" w:rsidP="000235C3">
            <w:pPr>
              <w:ind w:firstLine="195"/>
              <w:rPr>
                <w:lang w:val="en-US" w:eastAsia="zh-CN"/>
              </w:rPr>
            </w:pPr>
            <w:r w:rsidRPr="000235C3">
              <w:rPr>
                <w:lang w:val="en-US" w:eastAsia="zh-CN"/>
              </w:rPr>
              <w:t xml:space="preserve">      s_nssai := {cs_S_NSSAI(omit, '02'O, '04'O, omit, '01'O), cs_S_NSSAI(omit, '02'O, '05'O, omit, '02'O)}</w:t>
            </w:r>
          </w:p>
          <w:p w14:paraId="13CBB77D" w14:textId="77777777" w:rsidR="000235C3" w:rsidRPr="000235C3" w:rsidRDefault="000235C3" w:rsidP="000235C3">
            <w:pPr>
              <w:ind w:firstLine="195"/>
              <w:rPr>
                <w:lang w:val="en-US" w:eastAsia="zh-CN"/>
              </w:rPr>
            </w:pPr>
            <w:r w:rsidRPr="000235C3">
              <w:rPr>
                <w:lang w:val="en-US" w:eastAsia="zh-CN"/>
              </w:rPr>
              <w:t xml:space="preserve">      };</w:t>
            </w:r>
          </w:p>
          <w:p w14:paraId="094AE76B" w14:textId="766B32C0" w:rsidR="000235C3" w:rsidRPr="000235C3" w:rsidRDefault="000235C3" w:rsidP="000235C3">
            <w:pPr>
              <w:ind w:firstLine="195"/>
              <w:rPr>
                <w:lang w:val="en-US" w:eastAsia="zh-CN"/>
              </w:rPr>
            </w:pPr>
            <w:r w:rsidRPr="000235C3">
              <w:rPr>
                <w:lang w:val="en-US" w:eastAsia="zh-CN"/>
              </w:rPr>
              <w:t xml:space="preserve">    var template (value) S_NSSAI_Type v_Allowed_S_NSSAI := cs_S_NSSAI('22'O, </w:t>
            </w:r>
            <w:r w:rsidRPr="000235C3">
              <w:rPr>
                <w:highlight w:val="yellow"/>
                <w:lang w:val="en-US" w:eastAsia="zh-CN"/>
              </w:rPr>
              <w:t>'02'O</w:t>
            </w:r>
            <w:r w:rsidRPr="000235C3">
              <w:rPr>
                <w:lang w:val="en-US" w:eastAsia="zh-CN"/>
              </w:rPr>
              <w:t>, '04'O, omit</w:t>
            </w:r>
            <w:r w:rsidRPr="000235C3">
              <w:rPr>
                <w:highlight w:val="yellow"/>
                <w:lang w:val="en-US" w:eastAsia="zh-CN"/>
              </w:rPr>
              <w:t>, ‘01’O</w:t>
            </w:r>
            <w:r w:rsidRPr="000235C3">
              <w:rPr>
                <w:lang w:val="en-US" w:eastAsia="zh-CN"/>
              </w:rPr>
              <w:t>);</w:t>
            </w:r>
          </w:p>
          <w:p w14:paraId="199C9F68" w14:textId="77777777" w:rsidR="000235C3" w:rsidRPr="000235C3" w:rsidRDefault="000235C3" w:rsidP="000235C3">
            <w:pPr>
              <w:ind w:firstLine="195"/>
              <w:rPr>
                <w:lang w:val="en-US" w:eastAsia="zh-CN"/>
              </w:rPr>
            </w:pPr>
            <w:r w:rsidRPr="000235C3">
              <w:rPr>
                <w:lang w:val="en-US" w:eastAsia="zh-CN"/>
              </w:rPr>
              <w:t xml:space="preserve">    var template (value) NSSAI v_AllowedNSSAI:= {</w:t>
            </w:r>
          </w:p>
          <w:p w14:paraId="289C20B7" w14:textId="77777777" w:rsidR="000235C3" w:rsidRPr="000235C3" w:rsidRDefault="000235C3" w:rsidP="000235C3">
            <w:pPr>
              <w:ind w:firstLine="195"/>
              <w:rPr>
                <w:lang w:val="en-US" w:eastAsia="zh-CN"/>
              </w:rPr>
            </w:pPr>
            <w:r w:rsidRPr="000235C3">
              <w:rPr>
                <w:lang w:val="en-US" w:eastAsia="zh-CN"/>
              </w:rPr>
              <w:t xml:space="preserve">      iei := '15'O,</w:t>
            </w:r>
          </w:p>
          <w:p w14:paraId="089FCE59" w14:textId="77777777" w:rsidR="000235C3" w:rsidRPr="000235C3" w:rsidRDefault="000235C3" w:rsidP="000235C3">
            <w:pPr>
              <w:ind w:firstLine="195"/>
              <w:rPr>
                <w:lang w:val="en-US" w:eastAsia="zh-CN"/>
              </w:rPr>
            </w:pPr>
            <w:r w:rsidRPr="000235C3">
              <w:rPr>
                <w:lang w:val="en-US" w:eastAsia="zh-CN"/>
              </w:rPr>
              <w:t xml:space="preserve">      iel := '02'O,</w:t>
            </w:r>
          </w:p>
          <w:p w14:paraId="75BBD2D8" w14:textId="77777777" w:rsidR="000235C3" w:rsidRPr="000235C3" w:rsidRDefault="000235C3" w:rsidP="000235C3">
            <w:pPr>
              <w:ind w:firstLine="195"/>
              <w:rPr>
                <w:lang w:val="en-US" w:eastAsia="zh-CN"/>
              </w:rPr>
            </w:pPr>
            <w:r w:rsidRPr="000235C3">
              <w:rPr>
                <w:lang w:val="en-US" w:eastAsia="zh-CN"/>
              </w:rPr>
              <w:t xml:space="preserve">      s_nssai := {cs_S_NSSAI(omit, '01'O, '04'O, omit)}</w:t>
            </w:r>
          </w:p>
          <w:p w14:paraId="4194903F" w14:textId="77777777" w:rsidR="000235C3" w:rsidRPr="000235C3" w:rsidRDefault="000235C3" w:rsidP="000235C3">
            <w:pPr>
              <w:ind w:firstLine="195"/>
              <w:rPr>
                <w:lang w:val="en-US" w:eastAsia="zh-CN"/>
              </w:rPr>
            </w:pPr>
            <w:r w:rsidRPr="000235C3">
              <w:rPr>
                <w:lang w:val="en-US" w:eastAsia="zh-CN"/>
              </w:rPr>
              <w:t xml:space="preserve">      };</w:t>
            </w:r>
          </w:p>
          <w:p w14:paraId="7B6E8A63" w14:textId="77777777" w:rsidR="000235C3" w:rsidRPr="000235C3" w:rsidRDefault="000235C3" w:rsidP="000235C3">
            <w:pPr>
              <w:ind w:firstLine="195"/>
              <w:rPr>
                <w:lang w:val="en-US" w:eastAsia="zh-CN"/>
              </w:rPr>
            </w:pPr>
            <w:r w:rsidRPr="000235C3">
              <w:rPr>
                <w:lang w:val="en-US" w:eastAsia="zh-CN"/>
              </w:rPr>
              <w:t xml:space="preserve">    var template (value) NSSAI v_DefaultConfiguredNSSAI:= {</w:t>
            </w:r>
          </w:p>
          <w:p w14:paraId="5ABFFF6F" w14:textId="77777777" w:rsidR="000235C3" w:rsidRPr="000235C3" w:rsidRDefault="000235C3" w:rsidP="000235C3">
            <w:pPr>
              <w:ind w:firstLine="195"/>
              <w:rPr>
                <w:lang w:val="en-US" w:eastAsia="zh-CN"/>
              </w:rPr>
            </w:pPr>
            <w:r w:rsidRPr="000235C3">
              <w:rPr>
                <w:lang w:val="en-US" w:eastAsia="zh-CN"/>
              </w:rPr>
              <w:t xml:space="preserve">      iei := omit, // not sent over the air so value doesn't matter</w:t>
            </w:r>
          </w:p>
          <w:p w14:paraId="12B72EC0" w14:textId="77777777" w:rsidR="000235C3" w:rsidRPr="000235C3" w:rsidRDefault="000235C3" w:rsidP="000235C3">
            <w:pPr>
              <w:ind w:firstLine="195"/>
              <w:rPr>
                <w:lang w:val="en-US" w:eastAsia="zh-CN"/>
              </w:rPr>
            </w:pPr>
            <w:r w:rsidRPr="000235C3">
              <w:rPr>
                <w:lang w:val="en-US" w:eastAsia="zh-CN"/>
              </w:rPr>
              <w:t xml:space="preserve">      iel := '04'O,</w:t>
            </w:r>
          </w:p>
          <w:p w14:paraId="18894508" w14:textId="77777777" w:rsidR="000235C3" w:rsidRPr="000235C3" w:rsidRDefault="000235C3" w:rsidP="000235C3">
            <w:pPr>
              <w:ind w:firstLine="195"/>
              <w:rPr>
                <w:lang w:val="en-US" w:eastAsia="zh-CN"/>
              </w:rPr>
            </w:pPr>
            <w:r w:rsidRPr="000235C3">
              <w:rPr>
                <w:lang w:val="en-US" w:eastAsia="zh-CN"/>
              </w:rPr>
              <w:t xml:space="preserve">      s_nssai := {cs_S_NSSAI(omit, '01'O, '01'O, omit), cs_S_NSSAI(omit, '01'O, '02'O, omit)}</w:t>
            </w:r>
          </w:p>
          <w:p w14:paraId="652A101B" w14:textId="77777777" w:rsidR="000235C3" w:rsidRPr="000235C3" w:rsidRDefault="000235C3" w:rsidP="000235C3">
            <w:pPr>
              <w:ind w:firstLine="195"/>
              <w:rPr>
                <w:lang w:val="en-US" w:eastAsia="zh-CN"/>
              </w:rPr>
            </w:pPr>
            <w:r w:rsidRPr="000235C3">
              <w:rPr>
                <w:lang w:val="en-US" w:eastAsia="zh-CN"/>
              </w:rPr>
              <w:t xml:space="preserve">      };</w:t>
            </w:r>
          </w:p>
          <w:p w14:paraId="19B8D199" w14:textId="77777777" w:rsidR="000235C3" w:rsidRPr="000235C3" w:rsidRDefault="000235C3" w:rsidP="000235C3">
            <w:pPr>
              <w:ind w:firstLine="195"/>
              <w:rPr>
                <w:lang w:val="en-US" w:eastAsia="zh-CN"/>
              </w:rPr>
            </w:pPr>
            <w:r w:rsidRPr="000235C3">
              <w:rPr>
                <w:lang w:val="en-US" w:eastAsia="zh-CN"/>
              </w:rPr>
              <w:t xml:space="preserve">          </w:t>
            </w:r>
          </w:p>
          <w:p w14:paraId="624DA2BC" w14:textId="77777777" w:rsidR="000235C3" w:rsidRPr="000235C3" w:rsidRDefault="000235C3" w:rsidP="000235C3">
            <w:pPr>
              <w:ind w:firstLine="195"/>
              <w:rPr>
                <w:lang w:val="en-US" w:eastAsia="zh-CN"/>
              </w:rPr>
            </w:pPr>
            <w:r w:rsidRPr="000235C3">
              <w:rPr>
                <w:lang w:val="en-US" w:eastAsia="zh-CN"/>
              </w:rPr>
              <w:t xml:space="preserve">    //@siclog "Step 1" siclog@</w:t>
            </w:r>
          </w:p>
          <w:p w14:paraId="315031DC" w14:textId="77777777" w:rsidR="009438D6" w:rsidRDefault="000235C3" w:rsidP="000235C3">
            <w:pPr>
              <w:ind w:firstLine="195"/>
              <w:rPr>
                <w:lang w:val="en-US" w:eastAsia="zh-CN"/>
              </w:rPr>
            </w:pPr>
            <w:r w:rsidRPr="000235C3">
              <w:rPr>
                <w:lang w:val="en-US" w:eastAsia="zh-CN"/>
              </w:rPr>
              <w:t xml:space="preserve">    f_NR5GC_SwitchOnAndResetIMS();</w:t>
            </w:r>
          </w:p>
          <w:p w14:paraId="44CCD73B" w14:textId="77777777" w:rsidR="000235C3" w:rsidRDefault="000235C3" w:rsidP="000235C3">
            <w:pPr>
              <w:ind w:firstLine="195"/>
              <w:rPr>
                <w:lang w:val="en-US" w:eastAsia="zh-CN"/>
              </w:rPr>
            </w:pPr>
            <w:r>
              <w:rPr>
                <w:lang w:val="en-US" w:eastAsia="zh-CN"/>
              </w:rPr>
              <w:t>…………</w:t>
            </w:r>
          </w:p>
          <w:p w14:paraId="30E4967F" w14:textId="0169CAB4" w:rsidR="000235C3" w:rsidRDefault="000235C3" w:rsidP="000235C3">
            <w:pPr>
              <w:ind w:firstLine="195"/>
              <w:rPr>
                <w:lang w:val="en-US" w:eastAsia="zh-CN"/>
              </w:rPr>
            </w:pPr>
            <w:r>
              <w:rPr>
                <w:lang w:val="en-US" w:eastAsia="zh-CN"/>
              </w:rPr>
              <w:t>}</w:t>
            </w:r>
          </w:p>
        </w:tc>
      </w:tr>
    </w:tbl>
    <w:p w14:paraId="4067D6E0" w14:textId="77777777" w:rsidR="009438D6" w:rsidRDefault="009438D6" w:rsidP="009438D6">
      <w:pPr>
        <w:rPr>
          <w:lang w:val="en-US"/>
        </w:rPr>
      </w:pPr>
    </w:p>
    <w:p w14:paraId="42FD8D53" w14:textId="25AADF0B" w:rsidR="009438D6" w:rsidRDefault="009438D6" w:rsidP="00D97FDC"/>
    <w:sectPr w:rsidR="009438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4551" w14:textId="77777777" w:rsidR="00C968FE" w:rsidRDefault="00C968FE">
      <w:r>
        <w:separator/>
      </w:r>
    </w:p>
  </w:endnote>
  <w:endnote w:type="continuationSeparator" w:id="0">
    <w:p w14:paraId="16E9BA0F" w14:textId="77777777" w:rsidR="00C968FE" w:rsidRDefault="00C9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A4F85" w14:textId="77777777" w:rsidR="00C968FE" w:rsidRDefault="00C968FE">
      <w:r>
        <w:separator/>
      </w:r>
    </w:p>
  </w:footnote>
  <w:footnote w:type="continuationSeparator" w:id="0">
    <w:p w14:paraId="7E63D0FD" w14:textId="77777777" w:rsidR="00C968FE" w:rsidRDefault="00C96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1"/>
  </w:num>
  <w:num w:numId="6">
    <w:abstractNumId w:val="7"/>
  </w:num>
  <w:num w:numId="7">
    <w:abstractNumId w:val="9"/>
  </w:num>
  <w:num w:numId="8">
    <w:abstractNumId w:val="0"/>
  </w:num>
  <w:num w:numId="9">
    <w:abstractNumId w:val="2"/>
  </w:num>
  <w:num w:numId="10">
    <w:abstractNumId w:val="10"/>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235C3"/>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20E7"/>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31563"/>
    <w:rsid w:val="00643A34"/>
    <w:rsid w:val="00647E89"/>
    <w:rsid w:val="0066030A"/>
    <w:rsid w:val="0066224B"/>
    <w:rsid w:val="00665C47"/>
    <w:rsid w:val="006667C0"/>
    <w:rsid w:val="0067277E"/>
    <w:rsid w:val="006759D6"/>
    <w:rsid w:val="00695808"/>
    <w:rsid w:val="006B3C17"/>
    <w:rsid w:val="006B46FB"/>
    <w:rsid w:val="006C06AF"/>
    <w:rsid w:val="006E21FB"/>
    <w:rsid w:val="00701A94"/>
    <w:rsid w:val="00703F6F"/>
    <w:rsid w:val="007146D3"/>
    <w:rsid w:val="00715499"/>
    <w:rsid w:val="00716FF8"/>
    <w:rsid w:val="00720F74"/>
    <w:rsid w:val="0072502F"/>
    <w:rsid w:val="00744663"/>
    <w:rsid w:val="00757DA6"/>
    <w:rsid w:val="00765598"/>
    <w:rsid w:val="007745EA"/>
    <w:rsid w:val="007830D7"/>
    <w:rsid w:val="00792342"/>
    <w:rsid w:val="00792C67"/>
    <w:rsid w:val="007977A8"/>
    <w:rsid w:val="007A7498"/>
    <w:rsid w:val="007B512A"/>
    <w:rsid w:val="007C2097"/>
    <w:rsid w:val="007D2848"/>
    <w:rsid w:val="007D6A07"/>
    <w:rsid w:val="007E16EC"/>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438D6"/>
    <w:rsid w:val="0095216E"/>
    <w:rsid w:val="00952F40"/>
    <w:rsid w:val="009664F6"/>
    <w:rsid w:val="00976C27"/>
    <w:rsid w:val="009777D9"/>
    <w:rsid w:val="00980F99"/>
    <w:rsid w:val="00982379"/>
    <w:rsid w:val="00991B88"/>
    <w:rsid w:val="00992C56"/>
    <w:rsid w:val="009A1FA7"/>
    <w:rsid w:val="009A4AB6"/>
    <w:rsid w:val="009A5753"/>
    <w:rsid w:val="009A579D"/>
    <w:rsid w:val="009B0C3B"/>
    <w:rsid w:val="009B33A9"/>
    <w:rsid w:val="009B38DB"/>
    <w:rsid w:val="009B5787"/>
    <w:rsid w:val="009C3ADF"/>
    <w:rsid w:val="009C3F09"/>
    <w:rsid w:val="009D109C"/>
    <w:rsid w:val="009D38AE"/>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968FE"/>
    <w:rsid w:val="00CA44A0"/>
    <w:rsid w:val="00CB3198"/>
    <w:rsid w:val="00CB36F7"/>
    <w:rsid w:val="00CB4586"/>
    <w:rsid w:val="00CB5F17"/>
    <w:rsid w:val="00CC5026"/>
    <w:rsid w:val="00CC68D0"/>
    <w:rsid w:val="00CD441F"/>
    <w:rsid w:val="00CE24B2"/>
    <w:rsid w:val="00CE6D50"/>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97FDC"/>
    <w:rsid w:val="00DA15C5"/>
    <w:rsid w:val="00DB4A5D"/>
    <w:rsid w:val="00DC2D3D"/>
    <w:rsid w:val="00DD3057"/>
    <w:rsid w:val="00DD3BF4"/>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27D"/>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1900-01-01T00:00:00Z</cp:lastPrinted>
  <dcterms:created xsi:type="dcterms:W3CDTF">2021-08-02T14:41:00Z</dcterms:created>
  <dcterms:modified xsi:type="dcterms:W3CDTF">2021-08-02T14:41:00Z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