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CEFC9" w14:textId="77777777" w:rsidR="00276E42" w:rsidRDefault="00276E42" w:rsidP="00276E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R5s210797</w:t>
        </w:r>
      </w:fldSimple>
    </w:p>
    <w:p w14:paraId="4167A14D" w14:textId="77777777" w:rsidR="00276E42" w:rsidRDefault="00276E42" w:rsidP="00276E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6E42" w14:paraId="0ABE16B7" w14:textId="77777777" w:rsidTr="00C95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3D20D" w14:textId="77777777" w:rsidR="00276E42" w:rsidRDefault="00276E42" w:rsidP="00C95E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6E42" w14:paraId="1DB967B8" w14:textId="77777777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A23BA" w14:textId="77777777" w:rsidR="00276E42" w:rsidRDefault="00276E42" w:rsidP="00C95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6E42" w14:paraId="07DA5901" w14:textId="77777777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CCCCD1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5BA78A1D" w14:textId="77777777" w:rsidTr="00C95E3B">
        <w:tc>
          <w:tcPr>
            <w:tcW w:w="142" w:type="dxa"/>
            <w:tcBorders>
              <w:left w:val="single" w:sz="4" w:space="0" w:color="auto"/>
            </w:tcBorders>
          </w:tcPr>
          <w:p w14:paraId="5E951E34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49C7E" w14:textId="77777777" w:rsidR="00276E42" w:rsidRPr="00410371" w:rsidRDefault="00276E42" w:rsidP="00C95E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0E43AF5" w14:textId="77777777" w:rsidR="00276E42" w:rsidRDefault="00276E42" w:rsidP="00C95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690CA" w14:textId="77777777" w:rsidR="00276E42" w:rsidRPr="00410371" w:rsidRDefault="00276E42" w:rsidP="00C95E3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1834</w:t>
              </w:r>
            </w:fldSimple>
          </w:p>
        </w:tc>
        <w:tc>
          <w:tcPr>
            <w:tcW w:w="709" w:type="dxa"/>
          </w:tcPr>
          <w:p w14:paraId="0CDD4950" w14:textId="77777777" w:rsidR="00276E42" w:rsidRDefault="00276E42" w:rsidP="00C95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230D2" w14:textId="77777777" w:rsidR="00276E42" w:rsidRPr="00410371" w:rsidRDefault="00276E42" w:rsidP="00C95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27A8F5" w14:textId="77777777" w:rsidR="00276E42" w:rsidRDefault="00276E42" w:rsidP="00C95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89691D" w14:textId="77777777" w:rsidR="00276E42" w:rsidRPr="00410371" w:rsidRDefault="00276E42" w:rsidP="00C95E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925A85" w14:textId="77777777"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14:paraId="1DF118FE" w14:textId="77777777" w:rsidTr="00C95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66A8" w14:textId="77777777"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14:paraId="730852F3" w14:textId="77777777" w:rsidTr="00C95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89992" w14:textId="77777777" w:rsidR="00276E42" w:rsidRPr="00F25D98" w:rsidRDefault="00276E42" w:rsidP="00C95E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6E42" w14:paraId="717A5720" w14:textId="77777777" w:rsidTr="00C95E3B">
        <w:tc>
          <w:tcPr>
            <w:tcW w:w="9641" w:type="dxa"/>
            <w:gridSpan w:val="9"/>
          </w:tcPr>
          <w:p w14:paraId="2163171C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6D4B2D" w14:textId="77777777" w:rsidR="00276E42" w:rsidRDefault="00276E42" w:rsidP="00276E4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6E42" w14:paraId="16386795" w14:textId="77777777" w:rsidTr="00C95E3B">
        <w:tc>
          <w:tcPr>
            <w:tcW w:w="2835" w:type="dxa"/>
          </w:tcPr>
          <w:p w14:paraId="64E9F48F" w14:textId="77777777" w:rsidR="00276E42" w:rsidRDefault="00276E42" w:rsidP="00C95E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7EB7C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F1F693" w14:textId="77777777"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D2911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6D257A" w14:textId="77777777"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438AEB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52BCB" w14:textId="77777777" w:rsidR="00276E42" w:rsidRDefault="00276E42" w:rsidP="00C95E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DDDD19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7AD18" w14:textId="77777777" w:rsidR="00276E42" w:rsidRDefault="00276E42" w:rsidP="00C95E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EA8E55" w14:textId="77777777" w:rsidR="00276E42" w:rsidRDefault="00276E42" w:rsidP="00276E4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6E42" w14:paraId="7AEF031D" w14:textId="77777777" w:rsidTr="00C95E3B">
        <w:tc>
          <w:tcPr>
            <w:tcW w:w="9640" w:type="dxa"/>
            <w:gridSpan w:val="11"/>
          </w:tcPr>
          <w:p w14:paraId="1D630622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62BE55A0" w14:textId="77777777" w:rsidTr="00C95E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577BA7" w14:textId="77777777"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F82EB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cases  9.1.5.2.2, 9.1.5.1.1 and 11.3.9 for guard timer extension</w:t>
              </w:r>
            </w:fldSimple>
          </w:p>
        </w:tc>
      </w:tr>
      <w:tr w:rsidR="00276E42" w14:paraId="3E986FD7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3AE7B650" w14:textId="77777777"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9F713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5CD69610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79076012" w14:textId="77777777"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FD91FE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76E42" w14:paraId="07277455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2F47C705" w14:textId="77777777"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AD12C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76E42" w14:paraId="570AABB2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0FA6915C" w14:textId="77777777"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33DE8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1D19F1BE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4F69B144" w14:textId="77777777"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2633C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65ACFE" w14:textId="77777777" w:rsidR="00276E42" w:rsidRDefault="00276E42" w:rsidP="00C95E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AA6EF4" w14:textId="77777777" w:rsidR="00276E42" w:rsidRDefault="00276E42" w:rsidP="00C95E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F68F3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2021-07-23</w:t>
              </w:r>
            </w:fldSimple>
          </w:p>
        </w:tc>
      </w:tr>
      <w:tr w:rsidR="00276E42" w14:paraId="244460CF" w14:textId="77777777" w:rsidTr="00C95E3B">
        <w:tc>
          <w:tcPr>
            <w:tcW w:w="1843" w:type="dxa"/>
            <w:tcBorders>
              <w:left w:val="single" w:sz="4" w:space="0" w:color="auto"/>
            </w:tcBorders>
          </w:tcPr>
          <w:p w14:paraId="075BDA19" w14:textId="77777777"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CA9CEA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F2A0D1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0234E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2735B6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6DB36010" w14:textId="77777777" w:rsidTr="00C95E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42A8EF" w14:textId="77777777" w:rsidR="00276E42" w:rsidRDefault="00276E42" w:rsidP="00C95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7BA76" w14:textId="77777777" w:rsidR="00276E42" w:rsidRDefault="00276E42" w:rsidP="00C95E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8E80E" w14:textId="77777777" w:rsidR="00276E42" w:rsidRDefault="00276E42" w:rsidP="00C95E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B3ADA" w14:textId="77777777" w:rsidR="00276E42" w:rsidRDefault="00276E42" w:rsidP="00C95E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DD87E7" w14:textId="77777777" w:rsidR="00276E42" w:rsidRDefault="00276E42" w:rsidP="00C95E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76E42" w14:paraId="74C7C920" w14:textId="77777777" w:rsidTr="00C95E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793A07" w14:textId="77777777"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B3EDE4" w14:textId="77777777" w:rsidR="00276E42" w:rsidRDefault="00276E42" w:rsidP="00C95E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BA2B62" w14:textId="77777777" w:rsidR="00276E42" w:rsidRDefault="00276E42" w:rsidP="00C95E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F0320" w14:textId="77777777" w:rsidR="00276E42" w:rsidRPr="007C2097" w:rsidRDefault="00276E42" w:rsidP="00C95E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6E42" w14:paraId="40C9B410" w14:textId="77777777" w:rsidTr="00C95E3B">
        <w:tc>
          <w:tcPr>
            <w:tcW w:w="1843" w:type="dxa"/>
          </w:tcPr>
          <w:p w14:paraId="2F7BBD0C" w14:textId="77777777" w:rsidR="00276E42" w:rsidRDefault="00276E42" w:rsidP="00C95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1048E8" w14:textId="77777777" w:rsidR="00276E42" w:rsidRDefault="00276E42" w:rsidP="00C95E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65742740" w14:textId="77777777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DA41B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D4E90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testcases 9.1.5.2.2, 9.1.5.1.1 and 11.3.9 is insufficient for a UE which has multiple bands enabled.</w:t>
            </w:r>
          </w:p>
          <w:p w14:paraId="619BD156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</w:p>
          <w:p w14:paraId="31BAC714" w14:textId="77777777" w:rsidR="00276E42" w:rsidRPr="002E008A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timers for these testcases to larger values.</w:t>
            </w:r>
          </w:p>
        </w:tc>
      </w:tr>
      <w:tr w:rsidR="00276E42" w14:paraId="1E6D30A5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2AC0D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F347B" w14:textId="77777777" w:rsidR="00276E42" w:rsidRPr="00CF39F2" w:rsidRDefault="00276E42" w:rsidP="00276E4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6E42" w14:paraId="33BC89D4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FFB3D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63012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Increased the guardtimers as follows:</w:t>
            </w:r>
          </w:p>
          <w:p w14:paraId="68EF055E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9.1.5.2.2 increased guard timer from 360s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720s</w:t>
            </w:r>
          </w:p>
          <w:p w14:paraId="34ADD764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9.1.5.1.1 increased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  <w:p w14:paraId="0C2CF4EB" w14:textId="77777777" w:rsidR="00276E42" w:rsidRPr="006316B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testcase 11.3.9 increased guard timer from 300s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600s</w:t>
            </w:r>
          </w:p>
        </w:tc>
      </w:tr>
      <w:tr w:rsidR="00276E42" w14:paraId="34579041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0552B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03395" w14:textId="77777777" w:rsidR="00276E42" w:rsidRPr="00CF39F2" w:rsidRDefault="00276E42" w:rsidP="00276E4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76E42" w14:paraId="599C0116" w14:textId="77777777" w:rsidTr="00C95E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45DF23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0D2A" w14:textId="77777777" w:rsidR="00276E42" w:rsidRPr="00CF39F2" w:rsidRDefault="00276E42" w:rsidP="00276E4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the tetscase</w:t>
            </w:r>
          </w:p>
        </w:tc>
      </w:tr>
      <w:tr w:rsidR="00276E42" w14:paraId="771A3C8F" w14:textId="77777777" w:rsidTr="00C95E3B">
        <w:tc>
          <w:tcPr>
            <w:tcW w:w="2694" w:type="dxa"/>
            <w:gridSpan w:val="2"/>
          </w:tcPr>
          <w:p w14:paraId="50E29A82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4E4E30" w14:textId="77777777" w:rsidR="00276E42" w:rsidRDefault="00276E42" w:rsidP="00276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772416A1" w14:textId="77777777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231D6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8EAA32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9.1.5.2.2.NR5GC, 9.1.5.1.1.NR5GC, 11.3.9.NR5GC</w:t>
            </w:r>
          </w:p>
        </w:tc>
      </w:tr>
      <w:tr w:rsidR="00276E42" w14:paraId="449E4C5E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50FDB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E17A8" w14:textId="77777777" w:rsidR="00276E42" w:rsidRDefault="00276E42" w:rsidP="00276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E42" w14:paraId="1F675AB2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47ECE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15157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FA72C3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117BDC" w14:textId="77777777" w:rsidR="00276E42" w:rsidRDefault="00276E42" w:rsidP="00276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C9524F" w14:textId="77777777"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14:paraId="0B03881F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F28C4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BD9B1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4A1F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7539D" w14:textId="77777777" w:rsidR="00276E42" w:rsidRDefault="00276E42" w:rsidP="00276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F8B66" w14:textId="77777777"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14:paraId="66CEB279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9CC5B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17049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D8753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6D36B8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91A32" w14:textId="77777777"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14:paraId="0136E1D9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1C2A5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502FE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095F3" w14:textId="77777777" w:rsidR="00276E42" w:rsidRDefault="00276E42" w:rsidP="00276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576A5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5A34F" w14:textId="77777777" w:rsidR="00276E42" w:rsidRDefault="00276E42" w:rsidP="00276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6E42" w14:paraId="1539CD64" w14:textId="77777777" w:rsidTr="00C95E3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2F4A2" w14:textId="77777777" w:rsidR="00276E42" w:rsidRDefault="00276E42" w:rsidP="00276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FCA8A" w14:textId="77777777" w:rsidR="00276E42" w:rsidRDefault="00276E42" w:rsidP="00276E42">
            <w:pPr>
              <w:pStyle w:val="CRCoverPage"/>
              <w:spacing w:after="0"/>
              <w:rPr>
                <w:noProof/>
              </w:rPr>
            </w:pPr>
          </w:p>
        </w:tc>
      </w:tr>
      <w:tr w:rsidR="00276E42" w14:paraId="591AD012" w14:textId="77777777" w:rsidTr="00C95E3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92877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24917" w14:textId="77777777" w:rsidR="00276E42" w:rsidRDefault="00276E42" w:rsidP="00276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6E42" w:rsidRPr="008863B9" w14:paraId="19DFAEB0" w14:textId="77777777" w:rsidTr="00C95E3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D1EC6" w14:textId="77777777" w:rsidR="00276E42" w:rsidRPr="008863B9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282C6" w14:textId="77777777" w:rsidR="00276E42" w:rsidRPr="008863B9" w:rsidRDefault="00276E42" w:rsidP="00276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6E42" w14:paraId="00C57439" w14:textId="77777777" w:rsidTr="00C95E3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D57BA" w14:textId="77777777" w:rsidR="00276E42" w:rsidRDefault="00276E42" w:rsidP="00276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B407B" w14:textId="77777777" w:rsidR="00276E42" w:rsidRDefault="00276E42" w:rsidP="00276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085166" w14:textId="77777777" w:rsidR="00276E42" w:rsidRDefault="00276E42" w:rsidP="00276E42">
      <w:pPr>
        <w:rPr>
          <w:noProof/>
        </w:rPr>
      </w:pPr>
    </w:p>
    <w:p w14:paraId="042793B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D5ABAC4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BED40" w14:textId="77777777" w:rsidR="009478EE" w:rsidRDefault="009478EE" w:rsidP="009478EE">
      <w:pPr>
        <w:rPr>
          <w:noProof/>
        </w:rPr>
      </w:pPr>
    </w:p>
    <w:p w14:paraId="70896BA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7969501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F45A88" w14:textId="77777777" w:rsidR="009329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329C2" w:rsidRPr="00046BAC">
        <w:rPr>
          <w:rFonts w:ascii="Arial" w:hAnsi="Arial" w:cs="Arial"/>
          <w:iCs/>
        </w:rPr>
        <w:t>Table of Contents</w:t>
      </w:r>
      <w:r w:rsidR="009329C2">
        <w:tab/>
      </w:r>
      <w:r w:rsidR="009329C2">
        <w:fldChar w:fldCharType="begin"/>
      </w:r>
      <w:r w:rsidR="009329C2">
        <w:instrText xml:space="preserve"> PAGEREF _Toc77969501 \h </w:instrText>
      </w:r>
      <w:r w:rsidR="009329C2">
        <w:fldChar w:fldCharType="separate"/>
      </w:r>
      <w:r w:rsidR="009329C2">
        <w:t>2</w:t>
      </w:r>
      <w:r w:rsidR="009329C2">
        <w:fldChar w:fldCharType="end"/>
      </w:r>
    </w:p>
    <w:p w14:paraId="53420453" w14:textId="77777777" w:rsidR="009329C2" w:rsidRDefault="009329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6BA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46BA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_Toc77969502 \h </w:instrText>
      </w:r>
      <w:r>
        <w:fldChar w:fldCharType="separate"/>
      </w:r>
      <w:r>
        <w:t>2</w:t>
      </w:r>
      <w:r>
        <w:fldChar w:fldCharType="end"/>
      </w:r>
    </w:p>
    <w:p w14:paraId="26ACB3BA" w14:textId="77777777"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>function TC_9_1_5_2_2_NR5GC</w:t>
      </w:r>
      <w:r>
        <w:tab/>
      </w:r>
      <w:r>
        <w:fldChar w:fldCharType="begin"/>
      </w:r>
      <w:r>
        <w:instrText xml:space="preserve"> PAGEREF _Toc77969503 \h </w:instrText>
      </w:r>
      <w:r>
        <w:fldChar w:fldCharType="separate"/>
      </w:r>
      <w:r>
        <w:t>2</w:t>
      </w:r>
      <w:r>
        <w:fldChar w:fldCharType="end"/>
      </w:r>
    </w:p>
    <w:p w14:paraId="4A77BCAA" w14:textId="77777777"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046BAC">
        <w:rPr>
          <w:rFonts w:cs="Arial"/>
          <w:b/>
          <w:lang w:eastAsia="en-GB"/>
        </w:rPr>
        <w:t>TC_9_1_5_1_1_NR5GC</w:t>
      </w:r>
      <w:r>
        <w:tab/>
      </w:r>
      <w:r>
        <w:fldChar w:fldCharType="begin"/>
      </w:r>
      <w:r>
        <w:instrText xml:space="preserve"> PAGEREF _Toc77969504 \h </w:instrText>
      </w:r>
      <w:r>
        <w:fldChar w:fldCharType="separate"/>
      </w:r>
      <w:r>
        <w:t>3</w:t>
      </w:r>
      <w:r>
        <w:fldChar w:fldCharType="end"/>
      </w:r>
    </w:p>
    <w:p w14:paraId="6E8D9448" w14:textId="77777777" w:rsidR="009329C2" w:rsidRDefault="009329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46BAC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46BAC">
        <w:rPr>
          <w:rFonts w:cs="Arial"/>
          <w:b/>
          <w:color w:val="000000"/>
          <w:lang w:eastAsia="en-GB"/>
        </w:rPr>
        <w:t xml:space="preserve">Correction to </w:t>
      </w:r>
      <w:r w:rsidRPr="00046BAC">
        <w:rPr>
          <w:rFonts w:cs="Arial"/>
          <w:b/>
          <w:bCs/>
          <w:color w:val="000000"/>
          <w:lang w:val="en-US" w:eastAsia="en-GB"/>
        </w:rPr>
        <w:t>function TC_11_3_9_NR5GC</w:t>
      </w:r>
      <w:r>
        <w:tab/>
      </w:r>
      <w:r>
        <w:fldChar w:fldCharType="begin"/>
      </w:r>
      <w:r>
        <w:instrText xml:space="preserve"> PAGEREF _Toc77969505 \h </w:instrText>
      </w:r>
      <w:r>
        <w:fldChar w:fldCharType="separate"/>
      </w:r>
      <w:r>
        <w:t>5</w:t>
      </w:r>
      <w:r>
        <w:fldChar w:fldCharType="end"/>
      </w:r>
    </w:p>
    <w:p w14:paraId="487E75C8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6795B9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7969502"/>
      <w:r w:rsidRPr="00854C55">
        <w:rPr>
          <w:b/>
        </w:rPr>
        <w:t>Corrections required</w:t>
      </w:r>
      <w:bookmarkEnd w:id="2"/>
      <w:bookmarkEnd w:id="3"/>
      <w:bookmarkEnd w:id="4"/>
    </w:p>
    <w:p w14:paraId="68BB72D7" w14:textId="77777777" w:rsidR="005D27CA" w:rsidRPr="001724C7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5" w:name="_Toc77969503"/>
      <w:r w:rsidRPr="001724C7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="001E3D37"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BE74E5"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>TC_9_1_5_2_2_NR5GC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D346E3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18AC7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EAFA" w14:textId="77777777" w:rsidR="005D27CA" w:rsidRPr="00CC39F9" w:rsidRDefault="00BE74E5" w:rsidP="005D27CA">
            <w:pPr>
              <w:rPr>
                <w:rFonts w:ascii="Arial" w:hAnsi="Arial" w:cs="Arial"/>
                <w:lang w:eastAsia="en-GB"/>
              </w:rPr>
            </w:pPr>
            <w:r w:rsidRPr="00BE74E5">
              <w:rPr>
                <w:rFonts w:ascii="Arial" w:hAnsi="Arial" w:cs="Arial"/>
                <w:lang w:eastAsia="en-GB"/>
              </w:rPr>
              <w:t>TC_9_1_5_2_2_NR5GC</w:t>
            </w:r>
          </w:p>
        </w:tc>
      </w:tr>
      <w:tr w:rsidR="00FA485A" w14:paraId="5CA52EEC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BF7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7055" w14:textId="77777777" w:rsidR="00BE74E5" w:rsidRDefault="00BE74E5" w:rsidP="00BE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 9.1.5.2.2 is insufficient for a UE which has multiple bands enabled.</w:t>
            </w:r>
          </w:p>
          <w:p w14:paraId="03C52B99" w14:textId="77777777" w:rsidR="00BE74E5" w:rsidRDefault="00BE74E5" w:rsidP="00BE74E5">
            <w:pPr>
              <w:pStyle w:val="CRCoverPage"/>
              <w:spacing w:after="0"/>
              <w:rPr>
                <w:noProof/>
              </w:rPr>
            </w:pPr>
          </w:p>
          <w:p w14:paraId="3E264155" w14:textId="77777777" w:rsidR="00FA485A" w:rsidRPr="00AD4ADA" w:rsidRDefault="00BE74E5" w:rsidP="00BE74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 to 720s</w:t>
            </w:r>
          </w:p>
        </w:tc>
      </w:tr>
      <w:tr w:rsidR="00FA485A" w14:paraId="2362F13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F3C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8758" w14:textId="77777777" w:rsidR="00FA485A" w:rsidRPr="00A72665" w:rsidRDefault="00BE74E5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Increased the guard timer to 720s.</w:t>
            </w:r>
            <w:r w:rsidR="008E4D4B"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FA485A" w14:paraId="2B628B5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B84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56" w14:textId="77777777" w:rsidR="00FA485A" w:rsidRPr="00CC39F9" w:rsidRDefault="00BE74E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220349" w14:paraId="0572B72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F86B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1815" w14:textId="1726552A" w:rsidR="00220349" w:rsidRDefault="003E1111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CE9C8C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FC88A8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B25F06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502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testcase TC_9_1_5_2_2_NR5GC() runs on MTC_NR5GC system SYSTEM_NR5GC {</w:t>
            </w:r>
          </w:p>
          <w:p w14:paraId="0B4A023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3142E379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  Periodic registration update / Accepted</w:t>
            </w:r>
          </w:p>
          <w:p w14:paraId="6E1D7258" w14:textId="77777777" w:rsidR="00B360D2" w:rsidRPr="003E1111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7AB88E8E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1541CFB4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18C9F87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74CEEE7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int2float(360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7D75E450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C4CD7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4F0A55F8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</w:p>
          <w:p w14:paraId="5A90F6D7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65A7797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AA9B65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v_NR5GC.start(f_TC_9_1_5_2_2_NR5GC()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7184CBB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A447003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89E0E7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A85F881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9B26A2" w14:textId="77777777" w:rsidR="00C72ED8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984EB0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B38266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C8097B3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4197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testcase TC_9_1_5_2_2_NR5GC() runs on MTC_NR5GC system SYSTEM_NR5GC {</w:t>
            </w:r>
          </w:p>
          <w:p w14:paraId="2AAF2795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1C8E3DEC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//   Periodic registration update / Accepted</w:t>
            </w:r>
          </w:p>
          <w:p w14:paraId="17EA4274" w14:textId="77777777" w:rsidR="00B360D2" w:rsidRPr="003E1111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11042D11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68419F3E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388704F6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D61960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72</w:t>
            </w: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0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69840B4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9F7288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19D9EB61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27AE4C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5566D15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FA37F71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v_NR5GC.start(f_TC_9_1_5_2_2_NR5GC()</w:t>
            </w:r>
            <w:proofErr w:type="gram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1E5CF076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81B39C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D45239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C631392" w14:textId="77777777" w:rsidR="00B360D2" w:rsidRPr="00B360D2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FF2B117" w14:textId="77777777" w:rsidR="001E3D37" w:rsidRPr="00DA356D" w:rsidRDefault="00B360D2" w:rsidP="00B360D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60D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C48676C" w14:textId="77777777" w:rsidR="00F96833" w:rsidRPr="001724C7" w:rsidRDefault="00F96833" w:rsidP="00F9683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6" w:name="_Toc77969504"/>
      <w:r w:rsidRPr="001724C7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Pr="001724C7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1724C7" w:rsidRPr="001724C7">
        <w:rPr>
          <w:rFonts w:cs="Arial"/>
          <w:b/>
          <w:sz w:val="24"/>
          <w:szCs w:val="24"/>
          <w:lang w:eastAsia="en-GB"/>
        </w:rPr>
        <w:t>TC_9_1_5_1_1_NR5GC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96833" w14:paraId="7DA3AB23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7952" w14:textId="77777777" w:rsidR="00F96833" w:rsidRDefault="00F96833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585" w14:textId="77777777" w:rsidR="00F96833" w:rsidRPr="00EC4D62" w:rsidRDefault="00EC4D62" w:rsidP="00242621">
            <w:pPr>
              <w:rPr>
                <w:rFonts w:ascii="Arial" w:hAnsi="Arial" w:cs="Arial"/>
                <w:lang w:eastAsia="en-GB"/>
              </w:rPr>
            </w:pPr>
            <w:r w:rsidRPr="00EC4D62">
              <w:rPr>
                <w:rFonts w:ascii="Arial" w:hAnsi="Arial" w:cs="Arial"/>
                <w:lang w:eastAsia="en-GB"/>
              </w:rPr>
              <w:t>TC_9_1_5_1_1_NR5GC</w:t>
            </w:r>
          </w:p>
        </w:tc>
      </w:tr>
      <w:tr w:rsidR="00EC4D62" w14:paraId="79F178FC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462B" w14:textId="77777777"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9B31" w14:textId="77777777" w:rsidR="00EC4D62" w:rsidRDefault="00EC4D62" w:rsidP="00EC4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 9.1.5.1.1 is insufficient for a UE which has multiple bands enabled.</w:t>
            </w:r>
          </w:p>
          <w:p w14:paraId="4D8F69C9" w14:textId="77777777" w:rsidR="00EC4D62" w:rsidRDefault="00EC4D62" w:rsidP="00EC4D62">
            <w:pPr>
              <w:pStyle w:val="CRCoverPage"/>
              <w:spacing w:after="0"/>
              <w:rPr>
                <w:noProof/>
              </w:rPr>
            </w:pPr>
          </w:p>
          <w:p w14:paraId="11DA2CB3" w14:textId="77777777" w:rsidR="00EC4D62" w:rsidRPr="00AD4ADA" w:rsidRDefault="00EC4D62" w:rsidP="00EC4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 to 600s</w:t>
            </w:r>
          </w:p>
        </w:tc>
      </w:tr>
      <w:tr w:rsidR="00EC4D62" w14:paraId="5F53A63D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50F6" w14:textId="77777777"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91F" w14:textId="77777777" w:rsidR="00EC4D62" w:rsidRPr="00A72665" w:rsidRDefault="00EC4D62" w:rsidP="00EC4D6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Increased the guard timer to 600s.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EC4D62" w14:paraId="5ECC1A98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530B" w14:textId="77777777" w:rsidR="00EC4D62" w:rsidRDefault="00EC4D62" w:rsidP="00EC4D6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A184" w14:textId="77777777" w:rsidR="00EC4D62" w:rsidRPr="00CC39F9" w:rsidRDefault="00EC4D62" w:rsidP="00EC4D62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F96833" w14:paraId="54D7E236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2AA9" w14:textId="77777777" w:rsidR="00F96833" w:rsidRDefault="00F96833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6F62" w14:textId="535467B6" w:rsidR="00F96833" w:rsidRDefault="003E1111" w:rsidP="002426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90E02C3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</w:p>
    <w:p w14:paraId="298CE82E" w14:textId="77777777" w:rsidR="00F96833" w:rsidRDefault="00F96833" w:rsidP="00F9683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4A726D40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F193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testcase TC_9_1_5_1_1_NR5GC() runs on MTC_NR5GC system SYSTEM_NR5GC {</w:t>
            </w:r>
          </w:p>
          <w:p w14:paraId="1B47451C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1832F933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  Initial registration / Success / 5G-GUTI reallocation, last visited TAI</w:t>
            </w:r>
          </w:p>
          <w:p w14:paraId="768ECB94" w14:textId="77777777" w:rsidR="00CF2E39" w:rsidRPr="003E1111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5F24D37E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22D263D0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7C4BF0A2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85B8166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int2float(300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97FD3FD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7F451A5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72ED24BE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EA78C54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CBF3D5E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FA22A98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v_NR5GC.start(f_TC_9_1_5_1_1_NR5GC()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B48F530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8F328D2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720031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77E33F6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F9C4E3E" w14:textId="77777777" w:rsidR="00F96833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2D60A17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</w:p>
    <w:p w14:paraId="084DE608" w14:textId="77777777" w:rsidR="00F96833" w:rsidRPr="00CD057D" w:rsidRDefault="00F96833" w:rsidP="00F9683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96833" w:rsidRPr="00CD057D" w14:paraId="3BB6E2B1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3EF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testcase TC_9_1_5_1_1_NR5GC() runs on MTC_NR5GC system SYSTEM_NR5GC {</w:t>
            </w:r>
          </w:p>
          <w:p w14:paraId="2132660D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2581CC7A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//   Initial registration / Success / 5G-GUTI reallocation, last visited TAI</w:t>
            </w:r>
          </w:p>
          <w:p w14:paraId="7F8E304B" w14:textId="77777777" w:rsidR="00CF2E39" w:rsidRPr="003E1111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0CDFB47F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7D1C1A5D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3A2C64C3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42253CC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 w:rsidR="00A77845">
              <w:rPr>
                <w:rFonts w:ascii="Courier New" w:hAnsi="Courier New" w:cs="Courier New"/>
                <w:color w:val="000000"/>
                <w:lang w:eastAsia="de-DE"/>
              </w:rPr>
              <w:t>6</w:t>
            </w: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00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3F59379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F27650B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655C39E6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E2623C5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836EFAB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954851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v_NR5GC.start(f_TC_9_1_5_1_1_NR5GC()</w:t>
            </w:r>
            <w:proofErr w:type="gram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004130F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75BF2CE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7E7FD6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8FAF4A8" w14:textId="77777777" w:rsidR="00CF2E39" w:rsidRPr="00CF2E39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88A88C" w14:textId="77777777" w:rsidR="00F96833" w:rsidRPr="00DA356D" w:rsidRDefault="00CF2E39" w:rsidP="00CF2E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2E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223865A" w14:textId="77777777" w:rsidR="00F96833" w:rsidRDefault="00F96833" w:rsidP="00F96833">
      <w:pPr>
        <w:rPr>
          <w:lang w:eastAsia="en-GB"/>
        </w:rPr>
      </w:pPr>
    </w:p>
    <w:p w14:paraId="57E613AB" w14:textId="77777777" w:rsidR="00256480" w:rsidRPr="00AE6630" w:rsidRDefault="00256480" w:rsidP="00256480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sz w:val="24"/>
          <w:szCs w:val="24"/>
          <w:lang w:eastAsia="en-GB"/>
        </w:rPr>
      </w:pPr>
      <w:bookmarkStart w:id="7" w:name="_Toc77969505"/>
      <w:r w:rsidRPr="00AE6630">
        <w:rPr>
          <w:rFonts w:cs="Arial"/>
          <w:b/>
          <w:color w:val="000000"/>
          <w:sz w:val="24"/>
          <w:szCs w:val="24"/>
          <w:lang w:eastAsia="en-GB"/>
        </w:rPr>
        <w:t xml:space="preserve">Correction to </w:t>
      </w:r>
      <w:r w:rsidRPr="00AE6630">
        <w:rPr>
          <w:rFonts w:cs="Arial"/>
          <w:b/>
          <w:bCs/>
          <w:color w:val="000000"/>
          <w:sz w:val="24"/>
          <w:szCs w:val="24"/>
          <w:lang w:val="en-US" w:eastAsia="en-GB"/>
        </w:rPr>
        <w:t xml:space="preserve">function </w:t>
      </w:r>
      <w:r w:rsidR="00AE6630" w:rsidRPr="00AE6630">
        <w:rPr>
          <w:rFonts w:cs="Arial"/>
          <w:b/>
          <w:bCs/>
          <w:color w:val="000000"/>
          <w:sz w:val="24"/>
          <w:szCs w:val="24"/>
          <w:lang w:val="en-US" w:eastAsia="en-GB"/>
        </w:rPr>
        <w:t>TC_11_3_9_NR5GC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6480" w:rsidRPr="006606F2" w14:paraId="729F0D1F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7365" w14:textId="77777777" w:rsidR="00256480" w:rsidRDefault="00256480" w:rsidP="002426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AF3A" w14:textId="77777777" w:rsidR="00256480" w:rsidRPr="00C2152F" w:rsidRDefault="00AE6630" w:rsidP="004A794F">
            <w:pPr>
              <w:pStyle w:val="CRCoverPage"/>
              <w:spacing w:after="0"/>
              <w:rPr>
                <w:rFonts w:cs="Arial"/>
                <w:lang w:val="de-DE" w:eastAsia="en-GB"/>
              </w:rPr>
            </w:pPr>
            <w:r w:rsidRPr="00AE6630">
              <w:rPr>
                <w:noProof/>
                <w:lang w:val="de-DE"/>
              </w:rPr>
              <w:t>TC_11_3_9_NR5GC</w:t>
            </w:r>
          </w:p>
        </w:tc>
      </w:tr>
      <w:tr w:rsidR="00AE6630" w14:paraId="7F1DD712" w14:textId="77777777" w:rsidTr="002426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6249" w14:textId="77777777"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6675" w14:textId="77777777" w:rsidR="00AE6630" w:rsidRDefault="00AE6630" w:rsidP="00AE6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guard timer duration for the NR testcase 11.3.9 is insufficient for a UE which has multiple bands enabled.</w:t>
            </w:r>
          </w:p>
          <w:p w14:paraId="12F16B7A" w14:textId="77777777" w:rsidR="00AE6630" w:rsidRDefault="00AE6630" w:rsidP="00AE6630">
            <w:pPr>
              <w:pStyle w:val="CRCoverPage"/>
              <w:spacing w:after="0"/>
              <w:rPr>
                <w:noProof/>
              </w:rPr>
            </w:pPr>
          </w:p>
          <w:p w14:paraId="52B4DA0C" w14:textId="77777777" w:rsidR="00AE6630" w:rsidRPr="00AD4ADA" w:rsidRDefault="00AE6630" w:rsidP="00AE66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Hence it is proposed to extend the guard timer to 600s</w:t>
            </w:r>
          </w:p>
        </w:tc>
      </w:tr>
      <w:tr w:rsidR="00AE6630" w14:paraId="073D796E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D024" w14:textId="77777777"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BFA3" w14:textId="77777777" w:rsidR="00AE6630" w:rsidRPr="00A72665" w:rsidRDefault="00AE6630" w:rsidP="00AE663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Increased the guard timer to 600s.</w:t>
            </w:r>
            <w:r w:rsidRPr="00A72665">
              <w:rPr>
                <w:rFonts w:cs="Arial"/>
                <w:lang w:eastAsia="en-GB"/>
              </w:rPr>
              <w:t xml:space="preserve"> </w:t>
            </w:r>
          </w:p>
        </w:tc>
      </w:tr>
      <w:tr w:rsidR="00AE6630" w14:paraId="1C4F2A48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820B0" w14:textId="77777777" w:rsidR="00AE6630" w:rsidRDefault="00AE6630" w:rsidP="00AE6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F4D4" w14:textId="77777777" w:rsidR="00AE6630" w:rsidRPr="00CC39F9" w:rsidRDefault="00AE6630" w:rsidP="00AE663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256480" w14:paraId="74AEDF5E" w14:textId="77777777" w:rsidTr="002426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C7A7" w14:textId="77777777" w:rsidR="00256480" w:rsidRDefault="00256480" w:rsidP="0024262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DAF" w14:textId="4F421068" w:rsidR="00256480" w:rsidRDefault="003E1111" w:rsidP="0024262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3BC0F75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</w:p>
    <w:p w14:paraId="10A9F484" w14:textId="77777777" w:rsidR="00256480" w:rsidRDefault="00256480" w:rsidP="0025648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5B3623D0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CEA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testcase TC_11_3_9_NR5GC() runs on MTC_NR5GC system SYSTEM_NR5GC {</w:t>
            </w:r>
          </w:p>
          <w:p w14:paraId="64C5F95A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19FBE490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0 / ODAC / PLMN / RPLMN / not EPLMN</w:t>
            </w:r>
          </w:p>
          <w:p w14:paraId="6F7C2D3E" w14:textId="77777777" w:rsidR="00A77845" w:rsidRPr="003E1111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09E0A7ED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0A96E114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594575A9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8BFB37A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int2float(300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4D553C6A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9FB9A54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245C70F8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9669584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3F829E01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0F456EC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v_NR5GC.start(f_TC_11_3_9_NR5GC()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8B744F3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9DCCE01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6D7F141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54F0BE0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f_MTC_MainLoop_NR5GC(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87723C" w14:textId="77777777" w:rsidR="00256480" w:rsidRPr="00A77845" w:rsidRDefault="00A77845" w:rsidP="00A77845">
            <w:pPr>
              <w:autoSpaceDE w:val="0"/>
              <w:autoSpaceDN w:val="0"/>
              <w:adjustRightInd w:val="0"/>
              <w:spacing w:after="0"/>
              <w:ind w:firstLine="284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4708CF5C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</w:p>
    <w:p w14:paraId="3807CC5F" w14:textId="77777777" w:rsidR="00256480" w:rsidRPr="00CD057D" w:rsidRDefault="00256480" w:rsidP="00256480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56480" w:rsidRPr="00CD057D" w14:paraId="44E667A9" w14:textId="77777777" w:rsidTr="002426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B16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testcase TC_11_3_9_NR5GC() runs on MTC_NR5GC system SYSTEM_NR5GC {</w:t>
            </w:r>
          </w:p>
          <w:p w14:paraId="6BD9A4E9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17986825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//   UAC / Access Identity 0 / ODAC / PLMN / RPLMN / not EPLMN</w:t>
            </w:r>
          </w:p>
          <w:p w14:paraId="4CE023B0" w14:textId="77777777" w:rsidR="00A77845" w:rsidRPr="003E1111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es-ES"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var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NR5GC_PTC        v_NR5GC    </w:t>
            </w:r>
            <w:proofErr w:type="gram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:</w:t>
            </w:r>
            <w:proofErr w:type="gram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= </w:t>
            </w:r>
            <w:proofErr w:type="spellStart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null</w:t>
            </w:r>
            <w:proofErr w:type="spellEnd"/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>;</w:t>
            </w:r>
          </w:p>
          <w:p w14:paraId="4DC60562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E1111">
              <w:rPr>
                <w:rFonts w:ascii="Courier New" w:hAnsi="Courier New" w:cs="Courier New"/>
                <w:color w:val="000000"/>
                <w:lang w:val="es-ES" w:eastAsia="de-DE"/>
              </w:rPr>
              <w:t xml:space="preserve">    </w:t>
            </w: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var IMS_PTC          v_IMS1       :=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40C95067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var IMS_PTC          v_IMS2       :=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null;</w:t>
            </w:r>
            <w:proofErr w:type="gramEnd"/>
          </w:p>
          <w:p w14:paraId="061E440E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258F3F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6</w:t>
            </w: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00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05F54CA4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E89E082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 := NR5GC_PTC.create("NR5GC") 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alive;</w:t>
            </w:r>
            <w:proofErr w:type="gramEnd"/>
          </w:p>
          <w:p w14:paraId="7A76A627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4D11896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f_MTC_ConnectPTCs_NR5GC(system, v_NR5GC, v_IMS1, v_IMS2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54A8F40E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0A79473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v_NR5GC.start(f_TC_11_3_9_NR5GC()</w:t>
            </w:r>
            <w:proofErr w:type="gram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proofErr w:type="gramEnd"/>
          </w:p>
          <w:p w14:paraId="67F6F809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08965FA5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t_GuardTimer.start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DFDF69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68A87E7" w14:textId="77777777" w:rsidR="00A77845" w:rsidRPr="00A77845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f_MTC_MainLoop_NR5GC(</w:t>
            </w:r>
            <w:proofErr w:type="spellStart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t_GuardTimer</w:t>
            </w:r>
            <w:proofErr w:type="spellEnd"/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8C6AB5" w14:textId="77777777" w:rsidR="00256480" w:rsidRPr="00DA356D" w:rsidRDefault="00A77845" w:rsidP="00A77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84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623AA4A" w14:textId="77777777" w:rsidR="00256480" w:rsidRDefault="00256480" w:rsidP="00256480">
      <w:pPr>
        <w:rPr>
          <w:lang w:eastAsia="en-GB"/>
        </w:rPr>
      </w:pPr>
    </w:p>
    <w:p w14:paraId="3148C84D" w14:textId="77777777" w:rsidR="00256480" w:rsidRDefault="00256480" w:rsidP="00256480">
      <w:pPr>
        <w:rPr>
          <w:lang w:eastAsia="en-GB"/>
        </w:rPr>
      </w:pPr>
    </w:p>
    <w:p w14:paraId="50390FA2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CC3B" w14:textId="77777777" w:rsidR="006E1032" w:rsidRDefault="006E1032">
      <w:r>
        <w:separator/>
      </w:r>
    </w:p>
  </w:endnote>
  <w:endnote w:type="continuationSeparator" w:id="0">
    <w:p w14:paraId="6D984575" w14:textId="77777777" w:rsidR="006E1032" w:rsidRDefault="006E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4E780" w14:textId="77777777" w:rsidR="006E1032" w:rsidRDefault="006E1032">
      <w:r>
        <w:separator/>
      </w:r>
    </w:p>
  </w:footnote>
  <w:footnote w:type="continuationSeparator" w:id="0">
    <w:p w14:paraId="4E1A0CC2" w14:textId="77777777" w:rsidR="006E1032" w:rsidRDefault="006E1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6557D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EB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C0F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1F7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0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0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8"/>
  </w:num>
  <w:num w:numId="11">
    <w:abstractNumId w:val="11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6"/>
  </w:num>
  <w:num w:numId="18">
    <w:abstractNumId w:val="19"/>
  </w:num>
  <w:num w:numId="19">
    <w:abstractNumId w:val="27"/>
  </w:num>
  <w:num w:numId="20">
    <w:abstractNumId w:val="24"/>
  </w:num>
  <w:num w:numId="21">
    <w:abstractNumId w:val="9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2"/>
  </w:num>
  <w:num w:numId="30">
    <w:abstractNumId w:val="5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C14"/>
    <w:rsid w:val="00022E4A"/>
    <w:rsid w:val="00024866"/>
    <w:rsid w:val="0003629C"/>
    <w:rsid w:val="00036FE7"/>
    <w:rsid w:val="00042E7D"/>
    <w:rsid w:val="00054E62"/>
    <w:rsid w:val="00057DBD"/>
    <w:rsid w:val="000614B3"/>
    <w:rsid w:val="0006562C"/>
    <w:rsid w:val="000660F3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E681E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630B"/>
    <w:rsid w:val="001373AB"/>
    <w:rsid w:val="00145D43"/>
    <w:rsid w:val="00146DCF"/>
    <w:rsid w:val="00164CFC"/>
    <w:rsid w:val="001724C7"/>
    <w:rsid w:val="00173835"/>
    <w:rsid w:val="001748D6"/>
    <w:rsid w:val="001901A2"/>
    <w:rsid w:val="00192C46"/>
    <w:rsid w:val="00193020"/>
    <w:rsid w:val="001A08B3"/>
    <w:rsid w:val="001A0D31"/>
    <w:rsid w:val="001A6DD0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1F48E2"/>
    <w:rsid w:val="001F79D2"/>
    <w:rsid w:val="002040A1"/>
    <w:rsid w:val="00212AF9"/>
    <w:rsid w:val="00213E23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76E42"/>
    <w:rsid w:val="00280375"/>
    <w:rsid w:val="00284FEB"/>
    <w:rsid w:val="002860C4"/>
    <w:rsid w:val="002901A3"/>
    <w:rsid w:val="002A4DCB"/>
    <w:rsid w:val="002B14D3"/>
    <w:rsid w:val="002B5741"/>
    <w:rsid w:val="002C7E01"/>
    <w:rsid w:val="002E008A"/>
    <w:rsid w:val="002E2700"/>
    <w:rsid w:val="002F45F1"/>
    <w:rsid w:val="002F7D40"/>
    <w:rsid w:val="00305409"/>
    <w:rsid w:val="00310217"/>
    <w:rsid w:val="0031061D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111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2C2D"/>
    <w:rsid w:val="004B526E"/>
    <w:rsid w:val="004B75B7"/>
    <w:rsid w:val="004D455F"/>
    <w:rsid w:val="004D5164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47111"/>
    <w:rsid w:val="00550D59"/>
    <w:rsid w:val="00554E43"/>
    <w:rsid w:val="00564EDF"/>
    <w:rsid w:val="0056673A"/>
    <w:rsid w:val="00566F6F"/>
    <w:rsid w:val="00581E35"/>
    <w:rsid w:val="0058240F"/>
    <w:rsid w:val="00587F6A"/>
    <w:rsid w:val="00592D74"/>
    <w:rsid w:val="00596753"/>
    <w:rsid w:val="005A6679"/>
    <w:rsid w:val="005B4127"/>
    <w:rsid w:val="005B7AC3"/>
    <w:rsid w:val="005D07BE"/>
    <w:rsid w:val="005D27CA"/>
    <w:rsid w:val="005D6478"/>
    <w:rsid w:val="005D656D"/>
    <w:rsid w:val="005E18C6"/>
    <w:rsid w:val="005E2C44"/>
    <w:rsid w:val="005E42FB"/>
    <w:rsid w:val="005F12D6"/>
    <w:rsid w:val="005F221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3A7D"/>
    <w:rsid w:val="00644586"/>
    <w:rsid w:val="00652A36"/>
    <w:rsid w:val="0065364E"/>
    <w:rsid w:val="006537B5"/>
    <w:rsid w:val="006606F2"/>
    <w:rsid w:val="00661E2C"/>
    <w:rsid w:val="00667016"/>
    <w:rsid w:val="0068444E"/>
    <w:rsid w:val="00691021"/>
    <w:rsid w:val="00693E69"/>
    <w:rsid w:val="00695808"/>
    <w:rsid w:val="00696432"/>
    <w:rsid w:val="006A5853"/>
    <w:rsid w:val="006A6982"/>
    <w:rsid w:val="006A737E"/>
    <w:rsid w:val="006A76D6"/>
    <w:rsid w:val="006B46FB"/>
    <w:rsid w:val="006B7B2F"/>
    <w:rsid w:val="006C061B"/>
    <w:rsid w:val="006D0191"/>
    <w:rsid w:val="006E1032"/>
    <w:rsid w:val="006E21FB"/>
    <w:rsid w:val="006E4465"/>
    <w:rsid w:val="006E5627"/>
    <w:rsid w:val="006E7773"/>
    <w:rsid w:val="006F6B99"/>
    <w:rsid w:val="006F7B09"/>
    <w:rsid w:val="00704829"/>
    <w:rsid w:val="00705157"/>
    <w:rsid w:val="007101FB"/>
    <w:rsid w:val="00722896"/>
    <w:rsid w:val="00724EF9"/>
    <w:rsid w:val="0072522A"/>
    <w:rsid w:val="0073208D"/>
    <w:rsid w:val="0073742E"/>
    <w:rsid w:val="007374F7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441A"/>
    <w:rsid w:val="008626E7"/>
    <w:rsid w:val="00870EE7"/>
    <w:rsid w:val="0087510D"/>
    <w:rsid w:val="00880F55"/>
    <w:rsid w:val="00883A39"/>
    <w:rsid w:val="008863B9"/>
    <w:rsid w:val="0089088C"/>
    <w:rsid w:val="00896D84"/>
    <w:rsid w:val="008A45A6"/>
    <w:rsid w:val="008B2743"/>
    <w:rsid w:val="008C6934"/>
    <w:rsid w:val="008D4141"/>
    <w:rsid w:val="008E4D4B"/>
    <w:rsid w:val="008E6B1F"/>
    <w:rsid w:val="008F686C"/>
    <w:rsid w:val="00901400"/>
    <w:rsid w:val="00902A92"/>
    <w:rsid w:val="00904EBA"/>
    <w:rsid w:val="0090522F"/>
    <w:rsid w:val="00907B05"/>
    <w:rsid w:val="0091261A"/>
    <w:rsid w:val="00913E0B"/>
    <w:rsid w:val="009148DE"/>
    <w:rsid w:val="00916386"/>
    <w:rsid w:val="009329C2"/>
    <w:rsid w:val="0093355C"/>
    <w:rsid w:val="00937A61"/>
    <w:rsid w:val="009418D9"/>
    <w:rsid w:val="00941E30"/>
    <w:rsid w:val="00943B96"/>
    <w:rsid w:val="00946424"/>
    <w:rsid w:val="009478EE"/>
    <w:rsid w:val="0095139C"/>
    <w:rsid w:val="00954C1A"/>
    <w:rsid w:val="00956250"/>
    <w:rsid w:val="00956A50"/>
    <w:rsid w:val="00960389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2308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1027"/>
    <w:rsid w:val="00A72118"/>
    <w:rsid w:val="00A72665"/>
    <w:rsid w:val="00A73740"/>
    <w:rsid w:val="00A7410A"/>
    <w:rsid w:val="00A748DA"/>
    <w:rsid w:val="00A7583C"/>
    <w:rsid w:val="00A7671C"/>
    <w:rsid w:val="00A77845"/>
    <w:rsid w:val="00A81EA3"/>
    <w:rsid w:val="00A84550"/>
    <w:rsid w:val="00A90724"/>
    <w:rsid w:val="00A916D2"/>
    <w:rsid w:val="00A9515D"/>
    <w:rsid w:val="00AA0376"/>
    <w:rsid w:val="00AA2CBC"/>
    <w:rsid w:val="00AA49EB"/>
    <w:rsid w:val="00AB0D3A"/>
    <w:rsid w:val="00AB4631"/>
    <w:rsid w:val="00AB6981"/>
    <w:rsid w:val="00AC5820"/>
    <w:rsid w:val="00AD1CD8"/>
    <w:rsid w:val="00AD4ADA"/>
    <w:rsid w:val="00AD7555"/>
    <w:rsid w:val="00AE6630"/>
    <w:rsid w:val="00B05D84"/>
    <w:rsid w:val="00B10E9C"/>
    <w:rsid w:val="00B14250"/>
    <w:rsid w:val="00B168D3"/>
    <w:rsid w:val="00B17EC1"/>
    <w:rsid w:val="00B258BB"/>
    <w:rsid w:val="00B3074E"/>
    <w:rsid w:val="00B360D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C79E3"/>
    <w:rsid w:val="00BD279D"/>
    <w:rsid w:val="00BD5479"/>
    <w:rsid w:val="00BD6BB8"/>
    <w:rsid w:val="00BE47A2"/>
    <w:rsid w:val="00BE4DD2"/>
    <w:rsid w:val="00BE74E5"/>
    <w:rsid w:val="00BF1721"/>
    <w:rsid w:val="00BF53F2"/>
    <w:rsid w:val="00BF60DF"/>
    <w:rsid w:val="00C01A4C"/>
    <w:rsid w:val="00C07A7D"/>
    <w:rsid w:val="00C1082F"/>
    <w:rsid w:val="00C10D23"/>
    <w:rsid w:val="00C2152F"/>
    <w:rsid w:val="00C23C46"/>
    <w:rsid w:val="00C259BF"/>
    <w:rsid w:val="00C30A15"/>
    <w:rsid w:val="00C34763"/>
    <w:rsid w:val="00C4494A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852CF"/>
    <w:rsid w:val="00C856F4"/>
    <w:rsid w:val="00C87A12"/>
    <w:rsid w:val="00C95985"/>
    <w:rsid w:val="00C9778B"/>
    <w:rsid w:val="00C979AE"/>
    <w:rsid w:val="00CA3559"/>
    <w:rsid w:val="00CB12BC"/>
    <w:rsid w:val="00CB151D"/>
    <w:rsid w:val="00CC1C39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2E39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618B"/>
    <w:rsid w:val="00D50255"/>
    <w:rsid w:val="00D52BD7"/>
    <w:rsid w:val="00D63444"/>
    <w:rsid w:val="00D66520"/>
    <w:rsid w:val="00D720E3"/>
    <w:rsid w:val="00D7237E"/>
    <w:rsid w:val="00D7387B"/>
    <w:rsid w:val="00D80B6A"/>
    <w:rsid w:val="00D86DC8"/>
    <w:rsid w:val="00D87637"/>
    <w:rsid w:val="00DA0030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541FB"/>
    <w:rsid w:val="00E54C66"/>
    <w:rsid w:val="00E716C1"/>
    <w:rsid w:val="00E717C5"/>
    <w:rsid w:val="00E72DEB"/>
    <w:rsid w:val="00E777D7"/>
    <w:rsid w:val="00E77B87"/>
    <w:rsid w:val="00E814FE"/>
    <w:rsid w:val="00E83DFE"/>
    <w:rsid w:val="00E8742B"/>
    <w:rsid w:val="00E9504A"/>
    <w:rsid w:val="00EA442A"/>
    <w:rsid w:val="00EA6BD9"/>
    <w:rsid w:val="00EA7E97"/>
    <w:rsid w:val="00EB09B7"/>
    <w:rsid w:val="00EB0DD2"/>
    <w:rsid w:val="00EB3604"/>
    <w:rsid w:val="00EB40F5"/>
    <w:rsid w:val="00EC24A6"/>
    <w:rsid w:val="00EC34D8"/>
    <w:rsid w:val="00EC4D62"/>
    <w:rsid w:val="00EC51B2"/>
    <w:rsid w:val="00ED1341"/>
    <w:rsid w:val="00EE16C4"/>
    <w:rsid w:val="00EE7D7C"/>
    <w:rsid w:val="00EF2028"/>
    <w:rsid w:val="00F0098D"/>
    <w:rsid w:val="00F04A2A"/>
    <w:rsid w:val="00F11469"/>
    <w:rsid w:val="00F173A4"/>
    <w:rsid w:val="00F25D98"/>
    <w:rsid w:val="00F27CFC"/>
    <w:rsid w:val="00F300FB"/>
    <w:rsid w:val="00F44707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C5E2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53E87-0908-4375-8D1D-EFCFEC423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1227</Words>
  <Characters>6751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</cp:revision>
  <cp:lastPrinted>1900-01-01T00:00:00Z</cp:lastPrinted>
  <dcterms:created xsi:type="dcterms:W3CDTF">2021-07-30T14:18:00Z</dcterms:created>
  <dcterms:modified xsi:type="dcterms:W3CDTF">2021-07-30T14:18:00Z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