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D8FF83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67BBC" w:rsidRPr="00167BBC">
        <w:rPr>
          <w:rFonts w:cs="Arial"/>
          <w:b/>
          <w:bCs/>
          <w:i/>
          <w:iCs/>
          <w:sz w:val="26"/>
          <w:szCs w:val="26"/>
        </w:rPr>
        <w:t>R5s210794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E08460A" w:rsidR="001E41F3" w:rsidRPr="00DA5F2B" w:rsidRDefault="00167BBC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67BBC"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C8E8ED7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>
              <w:rPr>
                <w:rFonts w:cs="Arial"/>
                <w:color w:val="000000"/>
              </w:rPr>
              <w:t>8.2.</w:t>
            </w:r>
            <w:r w:rsidR="00CF2BE1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</w:t>
            </w:r>
            <w:r w:rsidR="00E24EF7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0CF71AD" w:rsidR="00235975" w:rsidRDefault="00235975" w:rsidP="00E24E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E24EF7">
              <w:t>22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A34BD5D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>
              <w:rPr>
                <w:rFonts w:cs="Arial"/>
                <w:szCs w:val="18"/>
              </w:rPr>
              <w:t>8.2.</w:t>
            </w:r>
            <w:r w:rsidR="00CF2BE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.</w:t>
            </w:r>
            <w:r w:rsidR="00167BBC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.2</w:t>
            </w:r>
            <w:r>
              <w:rPr>
                <w:lang w:val="en-US" w:eastAsia="en-GB"/>
              </w:rPr>
              <w:t xml:space="preserve"> </w:t>
            </w:r>
            <w:r w:rsidR="00E24EF7">
              <w:rPr>
                <w:lang w:val="en-US" w:eastAsia="en-GB"/>
              </w:rPr>
              <w:t>Reconfiguration failure / SCG change failure/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E396E1C" w:rsidR="00CB3E52" w:rsidRDefault="00CB3E52" w:rsidP="00E24EF7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E24EF7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A2857CA" w:rsidR="00EA45BE" w:rsidRDefault="00CB3E52" w:rsidP="00842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</w:t>
            </w:r>
            <w:r w:rsidR="00CF2BE1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</w:t>
            </w:r>
            <w:r w:rsidR="008425BF">
              <w:rPr>
                <w:rFonts w:cs="Arial"/>
                <w:noProof/>
              </w:rPr>
              <w:t>4</w:t>
            </w:r>
            <w:r>
              <w:rPr>
                <w:rFonts w:cs="Arial"/>
                <w:noProof/>
              </w:rPr>
              <w:t>.2</w:t>
            </w:r>
            <w:r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8811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959D6E3" w14:textId="77777777" w:rsidR="009A375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375B" w:rsidRPr="00C56BF3">
        <w:rPr>
          <w:rFonts w:cs="Arial"/>
          <w:iCs/>
        </w:rPr>
        <w:t>Table of Contents</w:t>
      </w:r>
      <w:r w:rsidR="009A375B">
        <w:tab/>
      </w:r>
      <w:r w:rsidR="009A375B">
        <w:fldChar w:fldCharType="begin"/>
      </w:r>
      <w:r w:rsidR="009A375B">
        <w:instrText xml:space="preserve"> PAGEREF _Toc77881152 \h </w:instrText>
      </w:r>
      <w:r w:rsidR="009A375B">
        <w:fldChar w:fldCharType="separate"/>
      </w:r>
      <w:r w:rsidR="009A375B">
        <w:t>2</w:t>
      </w:r>
      <w:r w:rsidR="009A375B">
        <w:fldChar w:fldCharType="end"/>
      </w:r>
    </w:p>
    <w:p w14:paraId="46958C92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_Toc77881153 \h </w:instrText>
      </w:r>
      <w:r>
        <w:fldChar w:fldCharType="separate"/>
      </w:r>
      <w:r>
        <w:t>3</w:t>
      </w:r>
      <w:r>
        <w:fldChar w:fldCharType="end"/>
      </w:r>
    </w:p>
    <w:p w14:paraId="723E892A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_Toc77881154 \h </w:instrText>
      </w:r>
      <w:r>
        <w:fldChar w:fldCharType="separate"/>
      </w:r>
      <w:r>
        <w:t>3</w:t>
      </w:r>
      <w:r>
        <w:fldChar w:fldCharType="end"/>
      </w:r>
    </w:p>
    <w:p w14:paraId="6420FF1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_Toc77881155 \h </w:instrText>
      </w:r>
      <w:r>
        <w:fldChar w:fldCharType="separate"/>
      </w:r>
      <w:r>
        <w:t>3</w:t>
      </w:r>
      <w:r>
        <w:fldChar w:fldCharType="end"/>
      </w:r>
    </w:p>
    <w:p w14:paraId="60E66E9E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_Toc77881156 \h </w:instrText>
      </w:r>
      <w:r>
        <w:fldChar w:fldCharType="separate"/>
      </w:r>
      <w:r>
        <w:t>3</w:t>
      </w:r>
      <w:r>
        <w:fldChar w:fldCharType="end"/>
      </w:r>
    </w:p>
    <w:p w14:paraId="032E80C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_Toc77881157 \h </w:instrText>
      </w:r>
      <w:r>
        <w:fldChar w:fldCharType="separate"/>
      </w:r>
      <w:r>
        <w:t>5</w:t>
      </w:r>
      <w:r>
        <w:fldChar w:fldCharType="end"/>
      </w:r>
    </w:p>
    <w:p w14:paraId="2A0E78C1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_Toc77881158 \h </w:instrText>
      </w:r>
      <w:r>
        <w:fldChar w:fldCharType="separate"/>
      </w:r>
      <w:r>
        <w:t>8</w:t>
      </w:r>
      <w:r>
        <w:fldChar w:fldCharType="end"/>
      </w:r>
    </w:p>
    <w:p w14:paraId="083B5BA3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_Toc77881159 \h </w:instrText>
      </w:r>
      <w:r>
        <w:fldChar w:fldCharType="separate"/>
      </w:r>
      <w:r>
        <w:t>8</w:t>
      </w:r>
      <w:r>
        <w:fldChar w:fldCharType="end"/>
      </w:r>
    </w:p>
    <w:p w14:paraId="68372653" w14:textId="77777777" w:rsidR="009A375B" w:rsidRDefault="009A375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C56BF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C56BF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_Toc77881160 \h </w:instrText>
      </w:r>
      <w:r>
        <w:fldChar w:fldCharType="separate"/>
      </w:r>
      <w:r>
        <w:t>8</w:t>
      </w:r>
      <w:r>
        <w:fldChar w:fldCharType="end"/>
      </w:r>
    </w:p>
    <w:p w14:paraId="26C61B24" w14:textId="77777777" w:rsidR="009A375B" w:rsidRDefault="009A375B">
      <w:pPr>
        <w:pStyle w:val="TO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C56BF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C56BF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_Toc77881161 \h </w:instrText>
      </w:r>
      <w:r>
        <w:fldChar w:fldCharType="separate"/>
      </w:r>
      <w:r>
        <w:t>8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881153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7E4692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B3E52">
        <w:rPr>
          <w:rFonts w:cs="Arial"/>
        </w:rPr>
        <w:t>8.2.</w:t>
      </w:r>
      <w:r w:rsidR="00483652">
        <w:rPr>
          <w:rFonts w:cs="Arial"/>
        </w:rPr>
        <w:t>5</w:t>
      </w:r>
      <w:r w:rsidR="00CB3E52">
        <w:rPr>
          <w:rFonts w:cs="Arial"/>
        </w:rPr>
        <w:t>.</w:t>
      </w:r>
      <w:r w:rsidR="00483652">
        <w:rPr>
          <w:rFonts w:cs="Arial"/>
        </w:rPr>
        <w:t>4</w:t>
      </w:r>
      <w:r w:rsidR="00CB3E52">
        <w:rPr>
          <w:rFonts w:cs="Arial"/>
        </w:rPr>
        <w:t>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881154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9E1274D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8.2.5</w:t>
      </w:r>
      <w:r w:rsidR="00CB3E52">
        <w:rPr>
          <w:lang w:eastAsia="ja-JP"/>
        </w:rPr>
        <w:t>.</w:t>
      </w:r>
      <w:r w:rsidR="00483652">
        <w:rPr>
          <w:lang w:eastAsia="ja-JP"/>
        </w:rPr>
        <w:t>4</w:t>
      </w:r>
      <w:r w:rsidR="00CB3E52">
        <w:rPr>
          <w:lang w:eastAsia="ja-JP"/>
        </w:rPr>
        <w:t>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881155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3C1A8DDB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881156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3635979B" w:rsidR="00CB3E52" w:rsidRPr="00CF18A2" w:rsidRDefault="001812CB" w:rsidP="00483652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f_TC_8_2_5_</w:t>
            </w:r>
            <w:r w:rsidR="00483652">
              <w:rPr>
                <w:rFonts w:ascii="Arial" w:hAnsi="Arial" w:cs="Arial"/>
              </w:rPr>
              <w:t>4</w:t>
            </w:r>
            <w:r w:rsidRPr="001812CB">
              <w:rPr>
                <w:rFonts w:ascii="Arial" w:hAnsi="Arial" w:cs="Arial"/>
              </w:rPr>
              <w:t>_2_NR5GC()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77777777" w:rsidR="00CB3E52" w:rsidRDefault="00CB3E52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OSI removal to align with prose. Also, FR2 Cell cannot be advertised on OSI as it cannot be a Stand Alone cell.</w:t>
            </w:r>
          </w:p>
          <w:p w14:paraId="70C4EDC9" w14:textId="4105E75B" w:rsidR="00CB3E52" w:rsidRPr="00391FB8" w:rsidRDefault="00CB3E52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A856340" w14:textId="3745DC2B" w:rsidR="003B1DEA" w:rsidRPr="00C91E2F" w:rsidRDefault="003B1DEA" w:rsidP="00483652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EAA6573" w:rsidR="00CB3E52" w:rsidRPr="00C91E2F" w:rsidRDefault="00CB3E52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7C2599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F35B74" w:rsidRDefault="00CB3E52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35B7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1A2542C2" w:rsidR="00CB3E52" w:rsidRPr="00F35B74" w:rsidRDefault="00F35B74" w:rsidP="00F35C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F35B74">
              <w:rPr>
                <w:rFonts w:ascii="Arial" w:hAnsi="Arial" w:cs="Arial"/>
                <w:highlight w:val="cyan"/>
                <w:lang w:val="en-US" w:eastAsia="ja-JP"/>
              </w:rPr>
              <w:t>Accepted conditional to prose CR agreement at RAN5#92e</w:t>
            </w: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C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0B0FB29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443C1E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672430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881953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474C7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004DE6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783F782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2CBB01A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3C55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2E98336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1FF8180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0BBDE3A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0ED3A98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91C7A4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48C2A3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3C8F2C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7E4D42E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B9EE8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59DC1D25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C56FFD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60A0B3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E712DDC" w14:textId="101595D3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8DB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>function f_TC_8_2_5_4_2_NR5GC() runs on NR5GC_PTC</w:t>
            </w:r>
          </w:p>
          <w:p w14:paraId="5C9C92FF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{ // Reconfiguration failure / SCG change failure / NR-DC</w:t>
            </w:r>
          </w:p>
          <w:p w14:paraId="7DC0166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D2952F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483652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483652">
              <w:rPr>
                <w:rFonts w:ascii="Courier New" w:hAnsi="Courier New" w:cs="Courier New"/>
                <w:lang w:eastAsia="de-DE"/>
              </w:rPr>
              <w:t>, {nr_Cell1, nr_Cell10}); // System information combination NR-4 as defined in TS 38.508-1 clause 4.4.3.1.3 is used in NR cells.</w:t>
            </w:r>
          </w:p>
          <w:p w14:paraId="4561129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8122509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B23946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EFFF30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0C1A35D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8F859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The UE is in state RRC_CONNECTED using generic procedure parameter Connectivity (NR-DC) with DC bearer(MCG and SCG) according to TS 38.508-1 [4], Table 4.5.1-1.</w:t>
            </w:r>
          </w:p>
          <w:p w14:paraId="7103E21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f_NR5GC_Preamble(nr_Cell1, STATE_IDLE_1A);</w:t>
            </w:r>
          </w:p>
          <w:p w14:paraId="3D04909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32B2E8B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MCG_SCG);</w:t>
            </w:r>
          </w:p>
          <w:p w14:paraId="5AA56DD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7418A4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BE21A4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15FED1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fl_TC_8_2_5_4_2_NR5GC_TestBody ();</w:t>
            </w:r>
          </w:p>
          <w:p w14:paraId="42DD4B2D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99E07A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0458E13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683C00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74D2C8AE" w14:textId="77777777" w:rsidR="00483652" w:rsidRPr="0048365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83652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483652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2E4EA80E" w14:textId="55699EA4" w:rsidR="00CB3E52" w:rsidRPr="00CA4CF2" w:rsidRDefault="00483652" w:rsidP="004836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83652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br w:type="page"/>
      </w:r>
    </w:p>
    <w:p w14:paraId="530BC872" w14:textId="77777777" w:rsidR="00CB3E52" w:rsidRPr="00B26EE8" w:rsidRDefault="00CB3E52" w:rsidP="00CB3E5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881157"/>
      <w:r w:rsidRPr="00B26EE8">
        <w:rPr>
          <w:rFonts w:cs="Arial"/>
          <w:color w:val="000000"/>
        </w:rPr>
        <w:lastRenderedPageBreak/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0B0EADF3" w:rsidR="00CB3E52" w:rsidRPr="00F706D7" w:rsidRDefault="00783A0F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fl_TC_8_2_5_4</w:t>
            </w:r>
            <w:r w:rsidR="0027210B" w:rsidRPr="0027210B">
              <w:rPr>
                <w:rFonts w:ascii="Arial" w:hAnsi="Arial" w:cs="Arial"/>
                <w:lang w:val="en-US"/>
              </w:rPr>
              <w:t>_2_TestBody</w:t>
            </w:r>
            <w:r w:rsidR="0027210B">
              <w:rPr>
                <w:rFonts w:ascii="Arial" w:hAnsi="Arial" w:cs="Arial"/>
                <w:lang w:val="en-US"/>
              </w:rPr>
              <w:t>()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6EE" w14:textId="6615D923" w:rsidR="00CB3E52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variables </w:t>
            </w:r>
            <w:r w:rsidR="002F1940">
              <w:rPr>
                <w:rFonts w:cs="Arial"/>
                <w:lang w:eastAsia="zh-CN"/>
              </w:rPr>
              <w:t xml:space="preserve">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 xml:space="preserve"> are getting configured based on nr_Cell1 (instead of nr_Cell10) and are redundant because the variable </w:t>
            </w:r>
            <w:proofErr w:type="spellStart"/>
            <w:r>
              <w:rPr>
                <w:rFonts w:cs="Arial"/>
                <w:lang w:eastAsia="zh-CN"/>
              </w:rPr>
              <w:t>v_SCGConfig</w:t>
            </w:r>
            <w:proofErr w:type="spellEnd"/>
            <w:r>
              <w:rPr>
                <w:rFonts w:cs="Arial"/>
                <w:lang w:eastAsia="zh-CN"/>
              </w:rPr>
              <w:t xml:space="preserve"> is already present.</w:t>
            </w:r>
          </w:p>
          <w:p w14:paraId="36F9453D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2E053DC6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To align to TS38.523 Table 8.2.5.4.2.3.2-1 Step 2, nr_Cell10 (not nr_Cell1) must be configured to not respond to RACH preambles.</w:t>
            </w:r>
          </w:p>
          <w:p w14:paraId="480B6095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484D06B1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original TTCN configures the function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wait for </w:t>
            </w:r>
            <w:proofErr w:type="spellStart"/>
            <w:r>
              <w:rPr>
                <w:rFonts w:cs="Arial"/>
                <w:lang w:eastAsia="zh-CN"/>
              </w:rPr>
              <w:t>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message and check for successful RACH at the same time. This defeats the purpose of the test.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2DE6B9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FCB8" w14:textId="6863F647" w:rsidR="00326825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Removed variables</w:t>
            </w:r>
            <w:r w:rsidR="002F1940">
              <w:rPr>
                <w:rFonts w:cs="Arial"/>
                <w:lang w:eastAsia="zh-CN"/>
              </w:rPr>
              <w:t xml:space="preserve"> v_IsFR1, </w:t>
            </w:r>
            <w:proofErr w:type="spellStart"/>
            <w:r w:rsidR="002F1940">
              <w:rPr>
                <w:rFonts w:cs="Arial"/>
                <w:lang w:eastAsia="zh-CN"/>
              </w:rPr>
              <w:t>v_ParametersTX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F1940">
              <w:rPr>
                <w:rFonts w:cs="Arial"/>
                <w:lang w:eastAsia="zh-CN"/>
              </w:rPr>
              <w:t>v_ParametersRx</w:t>
            </w:r>
            <w:proofErr w:type="spellEnd"/>
            <w:r w:rsidR="002F1940">
              <w:rPr>
                <w:rFonts w:cs="Arial"/>
                <w:lang w:eastAsia="zh-CN"/>
              </w:rPr>
              <w:t xml:space="preserve">, </w:t>
            </w:r>
            <w:proofErr w:type="spellStart"/>
            <w:r w:rsidR="0028795D">
              <w:rPr>
                <w:rFonts w:cs="Arial"/>
                <w:lang w:eastAsia="zh-CN"/>
              </w:rPr>
              <w:t>v_RLC_BearerConfig</w:t>
            </w:r>
            <w:proofErr w:type="spellEnd"/>
            <w:r w:rsidR="0028795D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v_SpCellConfig</w:t>
            </w:r>
            <w:proofErr w:type="spellEnd"/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lang w:eastAsia="zh-CN"/>
              </w:rPr>
              <w:t>v_MAC_CellGroupConfig</w:t>
            </w:r>
            <w:proofErr w:type="spellEnd"/>
            <w:r>
              <w:rPr>
                <w:rFonts w:cs="Arial"/>
                <w:lang w:eastAsia="zh-CN"/>
              </w:rPr>
              <w:t xml:space="preserve">, and </w:t>
            </w:r>
            <w:proofErr w:type="spellStart"/>
            <w:r>
              <w:rPr>
                <w:rFonts w:cs="Arial"/>
                <w:lang w:eastAsia="zh-CN"/>
              </w:rPr>
              <w:t>v_PhysicalCellGroupConfig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5FA8E43A" w14:textId="77777777" w:rsidR="00783A0F" w:rsidRDefault="00783A0F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4E069A94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Conifigured</w:t>
            </w:r>
            <w:proofErr w:type="spellEnd"/>
            <w:r>
              <w:rPr>
                <w:rFonts w:cs="Arial"/>
                <w:lang w:eastAsia="zh-CN"/>
              </w:rPr>
              <w:t xml:space="preserve"> nr_Cell10 to not respond to RACH preamble.</w:t>
            </w:r>
          </w:p>
          <w:p w14:paraId="6E64F748" w14:textId="77777777" w:rsidR="00783A0F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200BB3D9" w:rsidR="00783A0F" w:rsidRPr="00262904" w:rsidRDefault="00783A0F" w:rsidP="00783A0F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 xml:space="preserve"> to not check for RACH and to handle </w:t>
            </w:r>
            <w:proofErr w:type="spellStart"/>
            <w:r>
              <w:rPr>
                <w:rFonts w:cs="Arial"/>
                <w:lang w:eastAsia="zh-CN"/>
              </w:rPr>
              <w:t>RRCReconfigurationComplete</w:t>
            </w:r>
            <w:proofErr w:type="spellEnd"/>
            <w:r>
              <w:rPr>
                <w:rFonts w:cs="Arial"/>
                <w:lang w:eastAsia="zh-CN"/>
              </w:rPr>
              <w:t xml:space="preserve"> outside </w:t>
            </w:r>
            <w:proofErr w:type="spellStart"/>
            <w:r>
              <w:rPr>
                <w:rFonts w:cs="Arial"/>
                <w:lang w:eastAsia="zh-CN"/>
              </w:rPr>
              <w:t>f_NR_SendRRCReconfiguration_NRDC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2D7C63" w:rsidRDefault="00CB3E52" w:rsidP="00F35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D7C63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BBC6" w14:textId="77777777" w:rsidR="00CB3E52" w:rsidRDefault="002D7C63" w:rsidP="00F35C30">
            <w:pPr>
              <w:rPr>
                <w:rFonts w:ascii="Arial" w:hAnsi="Arial"/>
                <w:highlight w:val="cyan"/>
                <w:lang w:eastAsia="zh-CN"/>
              </w:rPr>
            </w:pPr>
            <w:r w:rsidRPr="002D7C63">
              <w:rPr>
                <w:rFonts w:ascii="Arial" w:hAnsi="Arial"/>
                <w:highlight w:val="cyan"/>
                <w:lang w:eastAsia="zh-CN"/>
              </w:rPr>
              <w:t>1,2: Accepted</w:t>
            </w:r>
          </w:p>
          <w:p w14:paraId="4E6938F7" w14:textId="51D9DDAC" w:rsidR="001D3C0E" w:rsidRPr="002D7C63" w:rsidRDefault="001D3C0E" w:rsidP="00F35C30">
            <w:pPr>
              <w:rPr>
                <w:rFonts w:ascii="Arial" w:hAnsi="Arial"/>
                <w:highlight w:val="cyan"/>
                <w:lang w:eastAsia="zh-CN"/>
              </w:rPr>
            </w:pPr>
            <w:r w:rsidRPr="001D3C0E">
              <w:rPr>
                <w:rFonts w:ascii="Arial" w:hAnsi="Arial"/>
                <w:highlight w:val="red"/>
                <w:lang w:eastAsia="zh-CN"/>
              </w:rPr>
              <w:t xml:space="preserve">3: </w:t>
            </w:r>
            <w:r w:rsidR="00667513">
              <w:rPr>
                <w:rFonts w:ascii="Arial" w:hAnsi="Arial"/>
                <w:highlight w:val="red"/>
                <w:lang w:eastAsia="zh-CN"/>
              </w:rPr>
              <w:t>N</w:t>
            </w:r>
            <w:r w:rsidRPr="001D3C0E">
              <w:rPr>
                <w:rFonts w:ascii="Arial" w:hAnsi="Arial"/>
                <w:highlight w:val="red"/>
                <w:lang w:eastAsia="zh-CN"/>
              </w:rPr>
              <w:t>ot needed</w:t>
            </w: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0F8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>function fl_TC_8_2_5_4_2_NR5GC_TestBody() runs on NR5GC_PTC</w:t>
            </w:r>
          </w:p>
          <w:p w14:paraId="61DA60B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1BE5362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CellGroupConfig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4D91A1D4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template (value) RRCReconfiguration_v1530_IEs v_V1530Ext;</w:t>
            </w:r>
          </w:p>
          <w:p w14:paraId="66FA29F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();</w:t>
            </w:r>
          </w:p>
          <w:p w14:paraId="2627D9EB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var float v_T304Min_1sec :=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f_NR_SetTimerToleranceMin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rrcTimer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, 1.0);</w:t>
            </w:r>
          </w:p>
          <w:p w14:paraId="61DFDE4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boolean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v_IsFR1 := f_NR_CellInfo_GetIsFR1(nr_Cell1);</w:t>
            </w:r>
          </w:p>
          <w:p w14:paraId="645EC4FF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UL_AM_RLC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f_NR_UL_AM_RLC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22B852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DL_AM_RLC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f_NR_DL_AM_RLC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(v_IsFR1);</w:t>
            </w:r>
          </w:p>
          <w:p w14:paraId="144FB52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0E5CDA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f_NR_GetSpCellConfigDef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1B1008E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5132D32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5DB1FF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t_T304Expiry;</w:t>
            </w:r>
          </w:p>
          <w:p w14:paraId="6266F5D0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;</w:t>
            </w:r>
          </w:p>
          <w:p w14:paraId="22F122A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7CB1E5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(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66578F8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29F00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@</w:t>
            </w:r>
          </w:p>
          <w:p w14:paraId="0BEB23E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The SS transmits an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message to perform SCG change with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with the same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PSCell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.</w:t>
            </w:r>
          </w:p>
          <w:p w14:paraId="56CD0E16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// Table 8.2.5.4.2.3.3-3</w:t>
            </w:r>
          </w:p>
          <w:p w14:paraId="13A2528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v_SpCellConfig.reconfigurationWithSync.t304 := ms1000;</w:t>
            </w:r>
          </w:p>
          <w:p w14:paraId="554524DD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v_SpCellConfig.reconfigurationWithSync.rach_ConfigDedicated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omit;</w:t>
            </w:r>
          </w:p>
          <w:p w14:paraId="58A41CFB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v_SpCellConfig.reconfigurationWithSync.newUE_Identity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:=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2AF8BC33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v_SpCellConfig.reconfigurationWithSync.spCellConfigCommon.uplinkConfigCommon.initialUplinkBWP.rach_ConfigCommon.setup.rach_ConfigGeneric.preambleTransMax := n200; // Table 8.2.5.4.2.3.3-7</w:t>
            </w:r>
          </w:p>
          <w:p w14:paraId="2358C366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1F4CF5D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cs_38508_RLC_BearerConfig_DRB(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 cs_38508_RLC_Config_AM_DRB(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v_ParametersTX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v_ParametersRX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), cs_38508_LogicalChannelConfig_DRB);</w:t>
            </w:r>
          </w:p>
          <w:p w14:paraId="66805ED8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:= cs_38508_CellGroupConfig(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tsc_NR_CellGroupId_SCG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65C37C94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{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v_RLC_BearerConfig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},</w:t>
            </w:r>
          </w:p>
          <w:p w14:paraId="178F1A2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omit,</w:t>
            </w:r>
          </w:p>
          <w:p w14:paraId="67EA07BA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v_MAC_CellGroupConfig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8375D10" w14:textId="77777777" w:rsidR="00294975" w:rsidRPr="009A375B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v_PhysicalCellGroupConfig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EF9F74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v_SpCellConfig</w:t>
            </w:r>
            <w:proofErr w:type="spellEnd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68FDE57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v_V1530Ext := f_NRDC_BuildRRCReconfiguration_v1530(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v_SCGConfig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0851AC5D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4E2FE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has been sent</w:t>
            </w:r>
          </w:p>
          <w:p w14:paraId="1290424E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t_WatchDog.start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(v_T304Min_1sec + 5.0);                                       // 5.0s for the UE to send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FailureReportSCG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only after expiry of T304</w:t>
            </w:r>
          </w:p>
          <w:p w14:paraId="434C6335" w14:textId="77777777" w:rsidR="00294975" w:rsidRP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4975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94975">
              <w:rPr>
                <w:rFonts w:ascii="Courier New" w:hAnsi="Courier New" w:cs="Courier New"/>
                <w:lang w:eastAsia="de-DE"/>
              </w:rPr>
              <w:t>f_NR_SendRRCReconfiguration_NRDC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 xml:space="preserve"> (nr_Cell1, nr_Cell10,-, v_V1530Ext,-,-,-,</w:t>
            </w:r>
            <w:proofErr w:type="spellStart"/>
            <w:r w:rsidRPr="009A375B">
              <w:rPr>
                <w:rFonts w:ascii="Courier New" w:hAnsi="Courier New" w:cs="Courier New"/>
                <w:highlight w:val="yellow"/>
                <w:lang w:eastAsia="de-DE"/>
              </w:rPr>
              <w:t>noRACH_Check</w:t>
            </w:r>
            <w:proofErr w:type="spellEnd"/>
            <w:r w:rsidRPr="00294975">
              <w:rPr>
                <w:rFonts w:ascii="Courier New" w:hAnsi="Courier New" w:cs="Courier New"/>
                <w:lang w:eastAsia="de-DE"/>
              </w:rPr>
              <w:t>);</w:t>
            </w:r>
          </w:p>
          <w:p w14:paraId="30165FD5" w14:textId="77777777" w:rsidR="00294975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1D90F176" w14:textId="448FB1EF" w:rsidR="00CB3E52" w:rsidRPr="00CA4CF2" w:rsidRDefault="00294975" w:rsidP="002949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  <w:r w:rsidRPr="00294975">
              <w:rPr>
                <w:rFonts w:ascii="Courier New" w:hAnsi="Courier New" w:cs="Courier New"/>
                <w:lang w:eastAsia="de-DE"/>
              </w:rPr>
              <w:t xml:space="preserve">                                            </w:t>
            </w: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8C6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>function fl_TC_8_2_5_4_2_NR5GC_TestBody() runs on NR5GC_PTC</w:t>
            </w:r>
          </w:p>
          <w:p w14:paraId="47124B37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{</w:t>
            </w:r>
          </w:p>
          <w:p w14:paraId="23DC5EF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A375B">
              <w:rPr>
                <w:rFonts w:ascii="Courier New" w:hAnsi="Courier New" w:cs="Courier New"/>
              </w:rPr>
              <w:t>CellGroupConfig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5834D9D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template (value) RRCReconfiguration_v1530_IEs v_V1530Ext;</w:t>
            </w:r>
          </w:p>
          <w:p w14:paraId="7E96D7D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A375B">
              <w:rPr>
                <w:rFonts w:ascii="Courier New" w:hAnsi="Courier New" w:cs="Courier New"/>
              </w:rPr>
              <w:t>DRB_Identity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A375B">
              <w:rPr>
                <w:rFonts w:ascii="Courier New" w:hAnsi="Courier New" w:cs="Courier New"/>
              </w:rPr>
              <w:t>v_DrbId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A375B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9A375B">
              <w:rPr>
                <w:rFonts w:ascii="Courier New" w:hAnsi="Courier New" w:cs="Courier New"/>
              </w:rPr>
              <w:t>();</w:t>
            </w:r>
          </w:p>
          <w:p w14:paraId="7BE323C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var float v_T304Min_1sec := </w:t>
            </w:r>
            <w:proofErr w:type="spellStart"/>
            <w:r w:rsidRPr="009A375B">
              <w:rPr>
                <w:rFonts w:ascii="Courier New" w:hAnsi="Courier New" w:cs="Courier New"/>
              </w:rPr>
              <w:t>f_NR_SetTimerToleranceMin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(nr_Cell1, </w:t>
            </w:r>
            <w:proofErr w:type="spellStart"/>
            <w:r w:rsidRPr="009A375B">
              <w:rPr>
                <w:rFonts w:ascii="Courier New" w:hAnsi="Courier New" w:cs="Courier New"/>
              </w:rPr>
              <w:t>rrcTimer</w:t>
            </w:r>
            <w:proofErr w:type="spellEnd"/>
            <w:r w:rsidRPr="009A375B">
              <w:rPr>
                <w:rFonts w:ascii="Courier New" w:hAnsi="Courier New" w:cs="Courier New"/>
              </w:rPr>
              <w:t>, 1.0);</w:t>
            </w:r>
          </w:p>
          <w:p w14:paraId="53E1617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0863EA2C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t_T304Expiry;</w:t>
            </w:r>
          </w:p>
          <w:p w14:paraId="7C1B3D59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9A375B">
              <w:rPr>
                <w:rFonts w:ascii="Courier New" w:hAnsi="Courier New" w:cs="Courier New"/>
              </w:rPr>
              <w:t>t_WatchDog</w:t>
            </w:r>
            <w:proofErr w:type="spellEnd"/>
            <w:r w:rsidRPr="009A375B">
              <w:rPr>
                <w:rFonts w:ascii="Courier New" w:hAnsi="Courier New" w:cs="Courier New"/>
              </w:rPr>
              <w:t>;</w:t>
            </w:r>
          </w:p>
          <w:p w14:paraId="3C0D7558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B5B8E1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9A375B">
              <w:rPr>
                <w:rFonts w:ascii="Courier New" w:hAnsi="Courier New" w:cs="Courier New"/>
              </w:rPr>
              <w:t>(</w:t>
            </w:r>
            <w:r w:rsidRPr="00905605">
              <w:rPr>
                <w:rFonts w:ascii="Courier New" w:hAnsi="Courier New" w:cs="Courier New"/>
                <w:highlight w:val="yellow"/>
              </w:rPr>
              <w:t>nr_Cell10</w:t>
            </w:r>
            <w:r w:rsidRPr="009A375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A375B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3267732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5BA8FBD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9A375B">
              <w:rPr>
                <w:rFonts w:ascii="Courier New" w:hAnsi="Courier New" w:cs="Courier New"/>
              </w:rPr>
              <w:t>siclog</w:t>
            </w:r>
            <w:proofErr w:type="spellEnd"/>
            <w:r w:rsidRPr="009A375B">
              <w:rPr>
                <w:rFonts w:ascii="Courier New" w:hAnsi="Courier New" w:cs="Courier New"/>
              </w:rPr>
              <w:t>@</w:t>
            </w:r>
          </w:p>
          <w:p w14:paraId="2129324F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The SS transmits an </w:t>
            </w:r>
            <w:proofErr w:type="spellStart"/>
            <w:r w:rsidRPr="009A375B">
              <w:rPr>
                <w:rFonts w:ascii="Courier New" w:hAnsi="Courier New" w:cs="Courier New"/>
              </w:rPr>
              <w:t>RRCReconfiguration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message to perform SCG change with </w:t>
            </w:r>
            <w:proofErr w:type="spellStart"/>
            <w:r w:rsidRPr="009A375B">
              <w:rPr>
                <w:rFonts w:ascii="Courier New" w:hAnsi="Courier New" w:cs="Courier New"/>
              </w:rPr>
              <w:t>reconfigurationWithSync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with the same </w:t>
            </w:r>
            <w:proofErr w:type="spellStart"/>
            <w:r w:rsidRPr="009A375B">
              <w:rPr>
                <w:rFonts w:ascii="Courier New" w:hAnsi="Courier New" w:cs="Courier New"/>
              </w:rPr>
              <w:t>PSCell</w:t>
            </w:r>
            <w:proofErr w:type="spellEnd"/>
            <w:r w:rsidRPr="009A375B">
              <w:rPr>
                <w:rFonts w:ascii="Courier New" w:hAnsi="Courier New" w:cs="Courier New"/>
              </w:rPr>
              <w:t>.</w:t>
            </w:r>
          </w:p>
          <w:p w14:paraId="447BC2B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// Table 8.2.5.4.2.3.3-3</w:t>
            </w:r>
          </w:p>
          <w:p w14:paraId="5AE99AE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4EE97BFE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v_SCGConfig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f_NR_GetSCGConfigNRDC_SCG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 xml:space="preserve">(nr_Cell10, </w:t>
            </w:r>
            <w:proofErr w:type="spellStart"/>
            <w:r w:rsidRPr="00905605">
              <w:rPr>
                <w:rFonts w:ascii="Courier New" w:hAnsi="Courier New" w:cs="Courier New"/>
                <w:highlight w:val="yellow"/>
              </w:rPr>
              <w:t>v_DrbId</w:t>
            </w:r>
            <w:proofErr w:type="spellEnd"/>
            <w:r w:rsidRPr="00905605">
              <w:rPr>
                <w:rFonts w:ascii="Courier New" w:hAnsi="Courier New" w:cs="Courier New"/>
                <w:highlight w:val="yellow"/>
              </w:rPr>
              <w:t>, -);</w:t>
            </w:r>
          </w:p>
          <w:p w14:paraId="6E46AFD0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r w:rsidRPr="00905605">
              <w:rPr>
                <w:rFonts w:ascii="Courier New" w:hAnsi="Courier New" w:cs="Courier New"/>
                <w:highlight w:val="yellow"/>
              </w:rPr>
              <w:t>v_SCGConfig.spCellConfig.reconfigurationWithSync.spCellConfigCommon.uplinkConfigCommon.initialUplinkBWP.rach_ConfigCommon.setup.rach_ConfigGeneric.preambleTransMax := n200;</w:t>
            </w:r>
            <w:r w:rsidRPr="009A375B">
              <w:rPr>
                <w:rFonts w:ascii="Courier New" w:hAnsi="Courier New" w:cs="Courier New"/>
              </w:rPr>
              <w:t xml:space="preserve"> // Table 8.2.5.4.2.3.3-7</w:t>
            </w:r>
          </w:p>
          <w:p w14:paraId="28D3B80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v_V1530Ext := f_NRDC_BuildRRCReconfiguration_v1530(</w:t>
            </w:r>
            <w:proofErr w:type="spellStart"/>
            <w:r w:rsidRPr="009A375B">
              <w:rPr>
                <w:rFonts w:ascii="Courier New" w:hAnsi="Courier New" w:cs="Courier New"/>
              </w:rPr>
              <w:t>v_SCGConfig</w:t>
            </w:r>
            <w:proofErr w:type="spellEnd"/>
            <w:r w:rsidRPr="009A375B">
              <w:rPr>
                <w:rFonts w:ascii="Courier New" w:hAnsi="Courier New" w:cs="Courier New"/>
              </w:rPr>
              <w:t>);</w:t>
            </w:r>
          </w:p>
          <w:p w14:paraId="5D478296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</w:p>
          <w:p w14:paraId="1B69AE7A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t_T304Expiry.start(v_T304Min_1sec);                                           // t_T304Expiry will expire v_T304Min_1sec after </w:t>
            </w:r>
            <w:proofErr w:type="spellStart"/>
            <w:r w:rsidRPr="009A375B">
              <w:rPr>
                <w:rFonts w:ascii="Courier New" w:hAnsi="Courier New" w:cs="Courier New"/>
              </w:rPr>
              <w:t>RRCConnectionReconfiguration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has been sent</w:t>
            </w:r>
          </w:p>
          <w:p w14:paraId="40574D12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A375B">
              <w:rPr>
                <w:rFonts w:ascii="Courier New" w:hAnsi="Courier New" w:cs="Courier New"/>
              </w:rPr>
              <w:t>t_WatchDog.start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(v_T304Min_1sec + 5.0);                                       // 5.0s for the UE to send </w:t>
            </w:r>
            <w:proofErr w:type="spellStart"/>
            <w:r w:rsidRPr="009A375B">
              <w:rPr>
                <w:rFonts w:ascii="Courier New" w:hAnsi="Courier New" w:cs="Courier New"/>
              </w:rPr>
              <w:t>FailureReportSCG</w:t>
            </w:r>
            <w:proofErr w:type="spellEnd"/>
            <w:r w:rsidRPr="009A375B">
              <w:rPr>
                <w:rFonts w:ascii="Courier New" w:hAnsi="Courier New" w:cs="Courier New"/>
              </w:rPr>
              <w:t xml:space="preserve"> only after expiry of T304</w:t>
            </w:r>
          </w:p>
          <w:p w14:paraId="703481B4" w14:textId="77777777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f_NR_SendRRCReconfiguration_NRDC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 xml:space="preserve"> (nr_Cell1, nr_Cell10,-, v_V1530Ext,-,-,-,-,false);</w:t>
            </w:r>
          </w:p>
          <w:p w14:paraId="026E9E78" w14:textId="77777777" w:rsidR="00CB3E52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A375B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7161E9">
              <w:rPr>
                <w:rFonts w:ascii="Courier New" w:hAnsi="Courier New" w:cs="Courier New"/>
                <w:highlight w:val="yellow"/>
              </w:rPr>
              <w:t>SRB.receive</w:t>
            </w:r>
            <w:proofErr w:type="spellEnd"/>
            <w:r w:rsidRPr="007161E9">
              <w:rPr>
                <w:rFonts w:ascii="Courier New" w:hAnsi="Courier New" w:cs="Courier New"/>
                <w:highlight w:val="yellow"/>
              </w:rPr>
              <w:t>(car_NR_SRB1_RrcPdu_IND(nr_Cell1, cr_38508_RRCReconfigurationComplete));</w:t>
            </w:r>
          </w:p>
          <w:p w14:paraId="68C2246D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5C21358" w14:textId="77777777" w:rsid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…</w:t>
            </w:r>
          </w:p>
          <w:p w14:paraId="08A9D3C4" w14:textId="216CDAA2" w:rsidR="009A375B" w:rsidRPr="009A375B" w:rsidRDefault="009A375B" w:rsidP="009A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>
              <w:rPr>
                <w:rFonts w:ascii="Courier New" w:hAnsi="Courier New" w:cs="Courier New"/>
              </w:rPr>
              <w:t>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77777777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77881158"/>
      <w:r w:rsidRPr="00DE7BF5">
        <w:rPr>
          <w:b/>
        </w:rPr>
        <w:lastRenderedPageBreak/>
        <w:t>Branches Executed</w:t>
      </w:r>
      <w:bookmarkEnd w:id="19"/>
      <w:bookmarkEnd w:id="20"/>
      <w:bookmarkEnd w:id="21"/>
      <w:bookmarkEnd w:id="22"/>
    </w:p>
    <w:p w14:paraId="441C1DD0" w14:textId="21CE8028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</w:t>
      </w:r>
      <w:r w:rsidR="00640794">
        <w:rPr>
          <w:rFonts w:cs="Arial"/>
        </w:rPr>
        <w:t>8</w:t>
      </w:r>
      <w:r w:rsidR="004F064E" w:rsidRPr="004F064E">
        <w:rPr>
          <w:rFonts w:cs="Arial"/>
        </w:rPr>
        <w:t>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77881159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77881160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5F46283B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28BD6B0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483342">
        <w:rPr>
          <w:rFonts w:cs="Arial"/>
        </w:rPr>
        <w:t>5</w:t>
      </w:r>
      <w:r w:rsidR="004F064E">
        <w:rPr>
          <w:rFonts w:cs="Arial"/>
        </w:rPr>
        <w:t>_</w:t>
      </w:r>
      <w:r w:rsidR="00167BBC">
        <w:rPr>
          <w:rFonts w:cs="Arial"/>
        </w:rPr>
        <w:t>4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="00167BBC">
        <w:rPr>
          <w:rFonts w:cs="Arial"/>
        </w:rPr>
        <w:t>_PIXIT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77881161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00E8A59E" w:rsidR="00444BD2" w:rsidRPr="005959BD" w:rsidRDefault="00ED7B4D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ED7B4D">
              <w:rPr>
                <w:rFonts w:ascii="Arial" w:hAnsi="Arial"/>
                <w:b/>
              </w:rPr>
              <w:t>R5s210803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7576" w14:textId="77777777" w:rsidR="004A51A7" w:rsidRDefault="004A51A7">
      <w:r>
        <w:separator/>
      </w:r>
    </w:p>
  </w:endnote>
  <w:endnote w:type="continuationSeparator" w:id="0">
    <w:p w14:paraId="48F91C64" w14:textId="77777777" w:rsidR="004A51A7" w:rsidRDefault="004A5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CFDF" w14:textId="77777777" w:rsidR="004A51A7" w:rsidRDefault="004A51A7">
      <w:r>
        <w:separator/>
      </w:r>
    </w:p>
  </w:footnote>
  <w:footnote w:type="continuationSeparator" w:id="0">
    <w:p w14:paraId="662BEA9E" w14:textId="77777777" w:rsidR="004A51A7" w:rsidRDefault="004A5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F35C30" w:rsidRDefault="00F35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F35C30" w:rsidRDefault="00F35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F35C30" w:rsidRDefault="00F35C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F35C30" w:rsidRDefault="00F35C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32B5"/>
    <w:rsid w:val="00026028"/>
    <w:rsid w:val="000326DD"/>
    <w:rsid w:val="00036C00"/>
    <w:rsid w:val="00042C19"/>
    <w:rsid w:val="00043FF8"/>
    <w:rsid w:val="000501B2"/>
    <w:rsid w:val="00054302"/>
    <w:rsid w:val="000555D0"/>
    <w:rsid w:val="0006347E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0007B"/>
    <w:rsid w:val="00111C37"/>
    <w:rsid w:val="001141C8"/>
    <w:rsid w:val="001233DD"/>
    <w:rsid w:val="001301B9"/>
    <w:rsid w:val="0013177A"/>
    <w:rsid w:val="00134C93"/>
    <w:rsid w:val="001357DC"/>
    <w:rsid w:val="001375B5"/>
    <w:rsid w:val="00145D43"/>
    <w:rsid w:val="00156413"/>
    <w:rsid w:val="00157B4F"/>
    <w:rsid w:val="00167BBC"/>
    <w:rsid w:val="00170442"/>
    <w:rsid w:val="001812CB"/>
    <w:rsid w:val="00192C46"/>
    <w:rsid w:val="001A08B3"/>
    <w:rsid w:val="001A09A3"/>
    <w:rsid w:val="001A433F"/>
    <w:rsid w:val="001A7B60"/>
    <w:rsid w:val="001A7C41"/>
    <w:rsid w:val="001B52F0"/>
    <w:rsid w:val="001B7A65"/>
    <w:rsid w:val="001C27B3"/>
    <w:rsid w:val="001C7E3E"/>
    <w:rsid w:val="001D3C0E"/>
    <w:rsid w:val="001E3815"/>
    <w:rsid w:val="001E41F3"/>
    <w:rsid w:val="001F6FCC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47A3"/>
    <w:rsid w:val="00284FEB"/>
    <w:rsid w:val="002860C4"/>
    <w:rsid w:val="0028795D"/>
    <w:rsid w:val="00294975"/>
    <w:rsid w:val="002B1EDD"/>
    <w:rsid w:val="002B2F55"/>
    <w:rsid w:val="002B5741"/>
    <w:rsid w:val="002D362B"/>
    <w:rsid w:val="002D7C63"/>
    <w:rsid w:val="002E472E"/>
    <w:rsid w:val="002F1940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56C"/>
    <w:rsid w:val="003A3CA7"/>
    <w:rsid w:val="003A76F6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24EA0"/>
    <w:rsid w:val="0043131B"/>
    <w:rsid w:val="00440885"/>
    <w:rsid w:val="00444BD2"/>
    <w:rsid w:val="00456C7A"/>
    <w:rsid w:val="00463A50"/>
    <w:rsid w:val="0047094B"/>
    <w:rsid w:val="00477785"/>
    <w:rsid w:val="00480D25"/>
    <w:rsid w:val="00483342"/>
    <w:rsid w:val="00483652"/>
    <w:rsid w:val="0048432F"/>
    <w:rsid w:val="004A224E"/>
    <w:rsid w:val="004A51A7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47111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4436"/>
    <w:rsid w:val="006175F5"/>
    <w:rsid w:val="00621188"/>
    <w:rsid w:val="00623901"/>
    <w:rsid w:val="006257ED"/>
    <w:rsid w:val="00631981"/>
    <w:rsid w:val="00640794"/>
    <w:rsid w:val="00646A71"/>
    <w:rsid w:val="00650001"/>
    <w:rsid w:val="0066499D"/>
    <w:rsid w:val="00665C47"/>
    <w:rsid w:val="00667513"/>
    <w:rsid w:val="00672081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61E9"/>
    <w:rsid w:val="007255FD"/>
    <w:rsid w:val="00731679"/>
    <w:rsid w:val="0073250E"/>
    <w:rsid w:val="00737739"/>
    <w:rsid w:val="00745BF0"/>
    <w:rsid w:val="00746CCD"/>
    <w:rsid w:val="00760916"/>
    <w:rsid w:val="007617D9"/>
    <w:rsid w:val="00783A0F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5BF"/>
    <w:rsid w:val="00842BC6"/>
    <w:rsid w:val="00851EF6"/>
    <w:rsid w:val="008535B7"/>
    <w:rsid w:val="00861D8B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05605"/>
    <w:rsid w:val="009148DE"/>
    <w:rsid w:val="00920BC1"/>
    <w:rsid w:val="00937A5E"/>
    <w:rsid w:val="00941E30"/>
    <w:rsid w:val="009777D9"/>
    <w:rsid w:val="00981C22"/>
    <w:rsid w:val="00983AD3"/>
    <w:rsid w:val="00991B88"/>
    <w:rsid w:val="009A375B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80A8A"/>
    <w:rsid w:val="00A92ADA"/>
    <w:rsid w:val="00A93437"/>
    <w:rsid w:val="00A9685E"/>
    <w:rsid w:val="00A974E5"/>
    <w:rsid w:val="00AA2CBC"/>
    <w:rsid w:val="00AB3A67"/>
    <w:rsid w:val="00AB4A31"/>
    <w:rsid w:val="00AC5820"/>
    <w:rsid w:val="00AC699E"/>
    <w:rsid w:val="00AD1CD8"/>
    <w:rsid w:val="00AF38CD"/>
    <w:rsid w:val="00B15AC8"/>
    <w:rsid w:val="00B2248B"/>
    <w:rsid w:val="00B258BB"/>
    <w:rsid w:val="00B51C00"/>
    <w:rsid w:val="00B64D39"/>
    <w:rsid w:val="00B67B97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C068AF"/>
    <w:rsid w:val="00C06C51"/>
    <w:rsid w:val="00C32A09"/>
    <w:rsid w:val="00C350C5"/>
    <w:rsid w:val="00C3633B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4EF7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C201F"/>
    <w:rsid w:val="00ED0149"/>
    <w:rsid w:val="00ED7B4D"/>
    <w:rsid w:val="00EE7D7C"/>
    <w:rsid w:val="00F2511A"/>
    <w:rsid w:val="00F25263"/>
    <w:rsid w:val="00F25D98"/>
    <w:rsid w:val="00F300FB"/>
    <w:rsid w:val="00F35B74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0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8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6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0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8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3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00D7E-26C8-4A8C-95ED-FDB25221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8</Pages>
  <Words>1835</Words>
  <Characters>10093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5</cp:revision>
  <cp:lastPrinted>1900-01-01T07:00:00Z</cp:lastPrinted>
  <dcterms:created xsi:type="dcterms:W3CDTF">2021-08-03T05:27:00Z</dcterms:created>
  <dcterms:modified xsi:type="dcterms:W3CDTF">2021-08-06T07:35:00Z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