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1C00A" w14:textId="77777777" w:rsidR="005C7ADD" w:rsidRDefault="005C7ADD" w:rsidP="005C7A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R5s210785</w:t>
        </w:r>
      </w:fldSimple>
    </w:p>
    <w:p w14:paraId="56212F80" w14:textId="77777777" w:rsidR="005C7ADD" w:rsidRDefault="005C7ADD" w:rsidP="005C7AD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7ADD" w14:paraId="68C75D9A" w14:textId="77777777" w:rsidTr="00500D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822AE" w14:textId="77777777" w:rsidR="005C7ADD" w:rsidRDefault="005C7ADD" w:rsidP="00500D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C7ADD" w14:paraId="263D702C" w14:textId="77777777" w:rsidTr="00500D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5EC878" w14:textId="77777777" w:rsidR="005C7ADD" w:rsidRDefault="005C7ADD" w:rsidP="00500D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7ADD" w14:paraId="43D8C561" w14:textId="77777777" w:rsidTr="00500D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0513E4" w14:textId="77777777" w:rsidR="005C7ADD" w:rsidRDefault="005C7ADD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ADD" w14:paraId="1977F4AF" w14:textId="77777777" w:rsidTr="00500DD9">
        <w:tc>
          <w:tcPr>
            <w:tcW w:w="142" w:type="dxa"/>
            <w:tcBorders>
              <w:left w:val="single" w:sz="4" w:space="0" w:color="auto"/>
            </w:tcBorders>
          </w:tcPr>
          <w:p w14:paraId="6E18F2E0" w14:textId="77777777" w:rsidR="005C7ADD" w:rsidRDefault="005C7ADD" w:rsidP="00500D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2A7702" w14:textId="77777777" w:rsidR="005C7ADD" w:rsidRPr="00410371" w:rsidRDefault="005C7ADD" w:rsidP="00500D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E24567A" w14:textId="77777777" w:rsidR="005C7ADD" w:rsidRDefault="005C7ADD" w:rsidP="00500D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165C7C" w14:textId="77777777" w:rsidR="005C7ADD" w:rsidRPr="00410371" w:rsidRDefault="005C7ADD" w:rsidP="00500DD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1829</w:t>
              </w:r>
            </w:fldSimple>
          </w:p>
        </w:tc>
        <w:tc>
          <w:tcPr>
            <w:tcW w:w="709" w:type="dxa"/>
          </w:tcPr>
          <w:p w14:paraId="6BE6FCE7" w14:textId="77777777" w:rsidR="005C7ADD" w:rsidRDefault="005C7ADD" w:rsidP="00500D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810D6D" w14:textId="77777777" w:rsidR="005C7ADD" w:rsidRPr="00410371" w:rsidRDefault="005C7ADD" w:rsidP="00500D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CECCA77" w14:textId="77777777" w:rsidR="005C7ADD" w:rsidRDefault="005C7ADD" w:rsidP="00500D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201617" w14:textId="77777777" w:rsidR="005C7ADD" w:rsidRPr="00410371" w:rsidRDefault="005C7ADD" w:rsidP="00500D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FC488B" w14:textId="77777777" w:rsidR="005C7ADD" w:rsidRDefault="005C7ADD" w:rsidP="00500DD9">
            <w:pPr>
              <w:pStyle w:val="CRCoverPage"/>
              <w:spacing w:after="0"/>
              <w:rPr>
                <w:noProof/>
              </w:rPr>
            </w:pPr>
          </w:p>
        </w:tc>
      </w:tr>
      <w:tr w:rsidR="005C7ADD" w14:paraId="5BB8DA1D" w14:textId="77777777" w:rsidTr="00500D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F29E8A" w14:textId="77777777" w:rsidR="005C7ADD" w:rsidRDefault="005C7ADD" w:rsidP="00500DD9">
            <w:pPr>
              <w:pStyle w:val="CRCoverPage"/>
              <w:spacing w:after="0"/>
              <w:rPr>
                <w:noProof/>
              </w:rPr>
            </w:pPr>
          </w:p>
        </w:tc>
      </w:tr>
      <w:tr w:rsidR="005C7ADD" w14:paraId="249B9D5B" w14:textId="77777777" w:rsidTr="00500D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947D66" w14:textId="77777777" w:rsidR="005C7ADD" w:rsidRPr="00F25D98" w:rsidRDefault="005C7ADD" w:rsidP="00500D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7ADD" w14:paraId="212ED534" w14:textId="77777777" w:rsidTr="00500DD9">
        <w:tc>
          <w:tcPr>
            <w:tcW w:w="9641" w:type="dxa"/>
            <w:gridSpan w:val="9"/>
          </w:tcPr>
          <w:p w14:paraId="00F063BC" w14:textId="77777777" w:rsidR="005C7ADD" w:rsidRDefault="005C7ADD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B5DE52" w14:textId="77777777" w:rsidR="005C7ADD" w:rsidRDefault="005C7ADD" w:rsidP="005C7A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7ADD" w14:paraId="2027C3A5" w14:textId="77777777" w:rsidTr="00500DD9">
        <w:tc>
          <w:tcPr>
            <w:tcW w:w="2835" w:type="dxa"/>
          </w:tcPr>
          <w:p w14:paraId="081EB823" w14:textId="77777777" w:rsidR="005C7ADD" w:rsidRDefault="005C7ADD" w:rsidP="00500D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8AC55C" w14:textId="77777777" w:rsidR="005C7ADD" w:rsidRDefault="005C7ADD" w:rsidP="00500D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C223D0" w14:textId="77777777" w:rsidR="005C7ADD" w:rsidRDefault="005C7ADD" w:rsidP="00500D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E4CC67" w14:textId="77777777" w:rsidR="005C7ADD" w:rsidRDefault="005C7ADD" w:rsidP="00500D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24198" w14:textId="77777777" w:rsidR="005C7ADD" w:rsidRDefault="005C7ADD" w:rsidP="00500D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1B2435" w14:textId="77777777" w:rsidR="005C7ADD" w:rsidRDefault="005C7ADD" w:rsidP="00500D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48E3BC" w14:textId="77777777" w:rsidR="005C7ADD" w:rsidRDefault="005C7ADD" w:rsidP="00500D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55A560" w14:textId="77777777" w:rsidR="005C7ADD" w:rsidRDefault="005C7ADD" w:rsidP="00500D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B613F0" w14:textId="77777777" w:rsidR="005C7ADD" w:rsidRDefault="005C7ADD" w:rsidP="00500D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894252" w14:textId="77777777" w:rsidR="005C7ADD" w:rsidRDefault="005C7ADD" w:rsidP="005C7A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7ADD" w14:paraId="5C3FAEF2" w14:textId="77777777" w:rsidTr="00500DD9">
        <w:tc>
          <w:tcPr>
            <w:tcW w:w="9640" w:type="dxa"/>
            <w:gridSpan w:val="11"/>
          </w:tcPr>
          <w:p w14:paraId="1CC2122B" w14:textId="77777777" w:rsidR="005C7ADD" w:rsidRDefault="005C7ADD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ADD" w14:paraId="5B398EAE" w14:textId="77777777" w:rsidTr="00500D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276404" w14:textId="77777777" w:rsidR="005C7ADD" w:rsidRDefault="005C7ADD" w:rsidP="00500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4A8BA" w14:textId="77777777" w:rsidR="005C7ADD" w:rsidRDefault="005C7ADD" w:rsidP="00500D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f_IMS_INVITE_ReceiveRequest_Optional</w:t>
            </w:r>
            <w:proofErr w:type="spellEnd"/>
            <w:r>
              <w:fldChar w:fldCharType="end"/>
            </w:r>
          </w:p>
        </w:tc>
      </w:tr>
      <w:tr w:rsidR="005C7ADD" w14:paraId="5A22F160" w14:textId="77777777" w:rsidTr="00500DD9">
        <w:tc>
          <w:tcPr>
            <w:tcW w:w="1843" w:type="dxa"/>
            <w:tcBorders>
              <w:left w:val="single" w:sz="4" w:space="0" w:color="auto"/>
            </w:tcBorders>
          </w:tcPr>
          <w:p w14:paraId="4A23A25F" w14:textId="77777777" w:rsidR="005C7ADD" w:rsidRDefault="005C7ADD" w:rsidP="00500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18E556" w14:textId="77777777" w:rsidR="005C7ADD" w:rsidRDefault="005C7ADD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ADD" w14:paraId="2B4912EF" w14:textId="77777777" w:rsidTr="00500DD9">
        <w:tc>
          <w:tcPr>
            <w:tcW w:w="1843" w:type="dxa"/>
            <w:tcBorders>
              <w:left w:val="single" w:sz="4" w:space="0" w:color="auto"/>
            </w:tcBorders>
          </w:tcPr>
          <w:p w14:paraId="0992E79D" w14:textId="77777777" w:rsidR="005C7ADD" w:rsidRDefault="005C7ADD" w:rsidP="00500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C2F8D" w14:textId="77777777" w:rsidR="005C7ADD" w:rsidRDefault="005C7ADD" w:rsidP="00500D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C7ADD" w14:paraId="6F275F17" w14:textId="77777777" w:rsidTr="00500DD9">
        <w:tc>
          <w:tcPr>
            <w:tcW w:w="1843" w:type="dxa"/>
            <w:tcBorders>
              <w:left w:val="single" w:sz="4" w:space="0" w:color="auto"/>
            </w:tcBorders>
          </w:tcPr>
          <w:p w14:paraId="2D682514" w14:textId="77777777" w:rsidR="005C7ADD" w:rsidRDefault="005C7ADD" w:rsidP="00500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634A55" w14:textId="77777777" w:rsidR="005C7ADD" w:rsidRDefault="005C7ADD" w:rsidP="00500DD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5C7ADD" w14:paraId="0FF731DA" w14:textId="77777777" w:rsidTr="00500DD9">
        <w:tc>
          <w:tcPr>
            <w:tcW w:w="1843" w:type="dxa"/>
            <w:tcBorders>
              <w:left w:val="single" w:sz="4" w:space="0" w:color="auto"/>
            </w:tcBorders>
          </w:tcPr>
          <w:p w14:paraId="5477E8BE" w14:textId="77777777" w:rsidR="005C7ADD" w:rsidRDefault="005C7ADD" w:rsidP="00500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8B6BD" w14:textId="77777777" w:rsidR="005C7ADD" w:rsidRDefault="005C7ADD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ADD" w14:paraId="2E5672EF" w14:textId="77777777" w:rsidTr="00500DD9">
        <w:tc>
          <w:tcPr>
            <w:tcW w:w="1843" w:type="dxa"/>
            <w:tcBorders>
              <w:left w:val="single" w:sz="4" w:space="0" w:color="auto"/>
            </w:tcBorders>
          </w:tcPr>
          <w:p w14:paraId="19402CB9" w14:textId="77777777" w:rsidR="005C7ADD" w:rsidRDefault="005C7ADD" w:rsidP="00500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007558" w14:textId="77777777" w:rsidR="005C7ADD" w:rsidRDefault="005C7ADD" w:rsidP="00500D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2A29D65" w14:textId="77777777" w:rsidR="005C7ADD" w:rsidRDefault="005C7ADD" w:rsidP="00500D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7CD8CD" w14:textId="77777777" w:rsidR="005C7ADD" w:rsidRDefault="005C7ADD" w:rsidP="00500D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95F149" w14:textId="77777777" w:rsidR="005C7ADD" w:rsidRDefault="005C7ADD" w:rsidP="00500D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2021-07-14</w:t>
              </w:r>
            </w:fldSimple>
          </w:p>
        </w:tc>
      </w:tr>
      <w:tr w:rsidR="005C7ADD" w14:paraId="79DC8938" w14:textId="77777777" w:rsidTr="00500DD9">
        <w:tc>
          <w:tcPr>
            <w:tcW w:w="1843" w:type="dxa"/>
            <w:tcBorders>
              <w:left w:val="single" w:sz="4" w:space="0" w:color="auto"/>
            </w:tcBorders>
          </w:tcPr>
          <w:p w14:paraId="45840680" w14:textId="77777777" w:rsidR="005C7ADD" w:rsidRDefault="005C7ADD" w:rsidP="00500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FA47DF" w14:textId="77777777" w:rsidR="005C7ADD" w:rsidRDefault="005C7ADD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41B04" w14:textId="77777777" w:rsidR="005C7ADD" w:rsidRDefault="005C7ADD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AD3C98" w14:textId="77777777" w:rsidR="005C7ADD" w:rsidRDefault="005C7ADD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FA92BE" w14:textId="77777777" w:rsidR="005C7ADD" w:rsidRDefault="005C7ADD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ADD" w14:paraId="67A01F8A" w14:textId="77777777" w:rsidTr="00500D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890F79" w14:textId="77777777" w:rsidR="005C7ADD" w:rsidRDefault="005C7ADD" w:rsidP="00500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235E9C" w14:textId="77777777" w:rsidR="005C7ADD" w:rsidRDefault="005C7ADD" w:rsidP="00500D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F175B7" w14:textId="77777777" w:rsidR="005C7ADD" w:rsidRDefault="005C7ADD" w:rsidP="00500D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3DCEA9" w14:textId="77777777" w:rsidR="005C7ADD" w:rsidRDefault="005C7ADD" w:rsidP="00500D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E19CA" w14:textId="77777777" w:rsidR="005C7ADD" w:rsidRDefault="005C7ADD" w:rsidP="00500D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5C7ADD" w14:paraId="5C840798" w14:textId="77777777" w:rsidTr="00500D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E6E414" w14:textId="77777777" w:rsidR="005C7ADD" w:rsidRDefault="005C7ADD" w:rsidP="00500D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C878CE" w14:textId="77777777" w:rsidR="005C7ADD" w:rsidRDefault="005C7ADD" w:rsidP="00500D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CF50C0" w14:textId="77777777" w:rsidR="005C7ADD" w:rsidRDefault="005C7ADD" w:rsidP="00500D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59AE65" w14:textId="77777777" w:rsidR="005C7ADD" w:rsidRPr="007C2097" w:rsidRDefault="005C7ADD" w:rsidP="00500D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C7ADD" w14:paraId="1084F413" w14:textId="77777777" w:rsidTr="00500DD9">
        <w:tc>
          <w:tcPr>
            <w:tcW w:w="1843" w:type="dxa"/>
          </w:tcPr>
          <w:p w14:paraId="5024472E" w14:textId="77777777" w:rsidR="005C7ADD" w:rsidRDefault="005C7ADD" w:rsidP="00500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CB9E4F" w14:textId="77777777" w:rsidR="005C7ADD" w:rsidRDefault="005C7ADD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ADD" w14:paraId="6F8B14AB" w14:textId="77777777" w:rsidTr="00500D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94394B" w14:textId="77777777" w:rsidR="005C7ADD" w:rsidRDefault="005C7ADD" w:rsidP="005C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6DB85" w14:textId="77777777" w:rsidR="005C7ADD" w:rsidRDefault="005C7ADD" w:rsidP="005C7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implementaiton of this function, the timer t_Timer is started based on value of v_TimerControl.</w:t>
            </w:r>
          </w:p>
          <w:p w14:paraId="41005F06" w14:textId="77777777" w:rsidR="005C7ADD" w:rsidRDefault="005C7ADD" w:rsidP="005C7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in the alt statement, this timer is stopped regardless whether it is started or not. </w:t>
            </w:r>
          </w:p>
          <w:p w14:paraId="464A3DA0" w14:textId="77777777" w:rsidR="005C7ADD" w:rsidRDefault="005C7ADD" w:rsidP="005C7ADD">
            <w:pPr>
              <w:pStyle w:val="CRCoverPage"/>
              <w:spacing w:after="0"/>
              <w:rPr>
                <w:noProof/>
              </w:rPr>
            </w:pPr>
          </w:p>
          <w:p w14:paraId="292AF1CD" w14:textId="77777777" w:rsidR="005C7ADD" w:rsidRPr="002E008A" w:rsidRDefault="005C7ADD" w:rsidP="005C7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corrected</w:t>
            </w:r>
          </w:p>
        </w:tc>
      </w:tr>
      <w:tr w:rsidR="005C7ADD" w14:paraId="6EF6DB5E" w14:textId="77777777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4E419" w14:textId="77777777" w:rsidR="005C7ADD" w:rsidRDefault="005C7ADD" w:rsidP="005C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CF7636" w14:textId="77777777" w:rsidR="005C7ADD" w:rsidRPr="00CF39F2" w:rsidRDefault="005C7ADD" w:rsidP="005C7AD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C7ADD" w14:paraId="58EA60FF" w14:textId="77777777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A989E" w14:textId="77777777" w:rsidR="005C7ADD" w:rsidRDefault="005C7ADD" w:rsidP="005C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CD956E" w14:textId="77777777" w:rsidR="005C7ADD" w:rsidRPr="006316B2" w:rsidRDefault="005C7ADD" w:rsidP="005C7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Depenfing on whether the timer was started, called the statement t_Timer.stop; Please see below.</w:t>
            </w:r>
          </w:p>
        </w:tc>
      </w:tr>
      <w:tr w:rsidR="005C7ADD" w14:paraId="06C98A9A" w14:textId="77777777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7EDC8" w14:textId="77777777" w:rsidR="005C7ADD" w:rsidRDefault="005C7ADD" w:rsidP="005C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9CEA7" w14:textId="77777777" w:rsidR="005C7ADD" w:rsidRPr="00CF39F2" w:rsidRDefault="005C7ADD" w:rsidP="005C7AD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C7ADD" w14:paraId="0729C566" w14:textId="77777777" w:rsidTr="00500D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D6F6AE" w14:textId="77777777" w:rsidR="005C7ADD" w:rsidRDefault="005C7ADD" w:rsidP="005C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26F04" w14:textId="77777777" w:rsidR="005C7ADD" w:rsidRPr="00CF39F2" w:rsidRDefault="005C7ADD" w:rsidP="005C7AD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Inconsistent TTCN implementation</w:t>
            </w:r>
          </w:p>
        </w:tc>
      </w:tr>
      <w:tr w:rsidR="005C7ADD" w14:paraId="6925F0A1" w14:textId="77777777" w:rsidTr="00500DD9">
        <w:tc>
          <w:tcPr>
            <w:tcW w:w="2694" w:type="dxa"/>
            <w:gridSpan w:val="2"/>
          </w:tcPr>
          <w:p w14:paraId="68867E78" w14:textId="77777777" w:rsidR="005C7ADD" w:rsidRDefault="005C7ADD" w:rsidP="005C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AEA613" w14:textId="77777777" w:rsidR="005C7ADD" w:rsidRDefault="005C7ADD" w:rsidP="005C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ADD" w14:paraId="540253DE" w14:textId="77777777" w:rsidTr="00500D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D467F" w14:textId="77777777" w:rsidR="005C7ADD" w:rsidRDefault="005C7ADD" w:rsidP="005C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67990" w14:textId="77777777" w:rsidR="005C7ADD" w:rsidRDefault="005C7ADD" w:rsidP="005C7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11.4.6.NR5GC, and other testcases that need Emergency PDU Session</w:t>
            </w:r>
          </w:p>
        </w:tc>
      </w:tr>
      <w:tr w:rsidR="005C7ADD" w14:paraId="4404BA13" w14:textId="77777777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83B38" w14:textId="77777777" w:rsidR="005C7ADD" w:rsidRDefault="005C7ADD" w:rsidP="005C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4CFCC" w14:textId="77777777" w:rsidR="005C7ADD" w:rsidRDefault="005C7ADD" w:rsidP="005C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ADD" w14:paraId="0BAF62B1" w14:textId="77777777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33336" w14:textId="77777777" w:rsidR="005C7ADD" w:rsidRDefault="005C7ADD" w:rsidP="005C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05CF5" w14:textId="77777777" w:rsidR="005C7ADD" w:rsidRDefault="005C7ADD" w:rsidP="005C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EB01A3" w14:textId="77777777" w:rsidR="005C7ADD" w:rsidRDefault="005C7ADD" w:rsidP="005C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AAB3F1" w14:textId="77777777" w:rsidR="005C7ADD" w:rsidRDefault="005C7ADD" w:rsidP="005C7A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C5E357" w14:textId="77777777" w:rsidR="005C7ADD" w:rsidRDefault="005C7ADD" w:rsidP="005C7A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7ADD" w14:paraId="01940E5F" w14:textId="77777777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9CADC" w14:textId="77777777" w:rsidR="005C7ADD" w:rsidRDefault="005C7ADD" w:rsidP="005C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983A5C" w14:textId="77777777" w:rsidR="005C7ADD" w:rsidRDefault="005C7ADD" w:rsidP="005C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38621" w14:textId="77777777" w:rsidR="005C7ADD" w:rsidRDefault="005C7ADD" w:rsidP="005C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3D8E5C" w14:textId="77777777" w:rsidR="005C7ADD" w:rsidRDefault="005C7ADD" w:rsidP="005C7A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8B2840" w14:textId="77777777" w:rsidR="005C7ADD" w:rsidRDefault="005C7ADD" w:rsidP="005C7A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7ADD" w14:paraId="7DB61017" w14:textId="77777777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81460" w14:textId="77777777" w:rsidR="005C7ADD" w:rsidRDefault="005C7ADD" w:rsidP="005C7A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273C0" w14:textId="77777777" w:rsidR="005C7ADD" w:rsidRDefault="005C7ADD" w:rsidP="005C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F8006" w14:textId="77777777" w:rsidR="005C7ADD" w:rsidRDefault="005C7ADD" w:rsidP="005C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2F64BC" w14:textId="77777777" w:rsidR="005C7ADD" w:rsidRDefault="005C7ADD" w:rsidP="005C7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385232" w14:textId="77777777" w:rsidR="005C7ADD" w:rsidRDefault="005C7ADD" w:rsidP="005C7A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7ADD" w14:paraId="5F907094" w14:textId="77777777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450F2" w14:textId="77777777" w:rsidR="005C7ADD" w:rsidRDefault="005C7ADD" w:rsidP="005C7A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F220DD" w14:textId="77777777" w:rsidR="005C7ADD" w:rsidRDefault="005C7ADD" w:rsidP="005C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3AD08" w14:textId="77777777" w:rsidR="005C7ADD" w:rsidRDefault="005C7ADD" w:rsidP="005C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71D15E" w14:textId="77777777" w:rsidR="005C7ADD" w:rsidRDefault="005C7ADD" w:rsidP="005C7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79C53C" w14:textId="77777777" w:rsidR="005C7ADD" w:rsidRDefault="005C7ADD" w:rsidP="005C7A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7ADD" w14:paraId="45B0D447" w14:textId="77777777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BB92E" w14:textId="77777777" w:rsidR="005C7ADD" w:rsidRDefault="005C7ADD" w:rsidP="005C7A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BE443" w14:textId="77777777" w:rsidR="005C7ADD" w:rsidRDefault="005C7ADD" w:rsidP="005C7ADD">
            <w:pPr>
              <w:pStyle w:val="CRCoverPage"/>
              <w:spacing w:after="0"/>
              <w:rPr>
                <w:noProof/>
              </w:rPr>
            </w:pPr>
          </w:p>
        </w:tc>
      </w:tr>
      <w:tr w:rsidR="005C7ADD" w14:paraId="0D38408A" w14:textId="77777777" w:rsidTr="00500D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CC7DE3" w14:textId="77777777" w:rsidR="005C7ADD" w:rsidRDefault="005C7ADD" w:rsidP="005C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63BFD" w14:textId="77777777" w:rsidR="005C7ADD" w:rsidRDefault="005C7ADD" w:rsidP="005C7A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7ADD" w:rsidRPr="008863B9" w14:paraId="3305DEA9" w14:textId="77777777" w:rsidTr="00500D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10A9A0" w14:textId="77777777" w:rsidR="005C7ADD" w:rsidRPr="008863B9" w:rsidRDefault="005C7ADD" w:rsidP="005C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484182" w14:textId="77777777" w:rsidR="005C7ADD" w:rsidRPr="008863B9" w:rsidRDefault="005C7ADD" w:rsidP="005C7A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7ADD" w14:paraId="7436196A" w14:textId="77777777" w:rsidTr="00500D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BC959" w14:textId="77777777" w:rsidR="005C7ADD" w:rsidRDefault="005C7ADD" w:rsidP="005C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8078B" w14:textId="77777777" w:rsidR="005C7ADD" w:rsidRDefault="005C7ADD" w:rsidP="005C7A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79F802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142C525A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5FF036" w14:textId="77777777" w:rsidR="009478EE" w:rsidRDefault="009478EE" w:rsidP="009478EE">
      <w:pPr>
        <w:rPr>
          <w:noProof/>
        </w:rPr>
      </w:pPr>
    </w:p>
    <w:p w14:paraId="128EECDC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715661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02171F7" w14:textId="77777777" w:rsidR="00295990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95990" w:rsidRPr="00EE47B9">
        <w:rPr>
          <w:rFonts w:ascii="Arial" w:hAnsi="Arial" w:cs="Arial"/>
          <w:iCs/>
        </w:rPr>
        <w:t>Table of Contents</w:t>
      </w:r>
      <w:r w:rsidR="00295990">
        <w:tab/>
      </w:r>
      <w:r w:rsidR="00295990">
        <w:fldChar w:fldCharType="begin"/>
      </w:r>
      <w:r w:rsidR="00295990">
        <w:instrText xml:space="preserve"> PAGEREF _Toc77156617 \h </w:instrText>
      </w:r>
      <w:r w:rsidR="00295990">
        <w:fldChar w:fldCharType="separate"/>
      </w:r>
      <w:r w:rsidR="00295990">
        <w:t>2</w:t>
      </w:r>
      <w:r w:rsidR="00295990">
        <w:fldChar w:fldCharType="end"/>
      </w:r>
    </w:p>
    <w:p w14:paraId="6E1DD37D" w14:textId="77777777" w:rsidR="00295990" w:rsidRDefault="0029599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E47B9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E47B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_Toc77156618 \h </w:instrText>
      </w:r>
      <w:r>
        <w:fldChar w:fldCharType="separate"/>
      </w:r>
      <w:r>
        <w:t>2</w:t>
      </w:r>
      <w:r>
        <w:fldChar w:fldCharType="end"/>
      </w:r>
    </w:p>
    <w:p w14:paraId="09475C8C" w14:textId="77777777" w:rsidR="00295990" w:rsidRDefault="0029599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E47B9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E47B9">
        <w:rPr>
          <w:rFonts w:cs="Arial"/>
          <w:b/>
          <w:color w:val="000000"/>
          <w:lang w:eastAsia="en-GB"/>
        </w:rPr>
        <w:t xml:space="preserve">Correction to </w:t>
      </w:r>
      <w:r w:rsidRPr="00EE47B9">
        <w:rPr>
          <w:rFonts w:cs="Arial"/>
          <w:b/>
          <w:bCs/>
          <w:color w:val="000000"/>
          <w:lang w:val="en-US" w:eastAsia="en-GB"/>
        </w:rPr>
        <w:t>function f_IMS_INVITE_ReceiveRequest_Optional</w:t>
      </w:r>
      <w:r>
        <w:tab/>
      </w:r>
      <w:r>
        <w:fldChar w:fldCharType="begin"/>
      </w:r>
      <w:r>
        <w:instrText xml:space="preserve"> PAGEREF _Toc77156619 \h </w:instrText>
      </w:r>
      <w:r>
        <w:fldChar w:fldCharType="separate"/>
      </w:r>
      <w:r>
        <w:t>2</w:t>
      </w:r>
      <w:r>
        <w:fldChar w:fldCharType="end"/>
      </w:r>
    </w:p>
    <w:p w14:paraId="11B61D56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129021BE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77156618"/>
      <w:r w:rsidRPr="00854C55">
        <w:rPr>
          <w:b/>
        </w:rPr>
        <w:t>Corrections required</w:t>
      </w:r>
      <w:bookmarkEnd w:id="1"/>
      <w:bookmarkEnd w:id="2"/>
      <w:bookmarkEnd w:id="3"/>
    </w:p>
    <w:p w14:paraId="3E6B4406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77156619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DA6AAB" w:rsidRPr="00DA6AAB">
        <w:rPr>
          <w:rFonts w:cs="Arial"/>
          <w:b/>
          <w:bCs/>
          <w:color w:val="000000"/>
          <w:lang w:val="en-US" w:eastAsia="en-GB"/>
        </w:rPr>
        <w:t>f_IMS_INVITE_ReceiveRequest_Optional</w:t>
      </w:r>
      <w:bookmarkEnd w:id="4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0AB7F2E2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7764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0FAB" w14:textId="77777777" w:rsidR="005D27CA" w:rsidRPr="00CC39F9" w:rsidRDefault="00DA6AAB" w:rsidP="00C44E0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A6AAB">
              <w:rPr>
                <w:noProof/>
              </w:rPr>
              <w:t>f_IMS_INVITE_ReceiveRequest_Optional</w:t>
            </w:r>
          </w:p>
        </w:tc>
      </w:tr>
      <w:tr w:rsidR="00FA485A" w14:paraId="47865879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80D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E563" w14:textId="77777777" w:rsidR="005F3350" w:rsidRDefault="005F3350" w:rsidP="00DA6A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implementaiton of this </w:t>
            </w:r>
            <w:r w:rsidR="00DA6AAB">
              <w:rPr>
                <w:noProof/>
              </w:rPr>
              <w:t>function, the timer t_Timer is started based on value of v_TimerControl.</w:t>
            </w:r>
          </w:p>
          <w:p w14:paraId="1833CC6D" w14:textId="77777777" w:rsidR="00DA6AAB" w:rsidRDefault="00DA6AAB" w:rsidP="00DA6A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in the alt statement, this timer is stopped regardless whether it is started or not. </w:t>
            </w:r>
          </w:p>
          <w:p w14:paraId="163633B0" w14:textId="77777777" w:rsidR="005F3350" w:rsidRDefault="005F3350" w:rsidP="005F3350">
            <w:pPr>
              <w:pStyle w:val="CRCoverPage"/>
              <w:spacing w:after="0"/>
              <w:rPr>
                <w:noProof/>
              </w:rPr>
            </w:pPr>
          </w:p>
          <w:p w14:paraId="3869A25B" w14:textId="77777777" w:rsidR="00FA485A" w:rsidRPr="00AD4ADA" w:rsidRDefault="005F3350" w:rsidP="005F33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needs to be </w:t>
            </w:r>
            <w:r w:rsidR="00DA6AAB">
              <w:rPr>
                <w:noProof/>
              </w:rPr>
              <w:t>corrected</w:t>
            </w:r>
          </w:p>
        </w:tc>
      </w:tr>
      <w:tr w:rsidR="00FA485A" w14:paraId="5C853259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CE484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452B" w14:textId="77777777" w:rsidR="00FA485A" w:rsidRPr="00A72665" w:rsidRDefault="00DA6AAB" w:rsidP="00DA6AA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Depenfing on whether the timer was started, called the statement t_Timer.stop; </w:t>
            </w:r>
            <w:r w:rsidR="005F3350">
              <w:rPr>
                <w:noProof/>
              </w:rPr>
              <w:t>Please see below.</w:t>
            </w:r>
          </w:p>
        </w:tc>
      </w:tr>
      <w:tr w:rsidR="00FA485A" w14:paraId="54BE2806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7537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CCF9" w14:textId="77777777" w:rsidR="00FA485A" w:rsidRPr="00CC39F9" w:rsidRDefault="00DA6AAB" w:rsidP="00A731DD">
            <w:pPr>
              <w:tabs>
                <w:tab w:val="left" w:pos="945"/>
              </w:tabs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IMS_Procedures_CallControlCommon</w:t>
            </w:r>
            <w:r w:rsidR="005F3350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220349" w14:paraId="7105692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5788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BEB8" w14:textId="2229E277" w:rsidR="00220349" w:rsidRPr="00CF785E" w:rsidRDefault="00CF785E" w:rsidP="00220349">
            <w:pPr>
              <w:rPr>
                <w:rFonts w:ascii="Arial" w:hAnsi="Arial"/>
                <w:highlight w:val="red"/>
                <w:lang w:eastAsia="zh-CN"/>
              </w:rPr>
            </w:pPr>
            <w:r w:rsidRPr="00CF785E">
              <w:rPr>
                <w:rFonts w:ascii="Arial" w:hAnsi="Arial"/>
                <w:highlight w:val="red"/>
                <w:lang w:eastAsia="zh-CN"/>
              </w:rPr>
              <w:t xml:space="preserve">Rejected: </w:t>
            </w:r>
            <w:r w:rsidRPr="00CF785E">
              <w:rPr>
                <w:rFonts w:ascii="Arial" w:hAnsi="Arial"/>
                <w:highlight w:val="red"/>
                <w:lang w:eastAsia="zh-CN"/>
              </w:rPr>
              <w:t>Stopping an inactive timer is a valid operation</w:t>
            </w:r>
          </w:p>
        </w:tc>
      </w:tr>
    </w:tbl>
    <w:p w14:paraId="77A065AB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5F69433C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00F902DF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4736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function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f_IMS_INVITE_ReceiveRequest_Optional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(template (present)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SipUrl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p_ExpectedCalleeUri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50C9CA78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template (present)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MessageHeader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p_MessageHeader_Invite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68692DFD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template (present)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MessageBody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p_MessageBody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26163F4B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template (omit) float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p_WaitDuration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:= omit,</w:t>
            </w:r>
          </w:p>
          <w:p w14:paraId="3E86E7CE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p_IsReInvite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:= false,</w:t>
            </w:r>
          </w:p>
          <w:p w14:paraId="58778F38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p_IsEmergencyCallWithoutRegistration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:= false)</w:t>
            </w:r>
          </w:p>
          <w:p w14:paraId="7DBE38D2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runs on IMS_PTC return template (omit) IMS_DATA_REQ</w:t>
            </w:r>
          </w:p>
          <w:p w14:paraId="0596DC8F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14:paraId="07980EA1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var IMS_DATA_REQ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v_IMS_DATA_REQ_ByRef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6F75DE33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INVITE_Request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v_InviteRequest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17DA2EB6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SipUrl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v_ContactUrl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283EAA0D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v_TimerControl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ispresent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p_WaitDuration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070E7577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50BD074F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timer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t_Timer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7ECE3A90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48A9907C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if 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v_TimerControl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 {</w:t>
            </w:r>
          </w:p>
          <w:p w14:paraId="2C18CDB9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t_Timer.start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valueof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p_WaitDuration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));</w:t>
            </w:r>
          </w:p>
          <w:p w14:paraId="4E990288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14:paraId="5F02EA74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alt {</w:t>
            </w:r>
          </w:p>
          <w:p w14:paraId="0DE9562F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[] a_IMS_ReceiveRequest(car_IMS_Invite_Request(cr_INVITE_Request(p_ExpectedCalleeUri,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p_MessageHeader_Invite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p_MessageBody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)),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v_IMS_DATA_REQ_ByRef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</w:t>
            </w:r>
          </w:p>
          <w:p w14:paraId="4B9C0E15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{</w:t>
            </w:r>
          </w:p>
          <w:p w14:paraId="3CD520A2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t_Timer.stop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5751BAFF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v_InviteRequest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v_IMS_DATA_REQ_ByRef.Request.Invite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757FA1CC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if 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p_IsEmergencyCallWithoutRegistration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 {      // emergency call without registration   @sic R5s130756 change 14 sic@</w:t>
            </w:r>
          </w:p>
          <w:p w14:paraId="3C6F1528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v_ContactUrl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f_MessageHeader_GetContactSipUrl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v_InviteRequest.msgHeader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);   /* @sic R5s150268 change 1 sic@ */</w:t>
            </w:r>
          </w:p>
          <w:p w14:paraId="0C8B77BA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f_IMS_PTC_ImsInfo_Init(v_IMS_DATA_REQ_ByRef.RoutingInfo.UE_Address,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v_IMS_DATA_REQ_ByRef.RoutingInfo.NW_Address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5D7CC607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f_IMS_PortsAndSecurityConfig(f_SIP_ContactUrl_GetPort(v_ContactUrl));          /* @sic R5s150268 change 1 sic@ */</w:t>
            </w:r>
          </w:p>
          <w:p w14:paraId="16C5E1DF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}</w:t>
            </w:r>
          </w:p>
          <w:p w14:paraId="4076EDFF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if (not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p_IsReInvite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 {      /* @sic R5s140020 change 8.2 sic@ */</w:t>
            </w:r>
          </w:p>
          <w:p w14:paraId="2D951C24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f_IMS_PTC_ImsInfo_DialogInit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dialogRemote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v_InviteRequest.msgHeader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4C655603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} else {</w:t>
            </w:r>
          </w:p>
          <w:p w14:paraId="66A18F1F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if (not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isvalue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f_IMS_PTC_ImsInfo_CseqGet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dialogRemote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))) {  /* @sic R5s140235 sic@ */</w:t>
            </w:r>
          </w:p>
          <w:p w14:paraId="5EFC96E4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 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f_IMS_PTC_ImsInfo_CseqSet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dialogRemote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v_InviteRequest.msgHeader.cSeq.seqNumber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1B35819F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}</w:t>
            </w:r>
          </w:p>
          <w:p w14:paraId="6EBA6D9A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}</w:t>
            </w:r>
          </w:p>
          <w:p w14:paraId="010B99AC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return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v_IMS_DATA_REQ_ByRef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3512FE2D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}</w:t>
            </w:r>
          </w:p>
          <w:p w14:paraId="34ADE203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[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v_TimerControl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]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t_Timer.timeout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{}</w:t>
            </w:r>
          </w:p>
          <w:p w14:paraId="0DC44E05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14:paraId="3EF1C522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return omit;</w:t>
            </w:r>
          </w:p>
          <w:p w14:paraId="5C248B18" w14:textId="77777777" w:rsidR="00281C8E" w:rsidRPr="00BB0539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}</w:t>
            </w:r>
          </w:p>
        </w:tc>
      </w:tr>
    </w:tbl>
    <w:p w14:paraId="6BEFCEBF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69DB55E5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260364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15C6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function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f_IMS_INVITE_ReceiveRequest_Optional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(template (present)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SipUrl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p_ExpectedCalleeUri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72FF0FC3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template (present)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MessageHeader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p_MessageHeader_Invite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3E0CACF1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template (present)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MessageBody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p_MessageBody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07537232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template (omit) float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p_WaitDuration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:= omit,</w:t>
            </w:r>
          </w:p>
          <w:p w14:paraId="27509712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p_IsReInvite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:= false,</w:t>
            </w:r>
          </w:p>
          <w:p w14:paraId="59C05C23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p_IsEmergencyCallWithoutRegistration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:= false)</w:t>
            </w:r>
          </w:p>
          <w:p w14:paraId="439B994F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runs on IMS_PTC return template (omit) IMS_DATA_REQ</w:t>
            </w:r>
          </w:p>
          <w:p w14:paraId="4355496F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14:paraId="39EF0A15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var IMS_DATA_REQ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v_IMS_DATA_REQ_ByRef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22628A8B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INVITE_Request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v_InviteRequest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3969B1D7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SipUrl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v_ContactUrl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26D8598D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v_TimerControl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ispresent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p_WaitDuration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54F044E5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208FFAC2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timer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t_Timer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4E9397BA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0F309DB4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if 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v_TimerControl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 {</w:t>
            </w:r>
          </w:p>
          <w:p w14:paraId="571EC1C7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t_Timer.start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valueof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p_WaitDuration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));</w:t>
            </w:r>
          </w:p>
          <w:p w14:paraId="51FCE2C2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14:paraId="6D9402CB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alt {</w:t>
            </w:r>
          </w:p>
          <w:p w14:paraId="623C092D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[] a_IMS_ReceiveRequest(car_IMS_Invite_Request(cr_INVITE_Request(p_ExpectedCalleeUri,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p_MessageHeader_Invite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p_MessageBody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)),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v_IMS_DATA_REQ_ByRef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</w:t>
            </w:r>
          </w:p>
          <w:p w14:paraId="3438DEB0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{</w:t>
            </w:r>
          </w:p>
          <w:p w14:paraId="04C3C987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</w:t>
            </w:r>
            <w:r w:rsidRPr="002940D0">
              <w:rPr>
                <w:rFonts w:ascii="Arial" w:hAnsi="Arial" w:cs="Arial"/>
                <w:color w:val="000000"/>
                <w:highlight w:val="yellow"/>
                <w:lang w:eastAsia="de-DE"/>
              </w:rPr>
              <w:t>if (</w:t>
            </w:r>
            <w:proofErr w:type="spellStart"/>
            <w:r w:rsidRPr="002940D0">
              <w:rPr>
                <w:rFonts w:ascii="Arial" w:hAnsi="Arial" w:cs="Arial"/>
                <w:color w:val="000000"/>
                <w:highlight w:val="yellow"/>
                <w:lang w:eastAsia="de-DE"/>
              </w:rPr>
              <w:t>v_TimerControl</w:t>
            </w:r>
            <w:proofErr w:type="spellEnd"/>
            <w:r w:rsidRPr="002940D0">
              <w:rPr>
                <w:rFonts w:ascii="Arial" w:hAnsi="Arial" w:cs="Arial"/>
                <w:color w:val="000000"/>
                <w:highlight w:val="yellow"/>
                <w:lang w:eastAsia="de-DE"/>
              </w:rPr>
              <w:t>) {//WA#WI862307</w:t>
            </w:r>
          </w:p>
          <w:p w14:paraId="6616ED5F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t_Timer.stop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189D5198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</w:t>
            </w:r>
            <w:r w:rsidRPr="002940D0">
              <w:rPr>
                <w:rFonts w:ascii="Arial" w:hAnsi="Arial" w:cs="Arial"/>
                <w:color w:val="000000"/>
                <w:highlight w:val="yellow"/>
                <w:lang w:eastAsia="de-DE"/>
              </w:rPr>
              <w:t>}</w:t>
            </w:r>
          </w:p>
          <w:p w14:paraId="66500643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v_InviteRequest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v_IMS_DATA_REQ_ByRef.Request.Invite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270D3493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if 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p_IsEmergencyCallWithoutRegistration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 {      // emergency call without registration   @sic R5s130756 change 14 sic@</w:t>
            </w:r>
          </w:p>
          <w:p w14:paraId="40A6A506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v_ContactUrl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f_MessageHeader_GetContactSipUrl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v_InviteRequest.msgHeader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);   /* @sic R5s150268 change 1 sic@ */</w:t>
            </w:r>
          </w:p>
          <w:p w14:paraId="5415A4CE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f_IMS_PTC_ImsInfo_Init(v_IMS_DATA_REQ_ByRef.RoutingInfo.UE_Address,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v_IMS_DATA_REQ_ByRef.RoutingInfo.NW_Address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5D605391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f_IMS_PortsAndSecurityConfig(f_SIP_ContactUrl_GetPort(v_ContactUrl));          /* @sic R5s150268 change 1 sic@ */</w:t>
            </w:r>
          </w:p>
          <w:p w14:paraId="5372CE9F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}</w:t>
            </w:r>
          </w:p>
          <w:p w14:paraId="766D87A5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if (not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p_IsReInvite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 {      /* @sic R5s140020 change 8.2 sic@ */</w:t>
            </w:r>
          </w:p>
          <w:p w14:paraId="62F9B5A2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f_IMS_PTC_ImsInfo_DialogInit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dialogRemote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v_InviteRequest.msgHeader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20B9E8E3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} else {</w:t>
            </w:r>
          </w:p>
          <w:p w14:paraId="1728088F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if (not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isvalue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f_IMS_PTC_ImsInfo_CseqGet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dialogRemote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))) {  /* @sic R5s140235 sic@ */</w:t>
            </w:r>
          </w:p>
          <w:p w14:paraId="75DD2359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 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f_IMS_PTC_ImsInfo_CseqSet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dialogRemote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v_InviteRequest.msgHeader.cSeq.seqNumber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3FA1FF86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}</w:t>
            </w:r>
          </w:p>
          <w:p w14:paraId="44D48AA0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}</w:t>
            </w:r>
          </w:p>
          <w:p w14:paraId="28D6F8E3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return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v_IMS_DATA_REQ_ByRef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5A16F15B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}</w:t>
            </w:r>
          </w:p>
          <w:p w14:paraId="3D36288B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[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v_TimerControl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]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t_Timer.timeout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{}</w:t>
            </w:r>
          </w:p>
          <w:p w14:paraId="61BE3955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14:paraId="59AA4DBD" w14:textId="77777777"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return omit;</w:t>
            </w:r>
          </w:p>
          <w:p w14:paraId="75754005" w14:textId="77777777" w:rsidR="00281C8E" w:rsidRPr="00BB0539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}</w:t>
            </w:r>
          </w:p>
        </w:tc>
      </w:tr>
    </w:tbl>
    <w:p w14:paraId="035CEBAC" w14:textId="77777777" w:rsidR="00F96833" w:rsidRDefault="00F96833" w:rsidP="000F067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BDFB0" w14:textId="77777777" w:rsidR="008C667D" w:rsidRDefault="008C667D">
      <w:r>
        <w:separator/>
      </w:r>
    </w:p>
  </w:endnote>
  <w:endnote w:type="continuationSeparator" w:id="0">
    <w:p w14:paraId="69066FF8" w14:textId="77777777" w:rsidR="008C667D" w:rsidRDefault="008C6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9DEE2" w14:textId="77777777" w:rsidR="008C667D" w:rsidRDefault="008C667D">
      <w:r>
        <w:separator/>
      </w:r>
    </w:p>
  </w:footnote>
  <w:footnote w:type="continuationSeparator" w:id="0">
    <w:p w14:paraId="3CC23163" w14:textId="77777777" w:rsidR="008C667D" w:rsidRDefault="008C6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3BF71" w14:textId="77777777" w:rsidR="00ED788A" w:rsidRDefault="00ED78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23C43" w14:textId="77777777" w:rsidR="00ED788A" w:rsidRDefault="00ED78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04A15" w14:textId="77777777" w:rsidR="00ED788A" w:rsidRDefault="00ED78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E2489" w14:textId="77777777" w:rsidR="00ED788A" w:rsidRDefault="00ED78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0241FA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61E624F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0E271BF7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10E02DF"/>
    <w:multiLevelType w:val="hybridMultilevel"/>
    <w:tmpl w:val="26CA8D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B000D"/>
    <w:multiLevelType w:val="hybridMultilevel"/>
    <w:tmpl w:val="BD167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8B23DCD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C75B2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7333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2" w15:restartNumberingAfterBreak="0">
    <w:nsid w:val="6D63355B"/>
    <w:multiLevelType w:val="hybridMultilevel"/>
    <w:tmpl w:val="E190FC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93205C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D67052"/>
    <w:multiLevelType w:val="hybridMultilevel"/>
    <w:tmpl w:val="76E234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0"/>
  </w:num>
  <w:num w:numId="5">
    <w:abstractNumId w:val="13"/>
  </w:num>
  <w:num w:numId="6">
    <w:abstractNumId w:val="21"/>
  </w:num>
  <w:num w:numId="7">
    <w:abstractNumId w:val="31"/>
  </w:num>
  <w:num w:numId="8">
    <w:abstractNumId w:val="10"/>
  </w:num>
  <w:num w:numId="9">
    <w:abstractNumId w:val="19"/>
  </w:num>
  <w:num w:numId="10">
    <w:abstractNumId w:val="36"/>
  </w:num>
  <w:num w:numId="11">
    <w:abstractNumId w:val="14"/>
  </w:num>
  <w:num w:numId="12">
    <w:abstractNumId w:val="22"/>
  </w:num>
  <w:num w:numId="13">
    <w:abstractNumId w:val="4"/>
  </w:num>
  <w:num w:numId="14">
    <w:abstractNumId w:val="17"/>
  </w:num>
  <w:num w:numId="15">
    <w:abstractNumId w:val="0"/>
  </w:num>
  <w:num w:numId="16">
    <w:abstractNumId w:val="2"/>
  </w:num>
  <w:num w:numId="17">
    <w:abstractNumId w:val="9"/>
  </w:num>
  <w:num w:numId="18">
    <w:abstractNumId w:val="23"/>
  </w:num>
  <w:num w:numId="19">
    <w:abstractNumId w:val="35"/>
  </w:num>
  <w:num w:numId="20">
    <w:abstractNumId w:val="30"/>
  </w:num>
  <w:num w:numId="21">
    <w:abstractNumId w:val="12"/>
  </w:num>
  <w:num w:numId="22">
    <w:abstractNumId w:val="25"/>
  </w:num>
  <w:num w:numId="23">
    <w:abstractNumId w:val="28"/>
  </w:num>
  <w:num w:numId="24">
    <w:abstractNumId w:val="16"/>
  </w:num>
  <w:num w:numId="25">
    <w:abstractNumId w:val="27"/>
  </w:num>
  <w:num w:numId="26">
    <w:abstractNumId w:val="5"/>
  </w:num>
  <w:num w:numId="27">
    <w:abstractNumId w:val="7"/>
  </w:num>
  <w:num w:numId="28">
    <w:abstractNumId w:val="24"/>
  </w:num>
  <w:num w:numId="29">
    <w:abstractNumId w:val="15"/>
  </w:num>
  <w:num w:numId="30">
    <w:abstractNumId w:val="8"/>
  </w:num>
  <w:num w:numId="31">
    <w:abstractNumId w:val="34"/>
  </w:num>
  <w:num w:numId="32">
    <w:abstractNumId w:val="32"/>
  </w:num>
  <w:num w:numId="33">
    <w:abstractNumId w:val="29"/>
  </w:num>
  <w:num w:numId="34">
    <w:abstractNumId w:val="18"/>
  </w:num>
  <w:num w:numId="35">
    <w:abstractNumId w:val="33"/>
  </w:num>
  <w:num w:numId="36">
    <w:abstractNumId w:val="26"/>
  </w:num>
  <w:num w:numId="37">
    <w:abstractNumId w:val="6"/>
  </w:num>
  <w:num w:numId="38">
    <w:abstractNumId w:val="3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467"/>
    <w:rsid w:val="00007575"/>
    <w:rsid w:val="000118C1"/>
    <w:rsid w:val="00011C14"/>
    <w:rsid w:val="00022E4A"/>
    <w:rsid w:val="00024866"/>
    <w:rsid w:val="00031A51"/>
    <w:rsid w:val="0003629C"/>
    <w:rsid w:val="00036FE7"/>
    <w:rsid w:val="00042E7D"/>
    <w:rsid w:val="0005014E"/>
    <w:rsid w:val="00051BC3"/>
    <w:rsid w:val="00052C71"/>
    <w:rsid w:val="00054E62"/>
    <w:rsid w:val="00057DBD"/>
    <w:rsid w:val="000614B3"/>
    <w:rsid w:val="0006562C"/>
    <w:rsid w:val="000660F3"/>
    <w:rsid w:val="000749BF"/>
    <w:rsid w:val="0008094E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3B4B"/>
    <w:rsid w:val="000D40AB"/>
    <w:rsid w:val="000E681E"/>
    <w:rsid w:val="000F067D"/>
    <w:rsid w:val="000F119F"/>
    <w:rsid w:val="000F34D6"/>
    <w:rsid w:val="001109AC"/>
    <w:rsid w:val="00112785"/>
    <w:rsid w:val="0011415B"/>
    <w:rsid w:val="001166B1"/>
    <w:rsid w:val="001209DE"/>
    <w:rsid w:val="0012136E"/>
    <w:rsid w:val="00126237"/>
    <w:rsid w:val="001302CE"/>
    <w:rsid w:val="0013630B"/>
    <w:rsid w:val="001373AB"/>
    <w:rsid w:val="00145D43"/>
    <w:rsid w:val="001467D7"/>
    <w:rsid w:val="00146DCF"/>
    <w:rsid w:val="00150799"/>
    <w:rsid w:val="001548CD"/>
    <w:rsid w:val="00164CFC"/>
    <w:rsid w:val="00173835"/>
    <w:rsid w:val="001748D6"/>
    <w:rsid w:val="0017626D"/>
    <w:rsid w:val="001901A2"/>
    <w:rsid w:val="00192C46"/>
    <w:rsid w:val="00193020"/>
    <w:rsid w:val="0019670B"/>
    <w:rsid w:val="001A08B3"/>
    <w:rsid w:val="001A0D31"/>
    <w:rsid w:val="001A3A40"/>
    <w:rsid w:val="001A6DD0"/>
    <w:rsid w:val="001A709A"/>
    <w:rsid w:val="001A7B60"/>
    <w:rsid w:val="001B2896"/>
    <w:rsid w:val="001B455F"/>
    <w:rsid w:val="001B52F0"/>
    <w:rsid w:val="001B7A65"/>
    <w:rsid w:val="001C5C2A"/>
    <w:rsid w:val="001D22EC"/>
    <w:rsid w:val="001E3D37"/>
    <w:rsid w:val="001E41F3"/>
    <w:rsid w:val="001E4CF4"/>
    <w:rsid w:val="001F1817"/>
    <w:rsid w:val="001F406A"/>
    <w:rsid w:val="001F63C4"/>
    <w:rsid w:val="002040A1"/>
    <w:rsid w:val="00212AF9"/>
    <w:rsid w:val="00220349"/>
    <w:rsid w:val="00221C5A"/>
    <w:rsid w:val="00232611"/>
    <w:rsid w:val="00233AFC"/>
    <w:rsid w:val="00241A66"/>
    <w:rsid w:val="00245CA4"/>
    <w:rsid w:val="00256480"/>
    <w:rsid w:val="002564C6"/>
    <w:rsid w:val="0026004D"/>
    <w:rsid w:val="00263668"/>
    <w:rsid w:val="002640DD"/>
    <w:rsid w:val="00275D12"/>
    <w:rsid w:val="00280375"/>
    <w:rsid w:val="00281C8E"/>
    <w:rsid w:val="00284FEB"/>
    <w:rsid w:val="002860C4"/>
    <w:rsid w:val="002901A3"/>
    <w:rsid w:val="002940D0"/>
    <w:rsid w:val="00295990"/>
    <w:rsid w:val="002A29B2"/>
    <w:rsid w:val="002A4DCB"/>
    <w:rsid w:val="002B14D3"/>
    <w:rsid w:val="002B5741"/>
    <w:rsid w:val="002C7E01"/>
    <w:rsid w:val="002D16DD"/>
    <w:rsid w:val="002E008A"/>
    <w:rsid w:val="002E2700"/>
    <w:rsid w:val="002F45F1"/>
    <w:rsid w:val="002F53B6"/>
    <w:rsid w:val="002F5A43"/>
    <w:rsid w:val="002F7D40"/>
    <w:rsid w:val="00305409"/>
    <w:rsid w:val="00310217"/>
    <w:rsid w:val="0031061D"/>
    <w:rsid w:val="00312DE9"/>
    <w:rsid w:val="003216F1"/>
    <w:rsid w:val="00322D46"/>
    <w:rsid w:val="003328F3"/>
    <w:rsid w:val="0033294A"/>
    <w:rsid w:val="00341F6F"/>
    <w:rsid w:val="00342D98"/>
    <w:rsid w:val="00343CD7"/>
    <w:rsid w:val="00345383"/>
    <w:rsid w:val="00346D77"/>
    <w:rsid w:val="00347AE2"/>
    <w:rsid w:val="003541FD"/>
    <w:rsid w:val="003556DC"/>
    <w:rsid w:val="003609EF"/>
    <w:rsid w:val="003614D1"/>
    <w:rsid w:val="0036231A"/>
    <w:rsid w:val="00374DD4"/>
    <w:rsid w:val="00375BB0"/>
    <w:rsid w:val="003764EC"/>
    <w:rsid w:val="00376E8C"/>
    <w:rsid w:val="003806A7"/>
    <w:rsid w:val="00383C3D"/>
    <w:rsid w:val="003858C9"/>
    <w:rsid w:val="00387792"/>
    <w:rsid w:val="00387CFD"/>
    <w:rsid w:val="003904E3"/>
    <w:rsid w:val="003926A3"/>
    <w:rsid w:val="00392F3F"/>
    <w:rsid w:val="00393BCA"/>
    <w:rsid w:val="00394D9E"/>
    <w:rsid w:val="003C2766"/>
    <w:rsid w:val="003D1466"/>
    <w:rsid w:val="003E1A36"/>
    <w:rsid w:val="003E51C2"/>
    <w:rsid w:val="003E74A0"/>
    <w:rsid w:val="003F3287"/>
    <w:rsid w:val="00410371"/>
    <w:rsid w:val="00411482"/>
    <w:rsid w:val="00412379"/>
    <w:rsid w:val="004129A3"/>
    <w:rsid w:val="0041471B"/>
    <w:rsid w:val="004153A1"/>
    <w:rsid w:val="00415491"/>
    <w:rsid w:val="00416FA7"/>
    <w:rsid w:val="004242F1"/>
    <w:rsid w:val="0043163D"/>
    <w:rsid w:val="00433730"/>
    <w:rsid w:val="00435B12"/>
    <w:rsid w:val="00440D0A"/>
    <w:rsid w:val="00446488"/>
    <w:rsid w:val="00457718"/>
    <w:rsid w:val="00461008"/>
    <w:rsid w:val="00461F12"/>
    <w:rsid w:val="004635E5"/>
    <w:rsid w:val="004717EA"/>
    <w:rsid w:val="004745E7"/>
    <w:rsid w:val="00482B43"/>
    <w:rsid w:val="00495060"/>
    <w:rsid w:val="004976F0"/>
    <w:rsid w:val="004A2AED"/>
    <w:rsid w:val="004A794F"/>
    <w:rsid w:val="004B01A5"/>
    <w:rsid w:val="004B0912"/>
    <w:rsid w:val="004B2C2D"/>
    <w:rsid w:val="004B526E"/>
    <w:rsid w:val="004B75B7"/>
    <w:rsid w:val="004C11EA"/>
    <w:rsid w:val="004D455F"/>
    <w:rsid w:val="004D5164"/>
    <w:rsid w:val="004D6FA2"/>
    <w:rsid w:val="004F0155"/>
    <w:rsid w:val="004F661B"/>
    <w:rsid w:val="005045C7"/>
    <w:rsid w:val="0050517D"/>
    <w:rsid w:val="005105E0"/>
    <w:rsid w:val="0051196A"/>
    <w:rsid w:val="005135A1"/>
    <w:rsid w:val="0051580D"/>
    <w:rsid w:val="005279F5"/>
    <w:rsid w:val="00532891"/>
    <w:rsid w:val="0053550D"/>
    <w:rsid w:val="00547111"/>
    <w:rsid w:val="00550D59"/>
    <w:rsid w:val="00552878"/>
    <w:rsid w:val="00554E43"/>
    <w:rsid w:val="005613E0"/>
    <w:rsid w:val="00564EDF"/>
    <w:rsid w:val="0056673A"/>
    <w:rsid w:val="00566F6F"/>
    <w:rsid w:val="0058240F"/>
    <w:rsid w:val="00587F6A"/>
    <w:rsid w:val="005912FE"/>
    <w:rsid w:val="00592D74"/>
    <w:rsid w:val="00596753"/>
    <w:rsid w:val="005A1885"/>
    <w:rsid w:val="005A6679"/>
    <w:rsid w:val="005B4127"/>
    <w:rsid w:val="005B7AC3"/>
    <w:rsid w:val="005C7ADD"/>
    <w:rsid w:val="005D07BE"/>
    <w:rsid w:val="005D27CA"/>
    <w:rsid w:val="005D2B14"/>
    <w:rsid w:val="005D46AF"/>
    <w:rsid w:val="005D6478"/>
    <w:rsid w:val="005E18C6"/>
    <w:rsid w:val="005E1F0C"/>
    <w:rsid w:val="005E2C44"/>
    <w:rsid w:val="005E3C50"/>
    <w:rsid w:val="005E42FB"/>
    <w:rsid w:val="005F1205"/>
    <w:rsid w:val="005F12D6"/>
    <w:rsid w:val="005F2216"/>
    <w:rsid w:val="005F3350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12CF"/>
    <w:rsid w:val="006257ED"/>
    <w:rsid w:val="00625935"/>
    <w:rsid w:val="006316B2"/>
    <w:rsid w:val="00632431"/>
    <w:rsid w:val="00642CCB"/>
    <w:rsid w:val="00643A7D"/>
    <w:rsid w:val="00644586"/>
    <w:rsid w:val="00647FBD"/>
    <w:rsid w:val="00652A36"/>
    <w:rsid w:val="0065364E"/>
    <w:rsid w:val="006537B5"/>
    <w:rsid w:val="00661E2C"/>
    <w:rsid w:val="00667016"/>
    <w:rsid w:val="0068444E"/>
    <w:rsid w:val="00691021"/>
    <w:rsid w:val="0069290E"/>
    <w:rsid w:val="00693E69"/>
    <w:rsid w:val="00695808"/>
    <w:rsid w:val="00696432"/>
    <w:rsid w:val="006A5853"/>
    <w:rsid w:val="006A6982"/>
    <w:rsid w:val="006A737E"/>
    <w:rsid w:val="006A76D6"/>
    <w:rsid w:val="006B2A14"/>
    <w:rsid w:val="006B46FB"/>
    <w:rsid w:val="006B7B2F"/>
    <w:rsid w:val="006C061B"/>
    <w:rsid w:val="006D0191"/>
    <w:rsid w:val="006D1B9A"/>
    <w:rsid w:val="006E21FB"/>
    <w:rsid w:val="006E4465"/>
    <w:rsid w:val="006E5627"/>
    <w:rsid w:val="006E7773"/>
    <w:rsid w:val="006F6B99"/>
    <w:rsid w:val="006F71C9"/>
    <w:rsid w:val="006F7952"/>
    <w:rsid w:val="006F7B09"/>
    <w:rsid w:val="0070259B"/>
    <w:rsid w:val="00704829"/>
    <w:rsid w:val="00705157"/>
    <w:rsid w:val="007101FB"/>
    <w:rsid w:val="0071316A"/>
    <w:rsid w:val="00722896"/>
    <w:rsid w:val="00724EF9"/>
    <w:rsid w:val="0072522A"/>
    <w:rsid w:val="0073208D"/>
    <w:rsid w:val="0073742E"/>
    <w:rsid w:val="007374F7"/>
    <w:rsid w:val="0073773F"/>
    <w:rsid w:val="0074257A"/>
    <w:rsid w:val="00755C92"/>
    <w:rsid w:val="00762213"/>
    <w:rsid w:val="00762AEB"/>
    <w:rsid w:val="00763BA2"/>
    <w:rsid w:val="007656FE"/>
    <w:rsid w:val="007658A5"/>
    <w:rsid w:val="007668C7"/>
    <w:rsid w:val="00792342"/>
    <w:rsid w:val="007955CC"/>
    <w:rsid w:val="007977A8"/>
    <w:rsid w:val="007A4458"/>
    <w:rsid w:val="007A73E5"/>
    <w:rsid w:val="007B512A"/>
    <w:rsid w:val="007B6B53"/>
    <w:rsid w:val="007C13F4"/>
    <w:rsid w:val="007C2097"/>
    <w:rsid w:val="007C28A7"/>
    <w:rsid w:val="007C5EA0"/>
    <w:rsid w:val="007D6A07"/>
    <w:rsid w:val="007D6DB1"/>
    <w:rsid w:val="007D7566"/>
    <w:rsid w:val="007E07EF"/>
    <w:rsid w:val="007E0E30"/>
    <w:rsid w:val="007F0389"/>
    <w:rsid w:val="007F3701"/>
    <w:rsid w:val="007F61C1"/>
    <w:rsid w:val="007F648F"/>
    <w:rsid w:val="007F7259"/>
    <w:rsid w:val="00800A71"/>
    <w:rsid w:val="00801CF0"/>
    <w:rsid w:val="008040A8"/>
    <w:rsid w:val="00807B85"/>
    <w:rsid w:val="00824C2C"/>
    <w:rsid w:val="00825391"/>
    <w:rsid w:val="008279FA"/>
    <w:rsid w:val="008322F4"/>
    <w:rsid w:val="00837183"/>
    <w:rsid w:val="00844AAA"/>
    <w:rsid w:val="00853ED1"/>
    <w:rsid w:val="0085441A"/>
    <w:rsid w:val="008626E7"/>
    <w:rsid w:val="008667AF"/>
    <w:rsid w:val="00870EE7"/>
    <w:rsid w:val="0087510D"/>
    <w:rsid w:val="00880F55"/>
    <w:rsid w:val="00883A39"/>
    <w:rsid w:val="008863B9"/>
    <w:rsid w:val="0089088C"/>
    <w:rsid w:val="00896D84"/>
    <w:rsid w:val="008A45A6"/>
    <w:rsid w:val="008A5430"/>
    <w:rsid w:val="008B2743"/>
    <w:rsid w:val="008B6EA0"/>
    <w:rsid w:val="008C262C"/>
    <w:rsid w:val="008C667D"/>
    <w:rsid w:val="008C6934"/>
    <w:rsid w:val="008D4141"/>
    <w:rsid w:val="008E4D4B"/>
    <w:rsid w:val="008E6B1F"/>
    <w:rsid w:val="008F686C"/>
    <w:rsid w:val="00901400"/>
    <w:rsid w:val="00901BB0"/>
    <w:rsid w:val="00902A92"/>
    <w:rsid w:val="00904EBA"/>
    <w:rsid w:val="0090522F"/>
    <w:rsid w:val="009070B7"/>
    <w:rsid w:val="00907B05"/>
    <w:rsid w:val="009122D5"/>
    <w:rsid w:val="0091261A"/>
    <w:rsid w:val="00913E0B"/>
    <w:rsid w:val="009148DE"/>
    <w:rsid w:val="00916386"/>
    <w:rsid w:val="00916DEC"/>
    <w:rsid w:val="0092006F"/>
    <w:rsid w:val="0093355C"/>
    <w:rsid w:val="00937A61"/>
    <w:rsid w:val="009417A4"/>
    <w:rsid w:val="009418D9"/>
    <w:rsid w:val="00941E30"/>
    <w:rsid w:val="00943B79"/>
    <w:rsid w:val="00943B96"/>
    <w:rsid w:val="00943C04"/>
    <w:rsid w:val="00946424"/>
    <w:rsid w:val="009478EE"/>
    <w:rsid w:val="0095139C"/>
    <w:rsid w:val="00954C1A"/>
    <w:rsid w:val="00955E74"/>
    <w:rsid w:val="00956250"/>
    <w:rsid w:val="00956A50"/>
    <w:rsid w:val="00957B2F"/>
    <w:rsid w:val="00960389"/>
    <w:rsid w:val="0096262E"/>
    <w:rsid w:val="00963063"/>
    <w:rsid w:val="00973015"/>
    <w:rsid w:val="009777D9"/>
    <w:rsid w:val="00985613"/>
    <w:rsid w:val="00986821"/>
    <w:rsid w:val="00991B88"/>
    <w:rsid w:val="0099572C"/>
    <w:rsid w:val="009A07BF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D476E"/>
    <w:rsid w:val="009D7147"/>
    <w:rsid w:val="009E24DE"/>
    <w:rsid w:val="009E3297"/>
    <w:rsid w:val="009F734F"/>
    <w:rsid w:val="009F7D81"/>
    <w:rsid w:val="00A00487"/>
    <w:rsid w:val="00A02A1A"/>
    <w:rsid w:val="00A04D2F"/>
    <w:rsid w:val="00A0746C"/>
    <w:rsid w:val="00A22308"/>
    <w:rsid w:val="00A230E4"/>
    <w:rsid w:val="00A246B6"/>
    <w:rsid w:val="00A31D14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31DD"/>
    <w:rsid w:val="00A73740"/>
    <w:rsid w:val="00A7410A"/>
    <w:rsid w:val="00A748DA"/>
    <w:rsid w:val="00A7583C"/>
    <w:rsid w:val="00A7671C"/>
    <w:rsid w:val="00A81EA3"/>
    <w:rsid w:val="00A84550"/>
    <w:rsid w:val="00A90724"/>
    <w:rsid w:val="00A916D2"/>
    <w:rsid w:val="00A9515D"/>
    <w:rsid w:val="00A97562"/>
    <w:rsid w:val="00AA0376"/>
    <w:rsid w:val="00AA058E"/>
    <w:rsid w:val="00AA2CBC"/>
    <w:rsid w:val="00AA313A"/>
    <w:rsid w:val="00AA49EB"/>
    <w:rsid w:val="00AB0D3A"/>
    <w:rsid w:val="00AB4631"/>
    <w:rsid w:val="00AB6981"/>
    <w:rsid w:val="00AC5820"/>
    <w:rsid w:val="00AD1CD8"/>
    <w:rsid w:val="00AD4ADA"/>
    <w:rsid w:val="00AD7555"/>
    <w:rsid w:val="00B05D84"/>
    <w:rsid w:val="00B10E9C"/>
    <w:rsid w:val="00B111F9"/>
    <w:rsid w:val="00B14250"/>
    <w:rsid w:val="00B17EC1"/>
    <w:rsid w:val="00B258BB"/>
    <w:rsid w:val="00B3074E"/>
    <w:rsid w:val="00B30D15"/>
    <w:rsid w:val="00B421C5"/>
    <w:rsid w:val="00B47B02"/>
    <w:rsid w:val="00B51BA6"/>
    <w:rsid w:val="00B52828"/>
    <w:rsid w:val="00B5725C"/>
    <w:rsid w:val="00B67B97"/>
    <w:rsid w:val="00B7159F"/>
    <w:rsid w:val="00B7315D"/>
    <w:rsid w:val="00B75E77"/>
    <w:rsid w:val="00B76E16"/>
    <w:rsid w:val="00B84F41"/>
    <w:rsid w:val="00B854FF"/>
    <w:rsid w:val="00B918AC"/>
    <w:rsid w:val="00B91C30"/>
    <w:rsid w:val="00B9335B"/>
    <w:rsid w:val="00B968C8"/>
    <w:rsid w:val="00BA048E"/>
    <w:rsid w:val="00BA2CD7"/>
    <w:rsid w:val="00BA3EC5"/>
    <w:rsid w:val="00BA51D9"/>
    <w:rsid w:val="00BB0539"/>
    <w:rsid w:val="00BB1BF6"/>
    <w:rsid w:val="00BB5645"/>
    <w:rsid w:val="00BB5DFC"/>
    <w:rsid w:val="00BC40B1"/>
    <w:rsid w:val="00BC678C"/>
    <w:rsid w:val="00BC79E3"/>
    <w:rsid w:val="00BD279D"/>
    <w:rsid w:val="00BD5479"/>
    <w:rsid w:val="00BD6BB8"/>
    <w:rsid w:val="00BE47A2"/>
    <w:rsid w:val="00BE4DD2"/>
    <w:rsid w:val="00BF1721"/>
    <w:rsid w:val="00BF53F2"/>
    <w:rsid w:val="00BF597A"/>
    <w:rsid w:val="00BF60DF"/>
    <w:rsid w:val="00C01A4C"/>
    <w:rsid w:val="00C07A7D"/>
    <w:rsid w:val="00C1082F"/>
    <w:rsid w:val="00C10D23"/>
    <w:rsid w:val="00C15555"/>
    <w:rsid w:val="00C2152F"/>
    <w:rsid w:val="00C23C46"/>
    <w:rsid w:val="00C259BF"/>
    <w:rsid w:val="00C30A15"/>
    <w:rsid w:val="00C34763"/>
    <w:rsid w:val="00C4494A"/>
    <w:rsid w:val="00C44E0B"/>
    <w:rsid w:val="00C47F3E"/>
    <w:rsid w:val="00C51E37"/>
    <w:rsid w:val="00C5286D"/>
    <w:rsid w:val="00C53AC6"/>
    <w:rsid w:val="00C56A9B"/>
    <w:rsid w:val="00C60C31"/>
    <w:rsid w:val="00C628B1"/>
    <w:rsid w:val="00C6535C"/>
    <w:rsid w:val="00C657A8"/>
    <w:rsid w:val="00C66BA2"/>
    <w:rsid w:val="00C72ED8"/>
    <w:rsid w:val="00C74D7B"/>
    <w:rsid w:val="00C77298"/>
    <w:rsid w:val="00C83A8A"/>
    <w:rsid w:val="00C852CF"/>
    <w:rsid w:val="00C856F4"/>
    <w:rsid w:val="00C87A12"/>
    <w:rsid w:val="00C93BE8"/>
    <w:rsid w:val="00C95985"/>
    <w:rsid w:val="00C9778B"/>
    <w:rsid w:val="00C979AE"/>
    <w:rsid w:val="00CA3559"/>
    <w:rsid w:val="00CB01D6"/>
    <w:rsid w:val="00CB12BC"/>
    <w:rsid w:val="00CB151D"/>
    <w:rsid w:val="00CB7C7A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CF785E"/>
    <w:rsid w:val="00D00537"/>
    <w:rsid w:val="00D03582"/>
    <w:rsid w:val="00D03F9A"/>
    <w:rsid w:val="00D05437"/>
    <w:rsid w:val="00D06D51"/>
    <w:rsid w:val="00D1100C"/>
    <w:rsid w:val="00D17487"/>
    <w:rsid w:val="00D235D8"/>
    <w:rsid w:val="00D24991"/>
    <w:rsid w:val="00D25A5F"/>
    <w:rsid w:val="00D32B66"/>
    <w:rsid w:val="00D34E67"/>
    <w:rsid w:val="00D4618B"/>
    <w:rsid w:val="00D50255"/>
    <w:rsid w:val="00D525A2"/>
    <w:rsid w:val="00D52BD7"/>
    <w:rsid w:val="00D57583"/>
    <w:rsid w:val="00D63444"/>
    <w:rsid w:val="00D66520"/>
    <w:rsid w:val="00D720E3"/>
    <w:rsid w:val="00D7237E"/>
    <w:rsid w:val="00D7387B"/>
    <w:rsid w:val="00D757B0"/>
    <w:rsid w:val="00D80B6A"/>
    <w:rsid w:val="00D86DC8"/>
    <w:rsid w:val="00DA0030"/>
    <w:rsid w:val="00DA0394"/>
    <w:rsid w:val="00DA356D"/>
    <w:rsid w:val="00DA6AAB"/>
    <w:rsid w:val="00DB3570"/>
    <w:rsid w:val="00DC0D26"/>
    <w:rsid w:val="00DC5C04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08AD"/>
    <w:rsid w:val="00E13F3D"/>
    <w:rsid w:val="00E14D7D"/>
    <w:rsid w:val="00E1748E"/>
    <w:rsid w:val="00E20322"/>
    <w:rsid w:val="00E2067E"/>
    <w:rsid w:val="00E22222"/>
    <w:rsid w:val="00E32E48"/>
    <w:rsid w:val="00E34898"/>
    <w:rsid w:val="00E37029"/>
    <w:rsid w:val="00E407D2"/>
    <w:rsid w:val="00E541FB"/>
    <w:rsid w:val="00E54C66"/>
    <w:rsid w:val="00E716C1"/>
    <w:rsid w:val="00E717C5"/>
    <w:rsid w:val="00E71E49"/>
    <w:rsid w:val="00E72DEB"/>
    <w:rsid w:val="00E777D7"/>
    <w:rsid w:val="00E77B87"/>
    <w:rsid w:val="00E814FE"/>
    <w:rsid w:val="00E83DFE"/>
    <w:rsid w:val="00E8592C"/>
    <w:rsid w:val="00E8742B"/>
    <w:rsid w:val="00E877C8"/>
    <w:rsid w:val="00E9504A"/>
    <w:rsid w:val="00E972AB"/>
    <w:rsid w:val="00EA442A"/>
    <w:rsid w:val="00EA6BD9"/>
    <w:rsid w:val="00EA7D1D"/>
    <w:rsid w:val="00EA7E97"/>
    <w:rsid w:val="00EB09B7"/>
    <w:rsid w:val="00EB0DD2"/>
    <w:rsid w:val="00EB40F5"/>
    <w:rsid w:val="00EB5C86"/>
    <w:rsid w:val="00EC13C0"/>
    <w:rsid w:val="00EC24A6"/>
    <w:rsid w:val="00EC34D8"/>
    <w:rsid w:val="00EC51B2"/>
    <w:rsid w:val="00ED1341"/>
    <w:rsid w:val="00ED788A"/>
    <w:rsid w:val="00EE16C4"/>
    <w:rsid w:val="00EE7D7C"/>
    <w:rsid w:val="00EF2028"/>
    <w:rsid w:val="00F0037F"/>
    <w:rsid w:val="00F0098D"/>
    <w:rsid w:val="00F03645"/>
    <w:rsid w:val="00F11469"/>
    <w:rsid w:val="00F173A4"/>
    <w:rsid w:val="00F25290"/>
    <w:rsid w:val="00F25D98"/>
    <w:rsid w:val="00F27CFC"/>
    <w:rsid w:val="00F300FB"/>
    <w:rsid w:val="00F44707"/>
    <w:rsid w:val="00F510C9"/>
    <w:rsid w:val="00F571D6"/>
    <w:rsid w:val="00F637A3"/>
    <w:rsid w:val="00F65E51"/>
    <w:rsid w:val="00F73479"/>
    <w:rsid w:val="00F75DFD"/>
    <w:rsid w:val="00F76F15"/>
    <w:rsid w:val="00F770AB"/>
    <w:rsid w:val="00F83E9A"/>
    <w:rsid w:val="00F95DCB"/>
    <w:rsid w:val="00F96833"/>
    <w:rsid w:val="00FA1F4E"/>
    <w:rsid w:val="00FA2C28"/>
    <w:rsid w:val="00FA2F4F"/>
    <w:rsid w:val="00FA485A"/>
    <w:rsid w:val="00FB4454"/>
    <w:rsid w:val="00FB598F"/>
    <w:rsid w:val="00FB6386"/>
    <w:rsid w:val="00FC3E53"/>
    <w:rsid w:val="00FC60A7"/>
    <w:rsid w:val="00FC75B0"/>
    <w:rsid w:val="00FD22E5"/>
    <w:rsid w:val="00FD3F6B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86C6467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748DB-7DDA-419E-884B-B5F10790A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641</Words>
  <Characters>7498</Characters>
  <Application>Microsoft Office Word</Application>
  <DocSecurity>0</DocSecurity>
  <Lines>62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2021-07-14T12:48:00Z</dcterms:created>
  <dcterms:modified xsi:type="dcterms:W3CDTF">2021-07-14T12:49:00Z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