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89C334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B728A" w:rsidRPr="002B728A">
        <w:rPr>
          <w:b/>
          <w:i/>
          <w:noProof/>
          <w:sz w:val="28"/>
        </w:rPr>
        <w:t>R5s210722</w:t>
      </w:r>
    </w:p>
    <w:p w14:paraId="5D6FC58C" w14:textId="307A0302" w:rsidR="001A09A3" w:rsidRDefault="007D2FF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8AC09A" w:rsidR="001E41F3" w:rsidRPr="00410371" w:rsidRDefault="002B728A" w:rsidP="00547111">
            <w:pPr>
              <w:pStyle w:val="CRCoverPage"/>
              <w:spacing w:after="0"/>
              <w:rPr>
                <w:noProof/>
              </w:rPr>
            </w:pPr>
            <w:r w:rsidRPr="002B728A">
              <w:rPr>
                <w:b/>
                <w:noProof/>
                <w:sz w:val="28"/>
              </w:rPr>
              <w:t>1794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2F3413" w:rsidR="001E41F3" w:rsidRDefault="002B728A" w:rsidP="00715499">
            <w:pPr>
              <w:pStyle w:val="CRCoverPage"/>
              <w:spacing w:after="0"/>
            </w:pPr>
            <w:r w:rsidRPr="002B728A">
              <w:t xml:space="preserve">Correction for NR5GC </w:t>
            </w:r>
            <w:proofErr w:type="spellStart"/>
            <w:r w:rsidRPr="002B728A">
              <w:t>mulitlayer</w:t>
            </w:r>
            <w:proofErr w:type="spellEnd"/>
            <w:r w:rsidRPr="002B728A">
              <w:t xml:space="preserve"> test case 11.1.4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30D624D" w:rsidR="00484797" w:rsidRDefault="002B728A" w:rsidP="00E07FE4">
            <w:pPr>
              <w:pStyle w:val="CRCoverPage"/>
              <w:spacing w:after="0" w:line="259" w:lineRule="auto"/>
              <w:rPr>
                <w:noProof/>
              </w:rPr>
            </w:pPr>
            <w:r w:rsidRPr="00154937">
              <w:rPr>
                <w:lang w:val="en-SG" w:eastAsia="en-GB"/>
              </w:rPr>
              <w:t>C</w:t>
            </w:r>
            <w:r w:rsidRPr="00154937">
              <w:rPr>
                <w:rFonts w:hint="eastAsia"/>
                <w:lang w:val="en-SG" w:eastAsia="en-GB"/>
              </w:rPr>
              <w:t>hange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1.2</w:t>
            </w:r>
            <w:r>
              <w:rPr>
                <w:lang w:val="en-SG" w:eastAsia="en-GB"/>
              </w:rPr>
              <w:t xml:space="preserve"> and 2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in</w:t>
            </w:r>
            <w:r w:rsidRPr="00154937">
              <w:rPr>
                <w:lang w:val="en-SG" w:eastAsia="en-GB"/>
              </w:rPr>
              <w:t xml:space="preserve"> R5s210478</w:t>
            </w:r>
            <w:r>
              <w:rPr>
                <w:lang w:val="en-SG" w:eastAsia="en-GB"/>
              </w:rPr>
              <w:t xml:space="preserve"> was</w:t>
            </w:r>
            <w:r w:rsidRPr="00154937">
              <w:rPr>
                <w:lang w:val="en-SG" w:eastAsia="en-GB"/>
              </w:rPr>
              <w:t xml:space="preserve"> accepted but not implemented</w:t>
            </w:r>
            <w:r>
              <w:rPr>
                <w:lang w:val="en-SG" w:eastAsia="en-GB"/>
              </w:rPr>
              <w:t xml:space="preserve"> in 21wk24 TTCN</w:t>
            </w:r>
            <w:r w:rsidR="000777E5">
              <w:rPr>
                <w:lang w:val="en-SG" w:eastAsia="en-GB"/>
              </w:rPr>
              <w:t xml:space="preserve">. Without such change, </w:t>
            </w:r>
            <w:r w:rsidR="00936EA9">
              <w:rPr>
                <w:lang w:val="en-SG" w:eastAsia="en-GB"/>
              </w:rPr>
              <w:t xml:space="preserve">the SI change may not take </w:t>
            </w:r>
            <w:r w:rsidR="00936EA9" w:rsidRPr="00936EA9">
              <w:rPr>
                <w:lang w:val="en-SG" w:eastAsia="en-GB"/>
              </w:rPr>
              <w:t>effect</w:t>
            </w:r>
            <w:r w:rsidR="00936EA9">
              <w:rPr>
                <w:lang w:val="en-SG" w:eastAsia="en-GB"/>
              </w:rPr>
              <w:t xml:space="preserve"> in time before step 2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916930" w:rsidR="00E77D77" w:rsidRPr="005C657A" w:rsidRDefault="002B728A" w:rsidP="0050306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 w:eastAsia="en-GB"/>
              </w:rPr>
              <w:t xml:space="preserve">Implemented </w:t>
            </w:r>
            <w:r w:rsidRPr="00154937">
              <w:rPr>
                <w:lang w:val="en-SG" w:eastAsia="en-GB"/>
              </w:rPr>
              <w:t>C</w:t>
            </w:r>
            <w:r w:rsidRPr="00154937">
              <w:rPr>
                <w:rFonts w:hint="eastAsia"/>
                <w:lang w:val="en-SG" w:eastAsia="en-GB"/>
              </w:rPr>
              <w:t>hange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1.2</w:t>
            </w:r>
            <w:r>
              <w:rPr>
                <w:lang w:val="en-SG" w:eastAsia="en-GB"/>
              </w:rPr>
              <w:t xml:space="preserve"> and 2</w:t>
            </w:r>
            <w:r w:rsidRPr="00154937">
              <w:rPr>
                <w:lang w:val="en-SG" w:eastAsia="en-GB"/>
              </w:rPr>
              <w:t xml:space="preserve"> </w:t>
            </w:r>
            <w:r w:rsidRPr="00154937">
              <w:rPr>
                <w:rFonts w:hint="eastAsia"/>
                <w:lang w:val="en-SG" w:eastAsia="en-GB"/>
              </w:rPr>
              <w:t>in</w:t>
            </w:r>
            <w:r w:rsidRPr="00154937">
              <w:rPr>
                <w:lang w:val="en-SG" w:eastAsia="en-GB"/>
              </w:rPr>
              <w:t xml:space="preserve"> R5s210478</w:t>
            </w:r>
            <w:r>
              <w:rPr>
                <w:lang w:val="en-SG" w:eastAsia="en-GB"/>
              </w:rPr>
              <w:t>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311189" w:rsidR="00D44D27" w:rsidRDefault="002B728A" w:rsidP="000E001A">
            <w:pPr>
              <w:pStyle w:val="CRCoverPage"/>
              <w:spacing w:after="0"/>
              <w:rPr>
                <w:noProof/>
              </w:rPr>
            </w:pPr>
            <w:r w:rsidRPr="002B728A">
              <w:t>11.1.4</w:t>
            </w:r>
            <w:r w:rsidR="005C693D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28A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FC8E1F7" w:rsidR="002B728A" w:rsidRDefault="002B728A" w:rsidP="002B728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917939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DA5BB5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38.523-1 </w:t>
            </w:r>
            <w:r w:rsidR="00CA5122">
              <w:rPr>
                <w:noProof/>
              </w:rPr>
              <w:t>CR xxxx</w:t>
            </w:r>
          </w:p>
        </w:tc>
      </w:tr>
      <w:tr w:rsidR="002B728A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B728A" w:rsidRDefault="002B728A" w:rsidP="002B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B728A" w:rsidRDefault="002B728A" w:rsidP="002B7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28A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B728A" w:rsidRDefault="002B728A" w:rsidP="002B7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B728A" w:rsidRDefault="002B728A" w:rsidP="002B728A">
            <w:pPr>
              <w:pStyle w:val="CRCoverPage"/>
              <w:spacing w:after="0"/>
              <w:rPr>
                <w:noProof/>
              </w:rPr>
            </w:pPr>
          </w:p>
        </w:tc>
      </w:tr>
      <w:tr w:rsidR="002B728A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B728A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B728A" w:rsidRDefault="002B728A" w:rsidP="002B7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28A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B728A" w:rsidRPr="008863B9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B728A" w:rsidRPr="008863B9" w:rsidRDefault="002B728A" w:rsidP="002B7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28A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B728A" w:rsidRDefault="002B728A" w:rsidP="002B7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B728A" w:rsidRDefault="002B728A" w:rsidP="002B7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3970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407BAB4" w14:textId="4944D5A8" w:rsidR="00FD1390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390" w:rsidRPr="00672C4E">
        <w:rPr>
          <w:rFonts w:cs="Arial"/>
          <w:iCs/>
        </w:rPr>
        <w:t>Table of Contents</w:t>
      </w:r>
      <w:r w:rsidR="00FD1390">
        <w:tab/>
      </w:r>
      <w:r w:rsidR="00FD1390">
        <w:fldChar w:fldCharType="begin"/>
      </w:r>
      <w:r w:rsidR="00FD1390">
        <w:instrText xml:space="preserve"> PAGEREF _Toc76397098 \h </w:instrText>
      </w:r>
      <w:r w:rsidR="00FD1390">
        <w:fldChar w:fldCharType="separate"/>
      </w:r>
      <w:r w:rsidR="00FD1390">
        <w:t>2</w:t>
      </w:r>
      <w:r w:rsidR="00FD1390">
        <w:fldChar w:fldCharType="end"/>
      </w:r>
    </w:p>
    <w:p w14:paraId="279264B5" w14:textId="4A07395D" w:rsidR="00FD1390" w:rsidRDefault="00FD13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2C4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2C4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_Toc76397099 \h </w:instrText>
      </w:r>
      <w:r>
        <w:fldChar w:fldCharType="separate"/>
      </w:r>
      <w:r>
        <w:t>3</w:t>
      </w:r>
      <w:r>
        <w:fldChar w:fldCharType="end"/>
      </w:r>
    </w:p>
    <w:p w14:paraId="362E3B03" w14:textId="6F7AF479" w:rsidR="00FD1390" w:rsidRDefault="00FD13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2C4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2C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_Toc76397100 \h </w:instrText>
      </w:r>
      <w:r>
        <w:fldChar w:fldCharType="separate"/>
      </w:r>
      <w:r>
        <w:t>3</w:t>
      </w:r>
      <w:r>
        <w:fldChar w:fldCharType="end"/>
      </w:r>
    </w:p>
    <w:p w14:paraId="269AB1F7" w14:textId="29B706CF" w:rsidR="00FD1390" w:rsidRDefault="00FD13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2C4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2C4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_Toc76397101 \h </w:instrText>
      </w:r>
      <w:r>
        <w:fldChar w:fldCharType="separate"/>
      </w:r>
      <w:r>
        <w:t>3</w:t>
      </w:r>
      <w:r>
        <w:fldChar w:fldCharType="end"/>
      </w:r>
    </w:p>
    <w:p w14:paraId="17AA1C56" w14:textId="713EA4FC" w:rsidR="00FD1390" w:rsidRDefault="00FD13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2C4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2C4E">
        <w:rPr>
          <w:b/>
          <w:lang w:val="pt-BR"/>
        </w:rPr>
        <w:t xml:space="preserve">Change </w:t>
      </w:r>
      <w:r w:rsidRPr="00672C4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_Toc76397102 \h </w:instrText>
      </w:r>
      <w:r>
        <w:fldChar w:fldCharType="separate"/>
      </w:r>
      <w:r>
        <w:t>4</w:t>
      </w:r>
      <w:r>
        <w:fldChar w:fldCharType="end"/>
      </w:r>
    </w:p>
    <w:p w14:paraId="2E4D4796" w14:textId="740DCD4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639709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6397100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60AD34F9" w14:textId="77777777" w:rsidR="002B728A" w:rsidRDefault="002B728A" w:rsidP="002B72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7639710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728A" w14:paraId="2C6A79C6" w14:textId="77777777" w:rsidTr="002F51A7">
        <w:trPr>
          <w:trHeight w:val="447"/>
        </w:trPr>
        <w:tc>
          <w:tcPr>
            <w:tcW w:w="1985" w:type="dxa"/>
          </w:tcPr>
          <w:p w14:paraId="6FD61C88" w14:textId="77777777" w:rsidR="002B728A" w:rsidRDefault="002B728A" w:rsidP="002F5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1172B7" w14:textId="77777777" w:rsidR="002B728A" w:rsidRDefault="002B728A" w:rsidP="002F51A7">
            <w:pPr>
              <w:spacing w:after="0"/>
            </w:pPr>
            <w:r w:rsidRPr="00154937">
              <w:t>f_TC_11_1_4_NR5GC_EUTRA</w:t>
            </w:r>
          </w:p>
        </w:tc>
      </w:tr>
      <w:tr w:rsidR="002B728A" w14:paraId="5894A996" w14:textId="77777777" w:rsidTr="002F51A7">
        <w:trPr>
          <w:trHeight w:val="452"/>
        </w:trPr>
        <w:tc>
          <w:tcPr>
            <w:tcW w:w="1985" w:type="dxa"/>
          </w:tcPr>
          <w:p w14:paraId="0BCE699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B666DC" w14:textId="77777777" w:rsidR="002B728A" w:rsidRPr="00154937" w:rsidRDefault="002B728A" w:rsidP="002F51A7">
            <w:pPr>
              <w:rPr>
                <w:rFonts w:ascii="Arial" w:hAnsi="Arial"/>
                <w:lang w:val="en-SG" w:eastAsia="en-GB"/>
              </w:rPr>
            </w:pPr>
            <w:r w:rsidRPr="00154937">
              <w:rPr>
                <w:rFonts w:ascii="Arial" w:hAnsi="Arial"/>
                <w:lang w:val="en-SG" w:eastAsia="en-GB"/>
              </w:rPr>
              <w:t>C</w:t>
            </w:r>
            <w:r w:rsidRPr="00154937">
              <w:rPr>
                <w:rFonts w:ascii="Arial" w:hAnsi="Arial" w:hint="eastAsia"/>
                <w:lang w:val="en-SG" w:eastAsia="en-GB"/>
              </w:rPr>
              <w:t>hange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1.2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in</w:t>
            </w:r>
            <w:r w:rsidRPr="00154937">
              <w:rPr>
                <w:rFonts w:ascii="Arial" w:hAnsi="Arial"/>
                <w:lang w:val="en-SG" w:eastAsia="en-GB"/>
              </w:rPr>
              <w:t xml:space="preserve"> R5s210478, accepted but not implemented</w:t>
            </w:r>
          </w:p>
        </w:tc>
      </w:tr>
      <w:tr w:rsidR="002B728A" w14:paraId="21186FD0" w14:textId="77777777" w:rsidTr="002F51A7">
        <w:trPr>
          <w:trHeight w:val="354"/>
        </w:trPr>
        <w:tc>
          <w:tcPr>
            <w:tcW w:w="1985" w:type="dxa"/>
          </w:tcPr>
          <w:p w14:paraId="5A3ACB03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C8B2508" w14:textId="77777777" w:rsidR="002B728A" w:rsidRDefault="002B728A" w:rsidP="002F51A7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 xml:space="preserve">Implement change 1.2 of </w:t>
            </w:r>
            <w:r w:rsidRPr="00154937">
              <w:rPr>
                <w:lang w:val="en-SG" w:eastAsia="en-GB"/>
              </w:rPr>
              <w:t>R5s210478</w:t>
            </w:r>
          </w:p>
        </w:tc>
      </w:tr>
      <w:tr w:rsidR="002B728A" w14:paraId="50DFA29E" w14:textId="77777777" w:rsidTr="002F51A7">
        <w:tc>
          <w:tcPr>
            <w:tcW w:w="1985" w:type="dxa"/>
          </w:tcPr>
          <w:p w14:paraId="4186321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3D5B2D" w14:textId="77777777" w:rsidR="002B728A" w:rsidRDefault="002B728A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r w:rsidRPr="00154937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2B728A" w14:paraId="6889E32B" w14:textId="77777777" w:rsidTr="002F51A7">
        <w:tc>
          <w:tcPr>
            <w:tcW w:w="1985" w:type="dxa"/>
          </w:tcPr>
          <w:p w14:paraId="2E6E5600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E6063B" w14:textId="69885197" w:rsidR="002B728A" w:rsidRDefault="002C42D6" w:rsidP="002F51A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subject to Prose CR agreement.</w:t>
            </w:r>
            <w:bookmarkStart w:id="10" w:name="_GoBack"/>
            <w:bookmarkEnd w:id="10"/>
          </w:p>
        </w:tc>
      </w:tr>
    </w:tbl>
    <w:p w14:paraId="0CDCCB61" w14:textId="77777777" w:rsidR="002B728A" w:rsidRDefault="002B728A" w:rsidP="002B728A">
      <w:pPr>
        <w:rPr>
          <w:lang w:eastAsia="en-GB"/>
        </w:rPr>
      </w:pPr>
    </w:p>
    <w:p w14:paraId="0D730B27" w14:textId="77777777" w:rsidR="002B728A" w:rsidRDefault="002B728A" w:rsidP="002B728A">
      <w:pPr>
        <w:rPr>
          <w:lang w:eastAsia="en-GB"/>
        </w:rPr>
      </w:pPr>
      <w:r>
        <w:rPr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3C1DCCB4" w14:textId="77777777" w:rsidTr="002F51A7">
        <w:tc>
          <w:tcPr>
            <w:tcW w:w="9855" w:type="dxa"/>
          </w:tcPr>
          <w:p w14:paraId="117F9284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>function f_TC_11_1_4_NR5GC_</w:t>
            </w:r>
            <w:proofErr w:type="gramStart"/>
            <w:r w:rsidRPr="00154937">
              <w:rPr>
                <w:lang w:eastAsia="en-GB"/>
              </w:rPr>
              <w:t>EUTRA(</w:t>
            </w:r>
            <w:proofErr w:type="gramEnd"/>
            <w:r w:rsidRPr="00154937">
              <w:rPr>
                <w:lang w:eastAsia="en-GB"/>
              </w:rPr>
              <w:t>) runs on EUTRA_Multi5GS_PTC</w:t>
            </w:r>
          </w:p>
          <w:p w14:paraId="6624800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</w:t>
            </w:r>
            <w:proofErr w:type="gramStart"/>
            <w:r w:rsidRPr="00154937">
              <w:rPr>
                <w:lang w:eastAsia="en-GB"/>
              </w:rPr>
              <w:t>{ /</w:t>
            </w:r>
            <w:proofErr w:type="gramEnd"/>
            <w:r w:rsidRPr="00154937">
              <w:rPr>
                <w:lang w:eastAsia="en-GB"/>
              </w:rPr>
              <w:t>/MO MMTEL voice call setup from NR RRC_CONNECTED / EPS Fallback with redirection / Single registration mode with N26 interface / E-UTRAN cell reselection using cell status barred / Success</w:t>
            </w:r>
          </w:p>
          <w:p w14:paraId="2150A7F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2E47BE1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f_EUTRA38_IRAT_</w:t>
            </w:r>
            <w:proofErr w:type="gramStart"/>
            <w:r w:rsidRPr="00154937">
              <w:rPr>
                <w:lang w:eastAsia="en-GB"/>
              </w:rPr>
              <w:t>Init(</w:t>
            </w:r>
            <w:proofErr w:type="gramEnd"/>
            <w:r w:rsidRPr="00154937">
              <w:rPr>
                <w:lang w:eastAsia="en-GB"/>
              </w:rPr>
              <w:t>c31, HANDLE_UM_DATA); // @sic R5s210414 sic@</w:t>
            </w:r>
          </w:p>
          <w:p w14:paraId="11553827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0D57ECF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//Create and configure cells</w:t>
            </w:r>
          </w:p>
          <w:p w14:paraId="01297295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(eutra_Cell1);</w:t>
            </w:r>
          </w:p>
          <w:p w14:paraId="2E1D64DE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(eutra_Cell3); // @sic R5-206360 sic@</w:t>
            </w:r>
          </w:p>
          <w:p w14:paraId="38B36EF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6B4E8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754E8557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605E54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(true);</w:t>
            </w:r>
          </w:p>
          <w:p w14:paraId="1DE2D38E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fl_TC_11_1_4_NR5GC_EUTRA_TestBody ();</w:t>
            </w:r>
          </w:p>
          <w:p w14:paraId="21DAA13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(false);</w:t>
            </w:r>
          </w:p>
          <w:p w14:paraId="5B6872E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10D0EA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f_EUTRA38_MultiPDN_</w:t>
            </w:r>
            <w:proofErr w:type="gramStart"/>
            <w:r w:rsidRPr="00154937">
              <w:rPr>
                <w:lang w:eastAsia="en-GB"/>
              </w:rPr>
              <w:t>Postamble(</w:t>
            </w:r>
            <w:proofErr w:type="gramEnd"/>
            <w:r w:rsidRPr="00154937">
              <w:rPr>
                <w:lang w:eastAsia="en-GB"/>
              </w:rPr>
              <w:t>eutra_Cell1, E2_CONNECTED); // @sic R5-204399 sic@</w:t>
            </w:r>
          </w:p>
          <w:p w14:paraId="7CF773AE" w14:textId="77777777" w:rsidR="002B728A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lastRenderedPageBreak/>
              <w:t xml:space="preserve">  }</w:t>
            </w:r>
          </w:p>
        </w:tc>
      </w:tr>
    </w:tbl>
    <w:p w14:paraId="5E42DDD8" w14:textId="77777777" w:rsidR="002B728A" w:rsidRDefault="002B728A" w:rsidP="002B728A">
      <w:pPr>
        <w:rPr>
          <w:lang w:eastAsia="en-GB"/>
        </w:rPr>
      </w:pPr>
    </w:p>
    <w:p w14:paraId="46459A1C" w14:textId="77777777" w:rsidR="002B728A" w:rsidRDefault="002B728A" w:rsidP="002B728A">
      <w:pPr>
        <w:rPr>
          <w:lang w:eastAsia="en-GB"/>
        </w:rPr>
      </w:pPr>
      <w:r>
        <w:rPr>
          <w:lang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53CD8426" w14:textId="77777777" w:rsidTr="002F51A7">
        <w:tc>
          <w:tcPr>
            <w:tcW w:w="9855" w:type="dxa"/>
          </w:tcPr>
          <w:p w14:paraId="7735FA9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>function f_TC_11_1_4_NR5GC_</w:t>
            </w:r>
            <w:proofErr w:type="gramStart"/>
            <w:r w:rsidRPr="00154937">
              <w:rPr>
                <w:lang w:eastAsia="en-GB"/>
              </w:rPr>
              <w:t>EUTRA(</w:t>
            </w:r>
            <w:proofErr w:type="gramEnd"/>
            <w:r w:rsidRPr="00154937">
              <w:rPr>
                <w:lang w:eastAsia="en-GB"/>
              </w:rPr>
              <w:t>) runs on EUTRA_Multi5GS_PTC</w:t>
            </w:r>
          </w:p>
          <w:p w14:paraId="6CDA50B5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</w:t>
            </w:r>
            <w:proofErr w:type="gramStart"/>
            <w:r w:rsidRPr="00154937">
              <w:rPr>
                <w:lang w:eastAsia="en-GB"/>
              </w:rPr>
              <w:t>{ /</w:t>
            </w:r>
            <w:proofErr w:type="gramEnd"/>
            <w:r w:rsidRPr="00154937">
              <w:rPr>
                <w:lang w:eastAsia="en-GB"/>
              </w:rPr>
              <w:t>/MO MMTEL voice call setup from NR RRC_CONNECTED / EPS Fallback with redirection / Single registration mode with N26 interface / E-UTRAN cell reselection using cell status barred / Success</w:t>
            </w:r>
          </w:p>
          <w:p w14:paraId="0E572D4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41702068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f_EUTRA38_IRAT_</w:t>
            </w:r>
            <w:proofErr w:type="gramStart"/>
            <w:r w:rsidRPr="00154937">
              <w:rPr>
                <w:lang w:eastAsia="en-GB"/>
              </w:rPr>
              <w:t>Init(</w:t>
            </w:r>
            <w:proofErr w:type="gramEnd"/>
            <w:r w:rsidRPr="00154937">
              <w:rPr>
                <w:lang w:eastAsia="en-GB"/>
              </w:rPr>
              <w:t>c31, HANDLE_UM_DATA); // @sic R5s210414 sic@</w:t>
            </w:r>
          </w:p>
          <w:p w14:paraId="0598110C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35D2B5FA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highlight w:val="green"/>
                <w:lang w:eastAsia="en-GB"/>
              </w:rPr>
              <w:t>f_EUTRA_CellInfo_SetSysInfo_</w:t>
            </w:r>
            <w:proofErr w:type="gramStart"/>
            <w:r w:rsidRPr="00154937">
              <w:rPr>
                <w:highlight w:val="green"/>
                <w:lang w:eastAsia="en-GB"/>
              </w:rPr>
              <w:t>CellBarred</w:t>
            </w:r>
            <w:proofErr w:type="spellEnd"/>
            <w:r w:rsidRPr="00154937">
              <w:rPr>
                <w:highlight w:val="green"/>
                <w:lang w:eastAsia="en-GB"/>
              </w:rPr>
              <w:t>(</w:t>
            </w:r>
            <w:proofErr w:type="gramEnd"/>
            <w:r w:rsidRPr="00154937">
              <w:rPr>
                <w:highlight w:val="green"/>
                <w:lang w:eastAsia="en-GB"/>
              </w:rPr>
              <w:t>eutra_Cell3, barred);</w:t>
            </w:r>
            <w:r w:rsidRPr="00154937">
              <w:rPr>
                <w:lang w:eastAsia="en-GB"/>
              </w:rPr>
              <w:t xml:space="preserve"> </w:t>
            </w:r>
          </w:p>
          <w:p w14:paraId="6F9C0FA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110B58F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//Create and configure cells</w:t>
            </w:r>
          </w:p>
          <w:p w14:paraId="0912049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(eutra_Cell1);</w:t>
            </w:r>
          </w:p>
          <w:p w14:paraId="1347064D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f_EUTRA_CellConfig_Def</w:t>
            </w:r>
            <w:proofErr w:type="spellEnd"/>
            <w:r w:rsidRPr="00154937">
              <w:rPr>
                <w:lang w:eastAsia="en-GB"/>
              </w:rPr>
              <w:t>(eutra_Cell3); // @sic R5-206360 sic@</w:t>
            </w:r>
          </w:p>
          <w:p w14:paraId="26C96B9A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1831AC31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44A7A4F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6E6FCD40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(true);</w:t>
            </w:r>
          </w:p>
          <w:p w14:paraId="5221FB52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fl_TC_11_1_4_NR5GC_EUTRA_TestBody ();</w:t>
            </w:r>
          </w:p>
          <w:p w14:paraId="7CB3685B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  <w:proofErr w:type="spellStart"/>
            <w:r w:rsidRPr="00154937">
              <w:rPr>
                <w:lang w:eastAsia="en-GB"/>
              </w:rPr>
              <w:t>f_EUTRA_TestBody_Set</w:t>
            </w:r>
            <w:proofErr w:type="spellEnd"/>
            <w:r w:rsidRPr="00154937">
              <w:rPr>
                <w:lang w:eastAsia="en-GB"/>
              </w:rPr>
              <w:t>(false);</w:t>
            </w:r>
          </w:p>
          <w:p w14:paraId="09B756A9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</w:t>
            </w:r>
          </w:p>
          <w:p w14:paraId="59843E93" w14:textId="77777777" w:rsidR="002B728A" w:rsidRPr="00154937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  f_EUTRA38_MultiPDN_</w:t>
            </w:r>
            <w:proofErr w:type="gramStart"/>
            <w:r w:rsidRPr="00154937">
              <w:rPr>
                <w:lang w:eastAsia="en-GB"/>
              </w:rPr>
              <w:t>Postamble(</w:t>
            </w:r>
            <w:proofErr w:type="gramEnd"/>
            <w:r w:rsidRPr="00154937">
              <w:rPr>
                <w:lang w:eastAsia="en-GB"/>
              </w:rPr>
              <w:t>eutra_Cell1, E2_CONNECTED); // @sic R5-204399 sic@</w:t>
            </w:r>
          </w:p>
          <w:p w14:paraId="41617B8C" w14:textId="77777777" w:rsidR="002B728A" w:rsidRDefault="002B728A" w:rsidP="002F51A7">
            <w:pPr>
              <w:rPr>
                <w:lang w:eastAsia="en-GB"/>
              </w:rPr>
            </w:pPr>
            <w:r w:rsidRPr="00154937">
              <w:rPr>
                <w:lang w:eastAsia="en-GB"/>
              </w:rPr>
              <w:t xml:space="preserve">  }</w:t>
            </w:r>
          </w:p>
        </w:tc>
      </w:tr>
    </w:tbl>
    <w:p w14:paraId="0E537AED" w14:textId="77777777" w:rsidR="002B728A" w:rsidRDefault="002B728A" w:rsidP="002B728A">
      <w:pPr>
        <w:rPr>
          <w:lang w:eastAsia="en-GB"/>
        </w:rPr>
      </w:pPr>
    </w:p>
    <w:p w14:paraId="0C678751" w14:textId="77777777" w:rsidR="002B728A" w:rsidRDefault="002B728A" w:rsidP="002B728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76397102"/>
      <w:bookmarkStart w:id="12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728A" w14:paraId="4861D5A7" w14:textId="77777777" w:rsidTr="002F51A7">
        <w:trPr>
          <w:trHeight w:val="447"/>
        </w:trPr>
        <w:tc>
          <w:tcPr>
            <w:tcW w:w="1985" w:type="dxa"/>
          </w:tcPr>
          <w:p w14:paraId="7ABEE50C" w14:textId="77777777" w:rsidR="002B728A" w:rsidRDefault="002B728A" w:rsidP="002F5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65E729" w14:textId="77777777" w:rsidR="002B728A" w:rsidRDefault="002B728A" w:rsidP="002F51A7">
            <w:pPr>
              <w:spacing w:after="0"/>
            </w:pPr>
            <w:r w:rsidRPr="005F0899">
              <w:t>fl_TC_11_1_4_NR5GC_EUTRA_TestBody</w:t>
            </w:r>
          </w:p>
        </w:tc>
      </w:tr>
      <w:tr w:rsidR="002B728A" w14:paraId="40C1B601" w14:textId="77777777" w:rsidTr="002F51A7">
        <w:trPr>
          <w:trHeight w:val="452"/>
        </w:trPr>
        <w:tc>
          <w:tcPr>
            <w:tcW w:w="1985" w:type="dxa"/>
          </w:tcPr>
          <w:p w14:paraId="6C4E45A0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D202CA" w14:textId="77777777" w:rsidR="002B728A" w:rsidRDefault="002B728A" w:rsidP="002F51A7">
            <w:pPr>
              <w:rPr>
                <w:rFonts w:ascii="Arial" w:hAnsi="Arial" w:cs="Arial"/>
              </w:rPr>
            </w:pPr>
            <w:r w:rsidRPr="00154937">
              <w:rPr>
                <w:rFonts w:ascii="Arial" w:hAnsi="Arial"/>
                <w:lang w:val="en-SG" w:eastAsia="en-GB"/>
              </w:rPr>
              <w:t>C</w:t>
            </w:r>
            <w:r w:rsidRPr="00154937">
              <w:rPr>
                <w:rFonts w:ascii="Arial" w:hAnsi="Arial" w:hint="eastAsia"/>
                <w:lang w:val="en-SG" w:eastAsia="en-GB"/>
              </w:rPr>
              <w:t>hange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2</w:t>
            </w:r>
            <w:r w:rsidRPr="00154937">
              <w:rPr>
                <w:rFonts w:ascii="Arial" w:hAnsi="Arial"/>
                <w:lang w:val="en-SG" w:eastAsia="en-GB"/>
              </w:rPr>
              <w:t xml:space="preserve"> </w:t>
            </w:r>
            <w:r w:rsidRPr="00154937">
              <w:rPr>
                <w:rFonts w:ascii="Arial" w:hAnsi="Arial" w:hint="eastAsia"/>
                <w:lang w:val="en-SG" w:eastAsia="en-GB"/>
              </w:rPr>
              <w:t>in</w:t>
            </w:r>
            <w:r w:rsidRPr="00154937">
              <w:rPr>
                <w:rFonts w:ascii="Arial" w:hAnsi="Arial"/>
                <w:lang w:val="en-SG" w:eastAsia="en-GB"/>
              </w:rPr>
              <w:t xml:space="preserve"> R5s210478, accepted but not implemented</w:t>
            </w:r>
          </w:p>
        </w:tc>
      </w:tr>
      <w:tr w:rsidR="002B728A" w14:paraId="338AC26A" w14:textId="77777777" w:rsidTr="002F51A7">
        <w:tc>
          <w:tcPr>
            <w:tcW w:w="1985" w:type="dxa"/>
          </w:tcPr>
          <w:p w14:paraId="62702E29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A7C705" w14:textId="77777777" w:rsidR="002B728A" w:rsidRDefault="002B728A" w:rsidP="002F51A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 w:eastAsia="en-GB"/>
              </w:rPr>
              <w:t xml:space="preserve">Implement change 2 of </w:t>
            </w:r>
            <w:r w:rsidRPr="00154937">
              <w:rPr>
                <w:lang w:val="en-SG" w:eastAsia="en-GB"/>
              </w:rPr>
              <w:t>R5s210478</w:t>
            </w:r>
          </w:p>
        </w:tc>
      </w:tr>
      <w:tr w:rsidR="002B728A" w14:paraId="4DC3C637" w14:textId="77777777" w:rsidTr="002F51A7">
        <w:tc>
          <w:tcPr>
            <w:tcW w:w="1985" w:type="dxa"/>
          </w:tcPr>
          <w:p w14:paraId="6D512DCD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5714BF" w14:textId="77777777" w:rsidR="002B728A" w:rsidRDefault="002B728A" w:rsidP="002F51A7">
            <w:pPr>
              <w:spacing w:after="0"/>
              <w:rPr>
                <w:rFonts w:ascii="Arial" w:hAnsi="Arial" w:cs="Arial"/>
              </w:rPr>
            </w:pPr>
            <w:r w:rsidRPr="00154937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2B728A" w14:paraId="0168D612" w14:textId="77777777" w:rsidTr="002F51A7">
        <w:tc>
          <w:tcPr>
            <w:tcW w:w="1985" w:type="dxa"/>
          </w:tcPr>
          <w:p w14:paraId="6A981C39" w14:textId="77777777" w:rsidR="002B728A" w:rsidRDefault="002B728A" w:rsidP="002F5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7F944A" w14:textId="041F63D2" w:rsidR="002B728A" w:rsidRDefault="00FD60AC" w:rsidP="002F51A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subject to Prose CR agreement.</w:t>
            </w:r>
          </w:p>
        </w:tc>
      </w:tr>
    </w:tbl>
    <w:p w14:paraId="2DE91555" w14:textId="77777777" w:rsidR="002B728A" w:rsidRDefault="002B728A" w:rsidP="002B728A"/>
    <w:p w14:paraId="61E41879" w14:textId="77777777" w:rsidR="002B728A" w:rsidRDefault="002B728A" w:rsidP="002B728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1E50BCA8" w14:textId="77777777" w:rsidTr="002F51A7">
        <w:tc>
          <w:tcPr>
            <w:tcW w:w="9855" w:type="dxa"/>
          </w:tcPr>
          <w:p w14:paraId="068BC0F3" w14:textId="77777777" w:rsidR="002B728A" w:rsidRDefault="002B728A" w:rsidP="002F51A7">
            <w:r>
              <w:t>function fl_TC_11_1_4_NR5GC_EUTRA_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3A75E41F" w14:textId="77777777" w:rsidR="002B728A" w:rsidRDefault="002B728A" w:rsidP="002F51A7">
            <w:r>
              <w:lastRenderedPageBreak/>
              <w:t xml:space="preserve">  {</w:t>
            </w:r>
          </w:p>
          <w:p w14:paraId="57BD5BCB" w14:textId="77777777" w:rsidR="002B728A" w:rsidRDefault="002B728A" w:rsidP="002F51A7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</w:t>
            </w:r>
            <w:proofErr w:type="spellEnd"/>
            <w:r>
              <w:t>; // @sic R5s210304 sic@</w:t>
            </w:r>
          </w:p>
          <w:p w14:paraId="16774F1E" w14:textId="77777777" w:rsidR="002B728A" w:rsidRDefault="002B728A" w:rsidP="002F51A7">
            <w:r>
              <w:t xml:space="preserve">    </w:t>
            </w:r>
          </w:p>
          <w:p w14:paraId="7A22F99A" w14:textId="77777777" w:rsidR="002B728A" w:rsidRDefault="002B728A" w:rsidP="002F51A7">
            <w:r>
              <w:t xml:space="preserve">    //</w:t>
            </w:r>
            <w:proofErr w:type="spellStart"/>
            <w:r>
              <w:t>Eutra</w:t>
            </w:r>
            <w:proofErr w:type="spellEnd"/>
            <w:r>
              <w:t xml:space="preserve"> Cell1 is set as barred and modified </w:t>
            </w:r>
            <w:proofErr w:type="spellStart"/>
            <w:r>
              <w:t>Sysinfo</w:t>
            </w:r>
            <w:proofErr w:type="spellEnd"/>
            <w:r>
              <w:t xml:space="preserve"> updated, setting the Cell power to suitable neighbour cell </w:t>
            </w:r>
            <w:proofErr w:type="gramStart"/>
            <w:r>
              <w:t>FFS :</w:t>
            </w:r>
            <w:proofErr w:type="gramEnd"/>
            <w:r>
              <w:t xml:space="preserve"> Prose CR ??</w:t>
            </w:r>
          </w:p>
          <w:p w14:paraId="2ACE82A1" w14:textId="77777777" w:rsidR="002B728A" w:rsidRPr="005F0899" w:rsidRDefault="002B728A" w:rsidP="002F51A7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5F0899">
              <w:rPr>
                <w:highlight w:val="green"/>
              </w:rPr>
              <w:t>f_EUTRA_CellInfo_SetSysInfo_</w:t>
            </w:r>
            <w:proofErr w:type="gramStart"/>
            <w:r w:rsidRPr="005F0899">
              <w:rPr>
                <w:highlight w:val="green"/>
              </w:rPr>
              <w:t>CellBarred</w:t>
            </w:r>
            <w:proofErr w:type="spellEnd"/>
            <w:r w:rsidRPr="005F0899">
              <w:rPr>
                <w:highlight w:val="green"/>
              </w:rPr>
              <w:t>(</w:t>
            </w:r>
            <w:proofErr w:type="gramEnd"/>
            <w:r w:rsidRPr="005F0899">
              <w:rPr>
                <w:highlight w:val="green"/>
              </w:rPr>
              <w:t>eutra_Cell3, barred); // @sic R5-206360 sic@</w:t>
            </w:r>
          </w:p>
          <w:p w14:paraId="4F7633BA" w14:textId="77777777" w:rsidR="002B728A" w:rsidRDefault="002B728A" w:rsidP="002F51A7">
            <w:r w:rsidRPr="005F0899">
              <w:rPr>
                <w:highlight w:val="green"/>
              </w:rPr>
              <w:t xml:space="preserve">    </w:t>
            </w:r>
            <w:proofErr w:type="spellStart"/>
            <w:r w:rsidRPr="005F0899">
              <w:rPr>
                <w:highlight w:val="green"/>
              </w:rPr>
              <w:t>f_EUTRA_ModifySysinfo</w:t>
            </w:r>
            <w:proofErr w:type="spellEnd"/>
            <w:r w:rsidRPr="005F0899">
              <w:rPr>
                <w:highlight w:val="green"/>
              </w:rPr>
              <w:t>(eutra_Cell3); // @sic R5-206360 sic@</w:t>
            </w:r>
          </w:p>
          <w:p w14:paraId="04AB4D3A" w14:textId="77777777" w:rsidR="002B728A" w:rsidRDefault="002B728A" w:rsidP="002F51A7"/>
          <w:p w14:paraId="3ABE57B4" w14:textId="77777777" w:rsidR="002B728A" w:rsidRDefault="002B728A" w:rsidP="002F51A7">
            <w:r>
              <w:t xml:space="preserve">    // 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3375F9F" w14:textId="77777777" w:rsidR="002B728A" w:rsidRDefault="002B728A" w:rsidP="002F51A7">
            <w:r>
              <w:t xml:space="preserve">    f_EUTRA38_</w:t>
            </w:r>
            <w:proofErr w:type="gramStart"/>
            <w:r>
              <w:t>SetCellPower(</w:t>
            </w:r>
            <w:proofErr w:type="gramEnd"/>
            <w:r>
              <w:t xml:space="preserve">eutra_Cell1, </w:t>
            </w:r>
            <w:proofErr w:type="spellStart"/>
            <w:r>
              <w:t>tsc_SuitableCellRS_EPRE</w:t>
            </w:r>
            <w:proofErr w:type="spellEnd"/>
            <w:r>
              <w:t xml:space="preserve">, </w:t>
            </w:r>
            <w:proofErr w:type="spellStart"/>
            <w:r>
              <w:t>tsc_SuitableCellRS_EPRE</w:t>
            </w:r>
            <w:proofErr w:type="spellEnd"/>
            <w:r>
              <w:t>); // @sic R5-206360 sic@</w:t>
            </w:r>
          </w:p>
          <w:p w14:paraId="6E5C1852" w14:textId="77777777" w:rsidR="002B728A" w:rsidRDefault="002B728A" w:rsidP="002F51A7">
            <w:pPr>
              <w:ind w:firstLine="195"/>
            </w:pPr>
            <w:r>
              <w:t>f_EUTRA38_</w:t>
            </w:r>
            <w:proofErr w:type="gramStart"/>
            <w:r>
              <w:t>SetCellPower(</w:t>
            </w:r>
            <w:proofErr w:type="gramEnd"/>
            <w:r>
              <w:t xml:space="preserve">eutra_Cell3, </w:t>
            </w:r>
            <w:proofErr w:type="spellStart"/>
            <w:r>
              <w:t>tsc_ServingCellRS_EPRE</w:t>
            </w:r>
            <w:proofErr w:type="spellEnd"/>
            <w:r>
              <w:t xml:space="preserve">, </w:t>
            </w:r>
            <w:proofErr w:type="spellStart"/>
            <w:r>
              <w:t>tsc_ServingCellRS_EPRE</w:t>
            </w:r>
            <w:proofErr w:type="spellEnd"/>
            <w:r>
              <w:t>); // @sic R5-206360 sic@</w:t>
            </w:r>
          </w:p>
          <w:p w14:paraId="5E1DFF84" w14:textId="77777777" w:rsidR="002B728A" w:rsidRDefault="002B728A" w:rsidP="002F51A7">
            <w:pPr>
              <w:ind w:firstLine="195"/>
            </w:pPr>
            <w:r>
              <w:t>.....</w:t>
            </w:r>
          </w:p>
          <w:p w14:paraId="3FE0635D" w14:textId="77777777" w:rsidR="002B728A" w:rsidRDefault="002B728A" w:rsidP="002F51A7">
            <w:pPr>
              <w:ind w:firstLine="195"/>
            </w:pPr>
            <w:r>
              <w:t>}</w:t>
            </w:r>
          </w:p>
        </w:tc>
      </w:tr>
    </w:tbl>
    <w:p w14:paraId="1A6232A7" w14:textId="77777777" w:rsidR="002B728A" w:rsidRDefault="002B728A" w:rsidP="002B728A"/>
    <w:p w14:paraId="443DFE4B" w14:textId="77777777" w:rsidR="002B728A" w:rsidRDefault="002B728A" w:rsidP="002B728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B728A" w14:paraId="7FE19A16" w14:textId="77777777" w:rsidTr="002F51A7">
        <w:tc>
          <w:tcPr>
            <w:tcW w:w="9855" w:type="dxa"/>
          </w:tcPr>
          <w:p w14:paraId="195163FB" w14:textId="77777777" w:rsidR="002B728A" w:rsidRDefault="002B728A" w:rsidP="002F51A7">
            <w:r>
              <w:t xml:space="preserve">  function fl_TC_11_1_4_NR5GC_EUTRA_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62755AC4" w14:textId="77777777" w:rsidR="002B728A" w:rsidRDefault="002B728A" w:rsidP="002F51A7">
            <w:r>
              <w:t xml:space="preserve">  {</w:t>
            </w:r>
          </w:p>
          <w:p w14:paraId="4B27EF17" w14:textId="77777777" w:rsidR="002B728A" w:rsidRDefault="002B728A" w:rsidP="002F51A7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</w:t>
            </w:r>
            <w:proofErr w:type="spellEnd"/>
            <w:r>
              <w:t>; // @sic R5s210304 sic@</w:t>
            </w:r>
          </w:p>
          <w:p w14:paraId="560C0FAF" w14:textId="77777777" w:rsidR="002B728A" w:rsidRDefault="002B728A" w:rsidP="002F51A7">
            <w:r>
              <w:t xml:space="preserve">    </w:t>
            </w:r>
          </w:p>
          <w:p w14:paraId="27C28D9C" w14:textId="77777777" w:rsidR="002B728A" w:rsidRDefault="002B728A" w:rsidP="002F51A7">
            <w:r>
              <w:t xml:space="preserve">    //</w:t>
            </w:r>
            <w:proofErr w:type="spellStart"/>
            <w:r>
              <w:t>Eutra</w:t>
            </w:r>
            <w:proofErr w:type="spellEnd"/>
            <w:r>
              <w:t xml:space="preserve"> Cell1 is set as barred and modified </w:t>
            </w:r>
            <w:proofErr w:type="spellStart"/>
            <w:r>
              <w:t>Sysinfo</w:t>
            </w:r>
            <w:proofErr w:type="spellEnd"/>
            <w:r>
              <w:t xml:space="preserve"> updated, setting the Cell power to suitable neighbour cell </w:t>
            </w:r>
            <w:proofErr w:type="gramStart"/>
            <w:r>
              <w:t>FFS :</w:t>
            </w:r>
            <w:proofErr w:type="gramEnd"/>
            <w:r>
              <w:t xml:space="preserve"> Prose CR ??</w:t>
            </w:r>
          </w:p>
          <w:p w14:paraId="6DBF55C3" w14:textId="77777777" w:rsidR="002B728A" w:rsidRPr="005F0899" w:rsidRDefault="002B728A" w:rsidP="002F51A7">
            <w:pPr>
              <w:rPr>
                <w:highlight w:val="green"/>
              </w:rPr>
            </w:pPr>
            <w:r>
              <w:t xml:space="preserve">   </w:t>
            </w:r>
            <w:r w:rsidRPr="005F0899">
              <w:rPr>
                <w:highlight w:val="green"/>
              </w:rPr>
              <w:t xml:space="preserve">// </w:t>
            </w:r>
            <w:proofErr w:type="gramStart"/>
            <w:r>
              <w:rPr>
                <w:highlight w:val="green"/>
              </w:rPr>
              <w:t xml:space="preserve">REMOVE  </w:t>
            </w:r>
            <w:proofErr w:type="spellStart"/>
            <w:r w:rsidRPr="005F0899">
              <w:rPr>
                <w:highlight w:val="green"/>
              </w:rPr>
              <w:t>f</w:t>
            </w:r>
            <w:proofErr w:type="gramEnd"/>
            <w:r w:rsidRPr="005F0899">
              <w:rPr>
                <w:highlight w:val="green"/>
              </w:rPr>
              <w:t>_EUTRA_CellInfo_SetSysInfo_CellBarred</w:t>
            </w:r>
            <w:proofErr w:type="spellEnd"/>
            <w:r w:rsidRPr="005F0899">
              <w:rPr>
                <w:highlight w:val="green"/>
              </w:rPr>
              <w:t>(eutra_Cell3, barred); // @sic R5-206360 sic@</w:t>
            </w:r>
          </w:p>
          <w:p w14:paraId="604A0D9A" w14:textId="77777777" w:rsidR="002B728A" w:rsidRDefault="002B728A" w:rsidP="002F51A7">
            <w:r w:rsidRPr="005F0899">
              <w:rPr>
                <w:highlight w:val="green"/>
              </w:rPr>
              <w:t xml:space="preserve">   // </w:t>
            </w:r>
            <w:proofErr w:type="gramStart"/>
            <w:r>
              <w:rPr>
                <w:highlight w:val="green"/>
              </w:rPr>
              <w:t xml:space="preserve">REMOVE  </w:t>
            </w:r>
            <w:proofErr w:type="spellStart"/>
            <w:r w:rsidRPr="005F0899">
              <w:rPr>
                <w:highlight w:val="green"/>
              </w:rPr>
              <w:t>f</w:t>
            </w:r>
            <w:proofErr w:type="gramEnd"/>
            <w:r w:rsidRPr="005F0899">
              <w:rPr>
                <w:highlight w:val="green"/>
              </w:rPr>
              <w:t>_EUTRA_ModifySysinfo</w:t>
            </w:r>
            <w:proofErr w:type="spellEnd"/>
            <w:r w:rsidRPr="005F0899">
              <w:rPr>
                <w:highlight w:val="green"/>
              </w:rPr>
              <w:t>(eutra_Cell3); // @sic R5-206360 sic@</w:t>
            </w:r>
          </w:p>
          <w:p w14:paraId="13F8BF37" w14:textId="77777777" w:rsidR="002B728A" w:rsidRDefault="002B728A" w:rsidP="002F51A7"/>
          <w:p w14:paraId="48CC5488" w14:textId="77777777" w:rsidR="002B728A" w:rsidRDefault="002B728A" w:rsidP="002F51A7">
            <w:r>
              <w:t xml:space="preserve">    // 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D3BE0B" w14:textId="77777777" w:rsidR="002B728A" w:rsidRDefault="002B728A" w:rsidP="002F51A7">
            <w:r>
              <w:t xml:space="preserve">    f_EUTRA38_</w:t>
            </w:r>
            <w:proofErr w:type="gramStart"/>
            <w:r>
              <w:t>SetCellPower(</w:t>
            </w:r>
            <w:proofErr w:type="gramEnd"/>
            <w:r>
              <w:t xml:space="preserve">eutra_Cell1, </w:t>
            </w:r>
            <w:proofErr w:type="spellStart"/>
            <w:r>
              <w:t>tsc_SuitableCellRS_EPRE</w:t>
            </w:r>
            <w:proofErr w:type="spellEnd"/>
            <w:r>
              <w:t xml:space="preserve">, </w:t>
            </w:r>
            <w:proofErr w:type="spellStart"/>
            <w:r>
              <w:t>tsc_SuitableCellRS_EPRE</w:t>
            </w:r>
            <w:proofErr w:type="spellEnd"/>
            <w:r>
              <w:t>); // @sic R5-206360 sic@</w:t>
            </w:r>
          </w:p>
          <w:p w14:paraId="132EA7A1" w14:textId="77777777" w:rsidR="002B728A" w:rsidRDefault="002B728A" w:rsidP="002F51A7">
            <w:r>
              <w:t xml:space="preserve">    f_EUTRA38_</w:t>
            </w:r>
            <w:proofErr w:type="gramStart"/>
            <w:r>
              <w:t>SetCellPower(</w:t>
            </w:r>
            <w:proofErr w:type="gramEnd"/>
            <w:r>
              <w:t xml:space="preserve">eutra_Cell3, </w:t>
            </w:r>
            <w:proofErr w:type="spellStart"/>
            <w:r>
              <w:t>tsc_ServingCellRS_EPRE</w:t>
            </w:r>
            <w:proofErr w:type="spellEnd"/>
            <w:r>
              <w:t xml:space="preserve">, </w:t>
            </w:r>
            <w:proofErr w:type="spellStart"/>
            <w:r>
              <w:t>tsc_ServingCellRS_EPRE</w:t>
            </w:r>
            <w:proofErr w:type="spellEnd"/>
            <w:r>
              <w:t>); // @sic R5-206360 sic@</w:t>
            </w:r>
          </w:p>
        </w:tc>
      </w:tr>
      <w:bookmarkEnd w:id="12"/>
    </w:tbl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F5D05" w14:textId="77777777" w:rsidR="000064D2" w:rsidRDefault="000064D2">
      <w:r>
        <w:separator/>
      </w:r>
    </w:p>
  </w:endnote>
  <w:endnote w:type="continuationSeparator" w:id="0">
    <w:p w14:paraId="206BCA6C" w14:textId="77777777" w:rsidR="000064D2" w:rsidRDefault="0000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3FF4F" w14:textId="77777777" w:rsidR="000064D2" w:rsidRDefault="000064D2">
      <w:r>
        <w:separator/>
      </w:r>
    </w:p>
  </w:footnote>
  <w:footnote w:type="continuationSeparator" w:id="0">
    <w:p w14:paraId="07E06FCE" w14:textId="77777777" w:rsidR="000064D2" w:rsidRDefault="00006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64D2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777E5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B728A"/>
    <w:rsid w:val="002C02F6"/>
    <w:rsid w:val="002C42D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C693D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2FF6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6EA9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262FE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A5122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DF29C8"/>
    <w:rsid w:val="00E05751"/>
    <w:rsid w:val="00E057A7"/>
    <w:rsid w:val="00E07FE4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A28EA"/>
    <w:rsid w:val="00FB6386"/>
    <w:rsid w:val="00FC4B13"/>
    <w:rsid w:val="00FC79FD"/>
    <w:rsid w:val="00FD0C4C"/>
    <w:rsid w:val="00FD1390"/>
    <w:rsid w:val="00FD5F4A"/>
    <w:rsid w:val="00FD60AC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B449-AF92-4225-AAB2-F75090D8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</cp:revision>
  <cp:lastPrinted>1900-01-01T00:00:00Z</cp:lastPrinted>
  <dcterms:created xsi:type="dcterms:W3CDTF">2021-07-07T08:39:00Z</dcterms:created>
  <dcterms:modified xsi:type="dcterms:W3CDTF">2021-07-07T08:45:00Z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