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244AA6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BD7E08">
        <w:rPr>
          <w:b/>
          <w:i/>
          <w:noProof/>
          <w:sz w:val="28"/>
        </w:rPr>
        <w:t>70</w:t>
      </w:r>
      <w:r w:rsidR="00103DA9">
        <w:rPr>
          <w:b/>
          <w:i/>
          <w:noProof/>
          <w:sz w:val="28"/>
        </w:rPr>
        <w:t>7</w:t>
      </w:r>
    </w:p>
    <w:p w14:paraId="5D6FC58C" w14:textId="307A0302" w:rsidR="001A09A3" w:rsidRDefault="009E294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2FEFBC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103DA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A89F44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103DA9">
              <w:rPr>
                <w:noProof/>
              </w:rPr>
              <w:t>8.28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CD17A1" w:rsidR="001E41F3" w:rsidRDefault="0055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3185C3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103DA9">
              <w:rPr>
                <w:lang w:val="en-US"/>
              </w:rPr>
              <w:t>8.28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DFBCD7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103DA9">
              <w:rPr>
                <w:rFonts w:eastAsia="SimSun"/>
                <w:lang w:val="en-US"/>
              </w:rPr>
              <w:t>8.28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D4EBC" w:rsidR="001E41F3" w:rsidRDefault="0010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8.28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8575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350AE6" w14:textId="3167EAAA" w:rsidR="005E03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300" w:rsidRPr="009B175C">
        <w:rPr>
          <w:rFonts w:cs="Arial"/>
          <w:iCs/>
        </w:rPr>
        <w:t>Table of Contents</w:t>
      </w:r>
      <w:r w:rsidR="005E0300">
        <w:tab/>
      </w:r>
      <w:r w:rsidR="005E0300">
        <w:fldChar w:fldCharType="begin"/>
      </w:r>
      <w:r w:rsidR="005E0300">
        <w:instrText xml:space="preserve"> PAGEREF _Toc75857590 \h </w:instrText>
      </w:r>
      <w:r w:rsidR="005E0300">
        <w:fldChar w:fldCharType="separate"/>
      </w:r>
      <w:r w:rsidR="005E0300">
        <w:t>2</w:t>
      </w:r>
      <w:r w:rsidR="005E0300">
        <w:fldChar w:fldCharType="end"/>
      </w:r>
    </w:p>
    <w:p w14:paraId="0BEFD44E" w14:textId="1969F26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_Toc75857591 \h </w:instrText>
      </w:r>
      <w:r>
        <w:fldChar w:fldCharType="separate"/>
      </w:r>
      <w:r>
        <w:t>3</w:t>
      </w:r>
      <w:r>
        <w:fldChar w:fldCharType="end"/>
      </w:r>
    </w:p>
    <w:p w14:paraId="0AB0680A" w14:textId="6729D12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_Toc75857592 \h </w:instrText>
      </w:r>
      <w:r>
        <w:fldChar w:fldCharType="separate"/>
      </w:r>
      <w:r>
        <w:t>3</w:t>
      </w:r>
      <w:r>
        <w:fldChar w:fldCharType="end"/>
      </w:r>
    </w:p>
    <w:p w14:paraId="2C9407D9" w14:textId="18C43379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_Toc75857593 \h </w:instrText>
      </w:r>
      <w:r>
        <w:fldChar w:fldCharType="separate"/>
      </w:r>
      <w:r>
        <w:t>3</w:t>
      </w:r>
      <w:r>
        <w:fldChar w:fldCharType="end"/>
      </w:r>
    </w:p>
    <w:p w14:paraId="45FDDCDC" w14:textId="4D41D42F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_Toc75857594 \h </w:instrText>
      </w:r>
      <w:r>
        <w:fldChar w:fldCharType="separate"/>
      </w:r>
      <w:r>
        <w:t>3</w:t>
      </w:r>
      <w:r>
        <w:fldChar w:fldCharType="end"/>
      </w:r>
    </w:p>
    <w:p w14:paraId="370EB346" w14:textId="0C12D76A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_Toc75857595 \h </w:instrText>
      </w:r>
      <w:r>
        <w:fldChar w:fldCharType="separate"/>
      </w:r>
      <w:r>
        <w:t>4</w:t>
      </w:r>
      <w:r>
        <w:fldChar w:fldCharType="end"/>
      </w:r>
    </w:p>
    <w:p w14:paraId="4A00459E" w14:textId="28EC352E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_Toc75857596 \h </w:instrText>
      </w:r>
      <w:r>
        <w:fldChar w:fldCharType="separate"/>
      </w:r>
      <w:r>
        <w:t>5</w:t>
      </w:r>
      <w:r>
        <w:fldChar w:fldCharType="end"/>
      </w:r>
    </w:p>
    <w:p w14:paraId="077B994A" w14:textId="0BA0D295" w:rsidR="005E0300" w:rsidRDefault="005E03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B17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B175C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_Toc75857597 \h </w:instrText>
      </w:r>
      <w:r>
        <w:fldChar w:fldCharType="separate"/>
      </w:r>
      <w:r>
        <w:t>5</w:t>
      </w:r>
      <w:r>
        <w:fldChar w:fldCharType="end"/>
      </w:r>
    </w:p>
    <w:p w14:paraId="2BB46C06" w14:textId="073FC66C" w:rsidR="005E0300" w:rsidRDefault="005E03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B175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B175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_Toc75857598 \h </w:instrText>
      </w:r>
      <w:r>
        <w:fldChar w:fldCharType="separate"/>
      </w:r>
      <w:r>
        <w:t>5</w:t>
      </w:r>
      <w:r>
        <w:fldChar w:fldCharType="end"/>
      </w:r>
    </w:p>
    <w:p w14:paraId="2E4D4796" w14:textId="02DDE8B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8575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4156288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103DA9">
        <w:rPr>
          <w:rFonts w:cs="Arial"/>
        </w:rPr>
        <w:t>8.28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8575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ED9E1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03DA9">
        <w:rPr>
          <w:rFonts w:cs="Arial"/>
          <w:lang w:eastAsia="ja-JP"/>
        </w:rPr>
        <w:t>8.28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857593"/>
      <w:r w:rsidRPr="00854C55">
        <w:rPr>
          <w:b/>
        </w:rPr>
        <w:t>Corrections required</w:t>
      </w:r>
      <w:bookmarkEnd w:id="5"/>
      <w:bookmarkEnd w:id="6"/>
      <w:bookmarkEnd w:id="7"/>
    </w:p>
    <w:p w14:paraId="5AD4F863" w14:textId="77777777" w:rsidR="00552416" w:rsidRDefault="00552416" w:rsidP="0055241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7585759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2416" w14:paraId="47DF7EEF" w14:textId="77777777" w:rsidTr="00102948">
        <w:trPr>
          <w:trHeight w:val="447"/>
        </w:trPr>
        <w:tc>
          <w:tcPr>
            <w:tcW w:w="1985" w:type="dxa"/>
          </w:tcPr>
          <w:p w14:paraId="3749D07F" w14:textId="77777777" w:rsidR="00552416" w:rsidRPr="00E751F5" w:rsidRDefault="00552416" w:rsidP="00596F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D06C82" w14:textId="2ABF57D3" w:rsidR="00552416" w:rsidRPr="003F6A6E" w:rsidRDefault="00102948" w:rsidP="00596FCA">
            <w:pPr>
              <w:spacing w:after="0"/>
              <w:rPr>
                <w:rFonts w:ascii="Arial" w:hAnsi="Arial" w:cs="Arial"/>
              </w:rPr>
            </w:pPr>
            <w:r w:rsidRPr="003F6A6E">
              <w:rPr>
                <w:rFonts w:ascii="Arial" w:hAnsi="Arial" w:cs="Arial"/>
              </w:rPr>
              <w:t>f_TC_8_28_NR5GC_IMS1</w:t>
            </w:r>
          </w:p>
        </w:tc>
      </w:tr>
      <w:tr w:rsidR="00552416" w14:paraId="25BF87DD" w14:textId="77777777" w:rsidTr="00102948">
        <w:trPr>
          <w:trHeight w:val="452"/>
        </w:trPr>
        <w:tc>
          <w:tcPr>
            <w:tcW w:w="1985" w:type="dxa"/>
          </w:tcPr>
          <w:p w14:paraId="64156A25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95E6AF" w14:textId="1DD31CDE" w:rsidR="003F6A6E" w:rsidRPr="0022675A" w:rsidRDefault="003F6A6E" w:rsidP="00596F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 needs to continue to convey the remote UE’s contact address in the two re-INVITE requests such that the UE will use this contact information when sending the BYE request.</w:t>
            </w:r>
          </w:p>
        </w:tc>
      </w:tr>
      <w:tr w:rsidR="00552416" w14:paraId="66BD5D86" w14:textId="77777777" w:rsidTr="00102948">
        <w:tc>
          <w:tcPr>
            <w:tcW w:w="1985" w:type="dxa"/>
          </w:tcPr>
          <w:p w14:paraId="3FCBFD48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07E63" w14:textId="7EA3F137" w:rsidR="00552416" w:rsidRPr="000352E9" w:rsidRDefault="003F6A6E" w:rsidP="00596FC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Added contact information from MO Call setup, which the SS conveyed in 183 Session Progress, to both MT INVITE requests.</w:t>
            </w:r>
          </w:p>
        </w:tc>
      </w:tr>
      <w:tr w:rsidR="00552416" w14:paraId="701DF6ED" w14:textId="77777777" w:rsidTr="00102948">
        <w:tc>
          <w:tcPr>
            <w:tcW w:w="1985" w:type="dxa"/>
          </w:tcPr>
          <w:p w14:paraId="09B9DB6A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231D0B" w14:textId="6BBD44A4" w:rsidR="00552416" w:rsidRPr="00E751F5" w:rsidRDefault="003F6A6E" w:rsidP="00596FC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IMS_NR5GC_SupplementaryServiceTestcases</w:t>
            </w:r>
            <w:r w:rsidR="00552416">
              <w:rPr>
                <w:rFonts w:ascii="Arial" w:hAnsi="Arial" w:cs="Arial"/>
                <w:noProof/>
              </w:rPr>
              <w:t>.ttcn</w:t>
            </w:r>
          </w:p>
        </w:tc>
      </w:tr>
      <w:tr w:rsidR="00552416" w:rsidRPr="00E751F5" w14:paraId="39D09731" w14:textId="77777777" w:rsidTr="00102948">
        <w:tc>
          <w:tcPr>
            <w:tcW w:w="1985" w:type="dxa"/>
          </w:tcPr>
          <w:p w14:paraId="4896CA53" w14:textId="77777777" w:rsidR="00552416" w:rsidRPr="00E751F5" w:rsidRDefault="00552416" w:rsidP="00596F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DC9F1A" w14:textId="3A2355FB" w:rsidR="00552416" w:rsidRPr="00EB2917" w:rsidRDefault="00EB2917" w:rsidP="00596FCA">
            <w:pPr>
              <w:rPr>
                <w:rFonts w:ascii="Arial" w:hAnsi="Arial"/>
                <w:highlight w:val="cyan"/>
              </w:rPr>
            </w:pPr>
            <w:r w:rsidRPr="00EB2917">
              <w:rPr>
                <w:rFonts w:ascii="Arial" w:hAnsi="Arial"/>
                <w:highlight w:val="cyan"/>
              </w:rPr>
              <w:t>Accepted in principle (</w:t>
            </w:r>
            <w:proofErr w:type="spellStart"/>
            <w:r w:rsidRPr="00EB2917">
              <w:rPr>
                <w:rFonts w:ascii="Arial" w:hAnsi="Arial"/>
                <w:highlight w:val="cyan"/>
              </w:rPr>
              <w:t>v_ContactSipUrlSS</w:t>
            </w:r>
            <w:proofErr w:type="spellEnd"/>
            <w:r w:rsidRPr="00EB2917">
              <w:rPr>
                <w:rFonts w:ascii="Arial" w:hAnsi="Arial"/>
                <w:highlight w:val="cyan"/>
              </w:rPr>
              <w:t xml:space="preserve"> </w:t>
            </w:r>
            <w:r w:rsidRPr="00EB2917">
              <w:rPr>
                <w:rFonts w:ascii="Arial" w:hAnsi="Arial"/>
                <w:highlight w:val="cyan"/>
              </w:rPr>
              <w:t>does not need to be '</w:t>
            </w:r>
            <w:r w:rsidRPr="00EB2917">
              <w:rPr>
                <w:rFonts w:ascii="Arial" w:hAnsi="Arial"/>
                <w:highlight w:val="cyan"/>
              </w:rPr>
              <w:t>template (value)</w:t>
            </w:r>
            <w:r w:rsidRPr="00EB2917">
              <w:rPr>
                <w:rFonts w:ascii="Arial" w:hAnsi="Arial"/>
                <w:highlight w:val="cyan"/>
              </w:rPr>
              <w:t>')</w:t>
            </w:r>
          </w:p>
        </w:tc>
      </w:tr>
    </w:tbl>
    <w:p w14:paraId="1244F81D" w14:textId="77777777" w:rsidR="00552416" w:rsidRDefault="00552416" w:rsidP="00552416">
      <w:pPr>
        <w:rPr>
          <w:noProof/>
        </w:rPr>
      </w:pPr>
    </w:p>
    <w:p w14:paraId="7AEF24AF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0125F95C" w14:textId="77777777" w:rsidTr="00552416">
        <w:tc>
          <w:tcPr>
            <w:tcW w:w="9855" w:type="dxa"/>
          </w:tcPr>
          <w:p w14:paraId="2C7AF2C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03C07B3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0A44767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IMS_CC_MO_SpeechCallInfo_Type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v_SpeechCallInfo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7F8108D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SDP_Message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143C417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SipUrl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66A8890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6A9EF6F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f_IMS_CC_Preamble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, IMS_REGISTERED);</w:t>
            </w:r>
          </w:p>
          <w:p w14:paraId="6F7444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A61CD0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f_IMS_CC_StartCall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IPCAN_MO_SpeechCall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750275E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7A7217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v_SpeechCallInfo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f_IMS_MOCallSetup_NR5GC_A_4_1();</w:t>
            </w:r>
          </w:p>
          <w:p w14:paraId="05F2E7A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f_IMS_PTC_ImsInfo_GetContactUrl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(dialog);</w:t>
            </w:r>
          </w:p>
          <w:p w14:paraId="52AE308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f_IMS_BuildSDP_UpdatedAnswer_TX(v_SpeechCallInfo.LatestSdpOffer);</w:t>
            </w:r>
          </w:p>
          <w:p w14:paraId="7F87DD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A4BE4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f_IMS_TestBody_Set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(true);</w:t>
            </w:r>
          </w:p>
          <w:p w14:paraId="6C8C168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549AF1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06CF8C22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lastRenderedPageBreak/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f_IMS_MTCallHoldResume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(HOLD,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633FA8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f_IMS_PreliminaryPass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(__FILE__, __LINE__, "Step 3");</w:t>
            </w:r>
          </w:p>
          <w:p w14:paraId="1C2A60C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20CFBB9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5C5B542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f_IMS_MTCallHoldResume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(RESUME,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36B88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f_IMS_PreliminaryPass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(__FILE__, __LINE__, "Step 7");</w:t>
            </w:r>
          </w:p>
          <w:p w14:paraId="5F6DD89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141BED08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0E61184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3DEC795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33F7BE8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f_IMS_TestBody_Set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(false);</w:t>
            </w:r>
          </w:p>
          <w:p w14:paraId="4254CBD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A1C8A3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f_IMS_CC_Postamble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IPCAN_MO_SpeechCall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36E4C352" w14:textId="43EF1FAB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28DBE65C" w14:textId="77777777" w:rsidR="00552416" w:rsidRPr="00BA628A" w:rsidRDefault="00552416" w:rsidP="00552416">
      <w:pPr>
        <w:spacing w:after="0"/>
        <w:rPr>
          <w:rFonts w:ascii="Arial" w:hAnsi="Arial"/>
          <w:b/>
          <w:lang w:eastAsia="en-GB"/>
        </w:rPr>
      </w:pPr>
    </w:p>
    <w:p w14:paraId="17212A26" w14:textId="77777777" w:rsidR="00552416" w:rsidRDefault="00552416" w:rsidP="00552416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2416" w:rsidRPr="00BA628A" w14:paraId="25D7A204" w14:textId="77777777" w:rsidTr="00552416">
        <w:tc>
          <w:tcPr>
            <w:tcW w:w="9855" w:type="dxa"/>
          </w:tcPr>
          <w:p w14:paraId="0D5D25C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function f_TC_8_28_NR5GC_IMS1() runs on IMS_PTC</w:t>
            </w:r>
          </w:p>
          <w:p w14:paraId="497F96B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{</w:t>
            </w:r>
          </w:p>
          <w:p w14:paraId="3EC6C121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IMS_CC_MO_SpeechCallInfo_Type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v_SpeechCallInfo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69EBDB1D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template (value)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SDP_Message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1841D65B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var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SipUrl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;</w:t>
            </w:r>
          </w:p>
          <w:p w14:paraId="30C92D56" w14:textId="3CCFC0B9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r w:rsidRPr="00552416">
              <w:rPr>
                <w:rFonts w:ascii="Consolas" w:hAnsi="Consolas"/>
                <w:highlight w:val="yellow"/>
                <w:lang w:eastAsia="en-GB"/>
              </w:rPr>
              <w:t xml:space="preserve">var template (value) </w:t>
            </w:r>
            <w:proofErr w:type="spellStart"/>
            <w:r w:rsidRPr="00552416">
              <w:rPr>
                <w:rFonts w:ascii="Consolas" w:hAnsi="Consolas"/>
                <w:highlight w:val="yellow"/>
                <w:lang w:eastAsia="en-GB"/>
              </w:rPr>
              <w:t>SipUrl</w:t>
            </w:r>
            <w:proofErr w:type="spellEnd"/>
            <w:r w:rsidRPr="00552416">
              <w:rPr>
                <w:rFonts w:ascii="Consolas" w:hAnsi="Consolas"/>
                <w:highlight w:val="yellow"/>
                <w:lang w:eastAsia="en-GB"/>
              </w:rPr>
              <w:t xml:space="preserve"> </w:t>
            </w:r>
            <w:proofErr w:type="spellStart"/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proofErr w:type="spellEnd"/>
            <w:r w:rsidRPr="00552416">
              <w:rPr>
                <w:rFonts w:ascii="Consolas" w:hAnsi="Consolas"/>
                <w:highlight w:val="yellow"/>
                <w:lang w:eastAsia="en-GB"/>
              </w:rPr>
              <w:t>;</w:t>
            </w:r>
          </w:p>
          <w:p w14:paraId="30DD12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2C20BB4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f_IMS_CC_Preamble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, IMS_REGISTERED);</w:t>
            </w:r>
          </w:p>
          <w:p w14:paraId="7EBC5D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1B57A8B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f_IMS_CC_StartCall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IPCAN_MO_SpeechCall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0CEF1606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B2C8C7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v_SpeechCallInfo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f_IMS_MOCallSetup_NR5GC_A_4_1();</w:t>
            </w:r>
          </w:p>
          <w:p w14:paraId="07168CF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f_IMS_PTC_ImsInfo_GetContactUrl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(dialog);</w:t>
            </w:r>
          </w:p>
          <w:p w14:paraId="072B061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proofErr w:type="spellEnd"/>
            <w:r w:rsidRPr="00552416">
              <w:rPr>
                <w:rFonts w:ascii="Consolas" w:hAnsi="Consolas"/>
                <w:highlight w:val="yellow"/>
                <w:lang w:eastAsia="en-GB"/>
              </w:rPr>
              <w:t xml:space="preserve"> := f_MessageHeader_GetContactSipUrl(v_SpeechCallInfo.MessageHeader183);</w:t>
            </w:r>
          </w:p>
          <w:p w14:paraId="1894C3A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 := f_IMS_BuildSDP_UpdatedAnswer_TX(v_SpeechCallInfo.LatestSdpOffer);</w:t>
            </w:r>
          </w:p>
          <w:p w14:paraId="1E235CE0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DAECA7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f_IMS_TestBody_Set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(true);</w:t>
            </w:r>
          </w:p>
          <w:p w14:paraId="459A80A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5345D0A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1 - 4"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3862253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f_IMS_MTCallHoldResume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(HOLD,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283A1EDF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f_IMS_PreliminaryPass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(__FILE__, __LINE__, "Step 3");</w:t>
            </w:r>
          </w:p>
          <w:p w14:paraId="58BF28D4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388E225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5 - 8"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3FC8F8F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f_IMS_MTCallHoldResume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(RESUME,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v_ContactUrlUE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v_SDP_LatestMessageBySS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 xml:space="preserve">, </w:t>
            </w:r>
            <w:proofErr w:type="spellStart"/>
            <w:r w:rsidRPr="00552416">
              <w:rPr>
                <w:rFonts w:ascii="Consolas" w:hAnsi="Consolas"/>
                <w:highlight w:val="yellow"/>
                <w:lang w:eastAsia="en-GB"/>
              </w:rPr>
              <w:t>v_ContactSipUrlSS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1C04EC63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f_IMS_PreliminaryPass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(__FILE__, __LINE__, "Step 7");</w:t>
            </w:r>
          </w:p>
          <w:p w14:paraId="03ED49B7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</w:p>
          <w:p w14:paraId="4131AA5A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// @siclog "Step 9 - 10"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siclog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@</w:t>
            </w:r>
          </w:p>
          <w:p w14:paraId="296113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f_IMS_CallReleaseMO(v_SpeechCallInfo.InviteRequestWithSdp.Invite);</w:t>
            </w:r>
          </w:p>
          <w:p w14:paraId="0C30BA5E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446A6AFC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f_IMS_TestBody_Set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(false);</w:t>
            </w:r>
          </w:p>
          <w:p w14:paraId="41972049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</w:p>
          <w:p w14:paraId="5DBE6915" w14:textId="77777777" w:rsidR="00552416" w:rsidRPr="00552416" w:rsidRDefault="00552416" w:rsidP="00552416">
            <w:pPr>
              <w:spacing w:after="0"/>
              <w:rPr>
                <w:rFonts w:ascii="Consolas" w:hAnsi="Consolas"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  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f_IMS_CC_Postamble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(</w:t>
            </w:r>
            <w:proofErr w:type="spellStart"/>
            <w:r w:rsidRPr="00552416">
              <w:rPr>
                <w:rFonts w:ascii="Consolas" w:hAnsi="Consolas"/>
                <w:lang w:eastAsia="en-GB"/>
              </w:rPr>
              <w:t>IPCAN_MO_SpeechCall</w:t>
            </w:r>
            <w:proofErr w:type="spellEnd"/>
            <w:r w:rsidRPr="00552416">
              <w:rPr>
                <w:rFonts w:ascii="Consolas" w:hAnsi="Consolas"/>
                <w:lang w:eastAsia="en-GB"/>
              </w:rPr>
              <w:t>);</w:t>
            </w:r>
          </w:p>
          <w:p w14:paraId="6E5AA0CC" w14:textId="6CD23F4A" w:rsidR="00552416" w:rsidRPr="00BA628A" w:rsidRDefault="00552416" w:rsidP="0055241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52416">
              <w:rPr>
                <w:rFonts w:ascii="Consolas" w:hAnsi="Consolas"/>
                <w:lang w:eastAsia="en-GB"/>
              </w:rPr>
              <w:t xml:space="preserve">  }</w:t>
            </w:r>
          </w:p>
        </w:tc>
      </w:tr>
    </w:tbl>
    <w:p w14:paraId="71CCDA05" w14:textId="77777777" w:rsidR="00552416" w:rsidRDefault="00552416" w:rsidP="002869BF"/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7585759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7585759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8" w:name="_Toc75857597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8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9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9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1DBD9960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552416">
        <w:rPr>
          <w:rFonts w:cs="Arial"/>
          <w:b/>
          <w:lang w:val="de-DE"/>
        </w:rPr>
        <w:t>8_28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7585759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57493F1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BD7E08">
              <w:rPr>
                <w:rFonts w:cs="Arial"/>
                <w:b/>
                <w:sz w:val="18"/>
              </w:rPr>
              <w:t>70</w:t>
            </w:r>
            <w:r w:rsidR="00552416">
              <w:rPr>
                <w:rFonts w:cs="Arial"/>
                <w:b/>
                <w:sz w:val="18"/>
              </w:rPr>
              <w:t>8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103DA9">
              <w:rPr>
                <w:rFonts w:cs="Arial"/>
                <w:bCs/>
                <w:sz w:val="18"/>
              </w:rPr>
              <w:t>8.28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E21C6" w14:textId="77777777" w:rsidR="009E294C" w:rsidRDefault="009E294C">
      <w:r>
        <w:separator/>
      </w:r>
    </w:p>
  </w:endnote>
  <w:endnote w:type="continuationSeparator" w:id="0">
    <w:p w14:paraId="30F4FDF2" w14:textId="77777777" w:rsidR="009E294C" w:rsidRDefault="009E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3D02A" w14:textId="77777777" w:rsidR="009E294C" w:rsidRDefault="009E294C">
      <w:r>
        <w:separator/>
      </w:r>
    </w:p>
  </w:footnote>
  <w:footnote w:type="continuationSeparator" w:id="0">
    <w:p w14:paraId="142C3E4E" w14:textId="77777777" w:rsidR="009E294C" w:rsidRDefault="009E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02948"/>
    <w:rsid w:val="00103DA9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597A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3F6A6E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52416"/>
    <w:rsid w:val="00592D74"/>
    <w:rsid w:val="005B0E02"/>
    <w:rsid w:val="005E0300"/>
    <w:rsid w:val="005E2C44"/>
    <w:rsid w:val="00620B72"/>
    <w:rsid w:val="00621188"/>
    <w:rsid w:val="006257ED"/>
    <w:rsid w:val="006363B9"/>
    <w:rsid w:val="00665C47"/>
    <w:rsid w:val="00681E3E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A2153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294C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BD7E08"/>
    <w:rsid w:val="00C255F5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42E0A"/>
    <w:rsid w:val="00EB09B7"/>
    <w:rsid w:val="00EB291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5D44-A4E3-4C6D-9A00-88F5BA37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662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2021-06-30T12:15:00Z</dcterms:created>
  <dcterms:modified xsi:type="dcterms:W3CDTF">2021-06-30T12:17:00Z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