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C22AC" w14:textId="77777777" w:rsidR="008E625E" w:rsidRDefault="008E625E" w:rsidP="008E62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R5s210681</w:t>
        </w:r>
      </w:fldSimple>
    </w:p>
    <w:p w14:paraId="691AF693" w14:textId="77777777" w:rsidR="008E625E" w:rsidRDefault="008E625E" w:rsidP="008E62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25E" w14:paraId="1FFEB083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25A4A" w14:textId="77777777" w:rsidR="008E625E" w:rsidRDefault="008E625E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625E" w14:paraId="3A880103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64D16" w14:textId="77777777" w:rsidR="008E625E" w:rsidRDefault="008E625E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25E" w14:paraId="01EA62A2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B9687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0AE30CC9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17D68D10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E58BD" w14:textId="77777777" w:rsidR="008E625E" w:rsidRPr="00410371" w:rsidRDefault="008E625E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ECEFE6F" w14:textId="77777777" w:rsidR="008E625E" w:rsidRDefault="008E625E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03D5DE" w14:textId="77777777" w:rsidR="008E625E" w:rsidRPr="00410371" w:rsidRDefault="008E625E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1778</w:t>
              </w:r>
            </w:fldSimple>
          </w:p>
        </w:tc>
        <w:tc>
          <w:tcPr>
            <w:tcW w:w="709" w:type="dxa"/>
          </w:tcPr>
          <w:p w14:paraId="3C309511" w14:textId="77777777" w:rsidR="008E625E" w:rsidRDefault="008E625E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D38AD6" w14:textId="77777777" w:rsidR="008E625E" w:rsidRPr="00410371" w:rsidRDefault="008E625E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820F89" w14:textId="77777777" w:rsidR="008E625E" w:rsidRDefault="008E625E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A9B71" w14:textId="77777777" w:rsidR="008E625E" w:rsidRPr="00410371" w:rsidRDefault="008E625E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9F906" w14:textId="77777777"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14:paraId="7664BF83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37F0" w14:textId="77777777"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14:paraId="21E3D5B5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13EFD1" w14:textId="77777777" w:rsidR="008E625E" w:rsidRPr="00F25D98" w:rsidRDefault="008E625E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25E" w14:paraId="1E6F9CAF" w14:textId="77777777" w:rsidTr="000443BE">
        <w:tc>
          <w:tcPr>
            <w:tcW w:w="9641" w:type="dxa"/>
            <w:gridSpan w:val="9"/>
          </w:tcPr>
          <w:p w14:paraId="3C8A3DBF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DAA650" w14:textId="77777777" w:rsidR="008E625E" w:rsidRDefault="008E625E" w:rsidP="008E62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5E" w14:paraId="5AEB4C1A" w14:textId="77777777" w:rsidTr="000443BE">
        <w:tc>
          <w:tcPr>
            <w:tcW w:w="2835" w:type="dxa"/>
          </w:tcPr>
          <w:p w14:paraId="712B2280" w14:textId="77777777" w:rsidR="008E625E" w:rsidRDefault="008E625E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787BB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7ED4E5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A255E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84843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390643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B1FC9A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3465A2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BA87B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D35DFC" w14:textId="77777777" w:rsidR="008E625E" w:rsidRDefault="008E625E" w:rsidP="008E62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5E" w14:paraId="578A0241" w14:textId="77777777" w:rsidTr="000443BE">
        <w:tc>
          <w:tcPr>
            <w:tcW w:w="9640" w:type="dxa"/>
            <w:gridSpan w:val="11"/>
          </w:tcPr>
          <w:p w14:paraId="3AC94C89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7E107C37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55353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A7D94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f_NR_CheckDataPath_CA</w:t>
            </w:r>
            <w:proofErr w:type="spellEnd"/>
            <w:r>
              <w:fldChar w:fldCharType="end"/>
            </w:r>
          </w:p>
        </w:tc>
      </w:tr>
      <w:tr w:rsidR="008E625E" w14:paraId="3770F5EE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97A47EF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682B3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67A426B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3976A54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D6DB33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E625E" w14:paraId="4E0ED2F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F6D351C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B40B9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E625E" w14:paraId="70F06AA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9C0652A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5B367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089463C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2379820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3E45C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EC6402" w14:textId="77777777" w:rsidR="008E625E" w:rsidRDefault="008E625E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5583F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D75994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2021-06-24</w:t>
              </w:r>
            </w:fldSimple>
          </w:p>
        </w:tc>
      </w:tr>
      <w:tr w:rsidR="008E625E" w14:paraId="55DD1236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3FC56B91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C6714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B3618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709AA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A9B85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5DA940F5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073BE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34F680" w14:textId="77777777" w:rsidR="008E625E" w:rsidRDefault="008E625E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141FF" w14:textId="77777777"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DC800" w14:textId="77777777" w:rsidR="008E625E" w:rsidRDefault="008E625E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DE8535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E625E" w14:paraId="1F060490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DD6D6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7B5CC" w14:textId="77777777" w:rsidR="008E625E" w:rsidRDefault="008E625E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2615B8" w14:textId="77777777" w:rsidR="008E625E" w:rsidRDefault="008E625E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C200B" w14:textId="77777777" w:rsidR="008E625E" w:rsidRPr="007C2097" w:rsidRDefault="008E625E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5E" w14:paraId="4F0B00F9" w14:textId="77777777" w:rsidTr="000443BE">
        <w:tc>
          <w:tcPr>
            <w:tcW w:w="1843" w:type="dxa"/>
          </w:tcPr>
          <w:p w14:paraId="44E9D57D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AFF9B2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4F9D6F62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12C17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5742E" w14:textId="77777777" w:rsidR="008E625E" w:rsidRDefault="008E625E" w:rsidP="008E625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 of the function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f_NR_CheckDataPath_</w:t>
            </w:r>
            <w:proofErr w:type="gramStart"/>
            <w:r>
              <w:rPr>
                <w:rFonts w:ascii="Arial" w:eastAsia="Calibri" w:hAnsi="Arial" w:cs="Arial"/>
                <w:color w:val="000000"/>
              </w:rPr>
              <w:t>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</w:t>
            </w:r>
            <w:proofErr w:type="gramEnd"/>
            <w:r>
              <w:rPr>
                <w:rFonts w:ascii="Arial" w:eastAsia="Calibri" w:hAnsi="Arial" w:cs="Arial"/>
                <w:color w:val="000000"/>
              </w:rPr>
              <w:t xml:space="preserve">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</w:t>
            </w:r>
            <w:r w:rsidRPr="00332327">
              <w:rPr>
                <w:rFonts w:ascii="Arial" w:eastAsia="Calibri" w:hAnsi="Arial" w:cs="Arial"/>
                <w:color w:val="000000"/>
              </w:rPr>
              <w:t>contradictory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3DF6CC12" w14:textId="77777777" w:rsidR="008E625E" w:rsidRDefault="008E625E" w:rsidP="008E625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3FFFB3B1" w14:textId="77777777" w:rsidR="008E625E" w:rsidRPr="002E008A" w:rsidRDefault="008E625E" w:rsidP="008E625E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1)</w:t>
            </w:r>
            <w:r w:rsidRPr="002E008A">
              <w:rPr>
                <w:noProof/>
              </w:rPr>
              <w:t xml:space="preserve"> </w:t>
            </w:r>
          </w:p>
        </w:tc>
      </w:tr>
      <w:tr w:rsidR="008E625E" w14:paraId="7A4AD59B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D386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D9C1D" w14:textId="77777777" w:rsidR="008E625E" w:rsidRPr="00CF39F2" w:rsidRDefault="008E625E" w:rsidP="008E62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625E" w14:paraId="7EA0CB9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89AE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BA11F" w14:textId="77777777" w:rsidR="008E625E" w:rsidRPr="006316B2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make the DRB data originated from PSCell ( NR Cell 1 )</w:t>
            </w:r>
          </w:p>
        </w:tc>
      </w:tr>
      <w:tr w:rsidR="008E625E" w14:paraId="3FD8A4D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76CA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A101C" w14:textId="77777777" w:rsidR="008E625E" w:rsidRPr="00CF39F2" w:rsidRDefault="008E625E" w:rsidP="008E62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625E" w14:paraId="03D0C2B9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98FF2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429B4" w14:textId="77777777" w:rsidR="008E625E" w:rsidRPr="00CF39F2" w:rsidRDefault="008E625E" w:rsidP="008E625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TTCN may not be in line with the Prose.</w:t>
            </w:r>
          </w:p>
        </w:tc>
      </w:tr>
      <w:tr w:rsidR="008E625E" w14:paraId="638BC936" w14:textId="77777777" w:rsidTr="000443BE">
        <w:tc>
          <w:tcPr>
            <w:tcW w:w="2694" w:type="dxa"/>
            <w:gridSpan w:val="2"/>
          </w:tcPr>
          <w:p w14:paraId="7ACAEEFF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3FAAE4" w14:textId="77777777" w:rsidR="008E625E" w:rsidRDefault="008E625E" w:rsidP="008E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2E315BD6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31B66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ED86B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All the ENDC CA test cases where loopback of the DRB data is involved</w:t>
            </w:r>
            <w:r>
              <w:rPr>
                <w:noProof/>
              </w:rPr>
              <w:t xml:space="preserve"> </w:t>
            </w:r>
          </w:p>
        </w:tc>
      </w:tr>
      <w:tr w:rsidR="008E625E" w14:paraId="497CE432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CE7DA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75822" w14:textId="77777777" w:rsidR="008E625E" w:rsidRDefault="008E625E" w:rsidP="008E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1846AAA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35D1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C8317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E0656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E5EA2F" w14:textId="77777777" w:rsidR="008E625E" w:rsidRDefault="008E625E" w:rsidP="008E6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5D7DB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02EF8F1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E7893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4956A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4E092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80B71" w14:textId="77777777" w:rsidR="008E625E" w:rsidRDefault="008E625E" w:rsidP="008E6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BD60D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68640ABB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0004D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85941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4BD79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5A0E7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A7E81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48271E25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C891D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50DED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4289E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72858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35D83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242E6692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C3AB9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5976A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14:paraId="789EC456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1B732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DCFEE" w14:textId="77777777" w:rsidR="008E625E" w:rsidRDefault="008E625E" w:rsidP="008E6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R5s210298 was raised for this earlier</w:t>
            </w:r>
          </w:p>
        </w:tc>
      </w:tr>
      <w:tr w:rsidR="008E625E" w:rsidRPr="008863B9" w14:paraId="1ED07B76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F0023" w14:textId="77777777" w:rsidR="008E625E" w:rsidRPr="008863B9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54A4E" w14:textId="77777777" w:rsidR="008E625E" w:rsidRPr="008863B9" w:rsidRDefault="008E625E" w:rsidP="008E6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5E" w14:paraId="18EFD3BD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D31B6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8F6C5" w14:textId="77777777" w:rsidR="008E625E" w:rsidRDefault="008E625E" w:rsidP="008E6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9AA9E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54EF3" w14:textId="77777777" w:rsidR="009478EE" w:rsidRDefault="009478EE" w:rsidP="009478EE">
      <w:pPr>
        <w:rPr>
          <w:noProof/>
        </w:rPr>
      </w:pPr>
    </w:p>
    <w:p w14:paraId="72628B0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4561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97D7C91" w14:textId="77777777" w:rsidR="008E625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625E" w:rsidRPr="00E42589">
        <w:rPr>
          <w:rFonts w:ascii="Arial" w:hAnsi="Arial" w:cs="Arial"/>
          <w:iCs/>
        </w:rPr>
        <w:t>Table of Contents</w:t>
      </w:r>
      <w:r w:rsidR="008E625E">
        <w:tab/>
      </w:r>
      <w:r w:rsidR="008E625E">
        <w:fldChar w:fldCharType="begin"/>
      </w:r>
      <w:r w:rsidR="008E625E">
        <w:instrText xml:space="preserve"> PAGEREF _Toc75456180 \h </w:instrText>
      </w:r>
      <w:r w:rsidR="008E625E">
        <w:fldChar w:fldCharType="separate"/>
      </w:r>
      <w:r w:rsidR="008E625E">
        <w:t>2</w:t>
      </w:r>
      <w:r w:rsidR="008E625E">
        <w:fldChar w:fldCharType="end"/>
      </w:r>
    </w:p>
    <w:p w14:paraId="6E20907A" w14:textId="77777777" w:rsidR="008E625E" w:rsidRDefault="008E62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258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25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_Toc75456181 \h </w:instrText>
      </w:r>
      <w:r>
        <w:fldChar w:fldCharType="separate"/>
      </w:r>
      <w:r>
        <w:t>2</w:t>
      </w:r>
      <w:r>
        <w:fldChar w:fldCharType="end"/>
      </w:r>
    </w:p>
    <w:p w14:paraId="7253954C" w14:textId="77777777" w:rsidR="008E625E" w:rsidRDefault="008E62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258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2589">
        <w:rPr>
          <w:rFonts w:cs="Arial"/>
          <w:b/>
          <w:color w:val="000000"/>
          <w:lang w:eastAsia="en-GB"/>
        </w:rPr>
        <w:t xml:space="preserve">Correction to </w:t>
      </w:r>
      <w:r w:rsidRPr="00E42589">
        <w:rPr>
          <w:rFonts w:cs="Arial"/>
          <w:b/>
          <w:bCs/>
          <w:color w:val="000000"/>
          <w:lang w:val="en-US" w:eastAsia="en-GB"/>
        </w:rPr>
        <w:t>function f_NR_CheckDataPath_CA</w:t>
      </w:r>
      <w:r>
        <w:tab/>
      </w:r>
      <w:r>
        <w:fldChar w:fldCharType="begin"/>
      </w:r>
      <w:r>
        <w:instrText xml:space="preserve"> PAGEREF _Toc75456182 \h </w:instrText>
      </w:r>
      <w:r>
        <w:fldChar w:fldCharType="separate"/>
      </w:r>
      <w:r>
        <w:t>2</w:t>
      </w:r>
      <w:r>
        <w:fldChar w:fldCharType="end"/>
      </w:r>
    </w:p>
    <w:p w14:paraId="0B9383E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53872D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456181"/>
      <w:r w:rsidRPr="00854C55">
        <w:rPr>
          <w:b/>
        </w:rPr>
        <w:t>Corrections required</w:t>
      </w:r>
      <w:bookmarkEnd w:id="1"/>
      <w:bookmarkEnd w:id="2"/>
      <w:bookmarkEnd w:id="3"/>
    </w:p>
    <w:p w14:paraId="519B4D5E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45618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C0374" w:rsidRPr="00164B40">
        <w:rPr>
          <w:rFonts w:cs="Arial"/>
          <w:b/>
          <w:bCs/>
          <w:color w:val="000000"/>
          <w:lang w:val="en-US" w:eastAsia="en-GB"/>
        </w:rPr>
        <w:t>f_NR_CheckDataPath_CA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1AC5E1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FB1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44A" w14:textId="77777777" w:rsidR="005D27CA" w:rsidRPr="00CC39F9" w:rsidRDefault="0068188C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70AF6">
              <w:rPr>
                <w:noProof/>
              </w:rPr>
              <w:t>f_NR_CheckDataPath_CA</w:t>
            </w:r>
          </w:p>
        </w:tc>
      </w:tr>
      <w:tr w:rsidR="00FA485A" w14:paraId="6A7049F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419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E78D" w14:textId="77777777" w:rsidR="00E40D7B" w:rsidRDefault="00E40D7B" w:rsidP="00E40D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 of the function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f_NR_CheckDataPath_CA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</w:t>
            </w:r>
            <w:r w:rsidRPr="00332327">
              <w:rPr>
                <w:rFonts w:ascii="Arial" w:eastAsia="Calibri" w:hAnsi="Arial" w:cs="Arial"/>
                <w:color w:val="000000"/>
              </w:rPr>
              <w:t>contradictory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30E5B2AA" w14:textId="77777777" w:rsidR="00E40D7B" w:rsidRDefault="00E40D7B" w:rsidP="00E40D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7703DE33" w14:textId="77777777" w:rsidR="00FA485A" w:rsidRPr="00AD4ADA" w:rsidRDefault="00E40D7B" w:rsidP="00E40D7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and not on the </w:t>
            </w:r>
            <w:proofErr w:type="spellStart"/>
            <w:r>
              <w:rPr>
                <w:rFonts w:eastAsia="Calibri" w:cs="Arial"/>
                <w:color w:val="000000"/>
              </w:rPr>
              <w:t>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eastAsia="Calibri" w:cs="Arial"/>
                <w:color w:val="000000"/>
              </w:rPr>
              <w:t>PSCell</w:t>
            </w:r>
            <w:proofErr w:type="spellEnd"/>
            <w:r>
              <w:rPr>
                <w:rFonts w:eastAsia="Calibri" w:cs="Arial"/>
                <w:color w:val="000000"/>
              </w:rPr>
              <w:t xml:space="preserve"> (NR Cell 1)</w:t>
            </w:r>
            <w:r w:rsidRPr="002E008A">
              <w:rPr>
                <w:noProof/>
              </w:rPr>
              <w:t xml:space="preserve"> </w:t>
            </w:r>
          </w:p>
        </w:tc>
      </w:tr>
      <w:tr w:rsidR="00FA485A" w14:paraId="43AA1E1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8B1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0A7" w14:textId="77777777" w:rsidR="00FA485A" w:rsidRPr="00A72665" w:rsidRDefault="00CE42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It is proposed to make the DRB data originated from PS</w:t>
            </w:r>
            <w:r w:rsidR="00086460">
              <w:rPr>
                <w:noProof/>
              </w:rPr>
              <w:t>C</w:t>
            </w:r>
            <w:r>
              <w:rPr>
                <w:noProof/>
              </w:rPr>
              <w:t>ell ( NR Cell 1 )</w:t>
            </w:r>
          </w:p>
        </w:tc>
      </w:tr>
      <w:tr w:rsidR="00FA485A" w14:paraId="0B8167B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F10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D072" w14:textId="77777777" w:rsidR="00FA485A" w:rsidRPr="00CC39F9" w:rsidRDefault="00392D3E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392D3E">
              <w:rPr>
                <w:rFonts w:ascii="Arial" w:hAnsi="Arial" w:cs="Arial"/>
                <w:lang w:eastAsia="en-GB"/>
              </w:rPr>
              <w:t>ENDC\</w:t>
            </w:r>
            <w:proofErr w:type="spellStart"/>
            <w:r w:rsidRPr="00392D3E"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Pr="00392D3E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392D3E">
              <w:rPr>
                <w:rFonts w:ascii="Arial" w:hAnsi="Arial" w:cs="Arial"/>
                <w:lang w:eastAsia="en-GB"/>
              </w:rPr>
              <w:t>NR_CommonFunctions_ENDC_CA.ttcn</w:t>
            </w:r>
            <w:proofErr w:type="spellEnd"/>
          </w:p>
        </w:tc>
      </w:tr>
      <w:tr w:rsidR="00220349" w14:paraId="1E18204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1AE4" w14:textId="77777777" w:rsidR="00220349" w:rsidRPr="00650C4F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50C4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23D" w14:textId="2074F0DF" w:rsidR="00220349" w:rsidRPr="00650C4F" w:rsidRDefault="00650C4F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650C4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E9B0FD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DBBB952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3D75B4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F2F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f_NR_CheckDataPath_CA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07BA75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7788E20F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"",</w:t>
            </w:r>
          </w:p>
          <w:p w14:paraId="59554532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374C70CC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tsc_SCellIndex_2,</w:t>
            </w:r>
          </w:p>
          <w:p w14:paraId="0A900F97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53B2C049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0B87A5B6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6DECEDE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oin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356F1534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8D299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0193C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054D4D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174EF84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1562C6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57B1086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)  {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4D35A48E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1DF6C2D7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  // for DL</w:t>
            </w:r>
          </w:p>
          <w:p w14:paraId="1E9D711F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190982E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EF0307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1853DEBD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494BF2A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976AB8A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9F9B96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3E2083C9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6C9C0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</w:p>
          <w:p w14:paraId="61A967A4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3AF9EEE6" w14:textId="77777777" w:rsidR="00955E74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1909C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214EB736" w14:textId="77777777" w:rsidR="005D46AF" w:rsidRPr="00722896" w:rsidRDefault="005D46AF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7D653C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4595CC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1634FB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375" w14:textId="77777777" w:rsidR="00845A23" w:rsidRPr="00845A23" w:rsidRDefault="007A4458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function </w:t>
            </w:r>
            <w:proofErr w:type="spellStart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f_NR_CheckDataPath_CA</w:t>
            </w:r>
            <w:proofErr w:type="spellEnd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1645B8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287D6FC0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"",</w:t>
            </w:r>
          </w:p>
          <w:p w14:paraId="6F34E34D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5B00F6E9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tsc_SCellIndex_2,</w:t>
            </w:r>
          </w:p>
          <w:p w14:paraId="4F0D1EE3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4566C6ED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12EA517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4244BE4A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);     //Send DL data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oin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6244F838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F3664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A81EF1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AB7D944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A16FE1D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1F7467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C17368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)  {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0C75040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0028FAB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f_NR_CheckDataPath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15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415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// for DL </w:t>
            </w:r>
          </w:p>
          <w:p w14:paraId="3F279E84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PDN_2,</w:t>
            </w:r>
          </w:p>
          <w:p w14:paraId="6DF90BD6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480FD3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1593C787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15A5085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0CFED49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p_StepNo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CEE3B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53037172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v_MacBearerRoutingDL</w:t>
            </w:r>
            <w:proofErr w:type="spellEnd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240D90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>v_MacBearerRoutingUL</w:t>
            </w:r>
            <w:proofErr w:type="spellEnd"/>
          </w:p>
          <w:p w14:paraId="70291D69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745A25A6" w14:textId="77777777" w:rsidR="001E3D37" w:rsidRPr="00DA356D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19F5BD14" w14:textId="77777777"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B119D" w14:textId="77777777" w:rsidR="00F56C1E" w:rsidRDefault="00F56C1E">
      <w:r>
        <w:separator/>
      </w:r>
    </w:p>
  </w:endnote>
  <w:endnote w:type="continuationSeparator" w:id="0">
    <w:p w14:paraId="5B74FF8A" w14:textId="77777777" w:rsidR="00F56C1E" w:rsidRDefault="00F5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B6DE8" w14:textId="77777777" w:rsidR="00F56C1E" w:rsidRDefault="00F56C1E">
      <w:r>
        <w:separator/>
      </w:r>
    </w:p>
  </w:footnote>
  <w:footnote w:type="continuationSeparator" w:id="0">
    <w:p w14:paraId="52FBB473" w14:textId="77777777" w:rsidR="00F56C1E" w:rsidRDefault="00F56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D24F3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7498C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807B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DEBA3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86460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74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B40"/>
    <w:rsid w:val="00164CFC"/>
    <w:rsid w:val="00173835"/>
    <w:rsid w:val="001748D6"/>
    <w:rsid w:val="0017626D"/>
    <w:rsid w:val="001901A2"/>
    <w:rsid w:val="001909CC"/>
    <w:rsid w:val="00191FAD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2DDE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4E00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327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2D3E"/>
    <w:rsid w:val="00393BCA"/>
    <w:rsid w:val="00394D9E"/>
    <w:rsid w:val="003B179D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1B3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C6F17"/>
    <w:rsid w:val="004D455F"/>
    <w:rsid w:val="004D5164"/>
    <w:rsid w:val="004D69B8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6679"/>
    <w:rsid w:val="005B4127"/>
    <w:rsid w:val="005B49F4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3C2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40372"/>
    <w:rsid w:val="00642CCB"/>
    <w:rsid w:val="00643A7D"/>
    <w:rsid w:val="00644586"/>
    <w:rsid w:val="00647FBD"/>
    <w:rsid w:val="00650C4F"/>
    <w:rsid w:val="00652A36"/>
    <w:rsid w:val="0065364E"/>
    <w:rsid w:val="006537B5"/>
    <w:rsid w:val="00661E2C"/>
    <w:rsid w:val="00667016"/>
    <w:rsid w:val="00670AF6"/>
    <w:rsid w:val="0068188C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22896"/>
    <w:rsid w:val="00724EF9"/>
    <w:rsid w:val="0072522A"/>
    <w:rsid w:val="00731FDE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45A23"/>
    <w:rsid w:val="00853ED1"/>
    <w:rsid w:val="0085441A"/>
    <w:rsid w:val="008626E7"/>
    <w:rsid w:val="008667AF"/>
    <w:rsid w:val="00870EE7"/>
    <w:rsid w:val="0087510D"/>
    <w:rsid w:val="00880F55"/>
    <w:rsid w:val="008815F4"/>
    <w:rsid w:val="00883A39"/>
    <w:rsid w:val="008863B9"/>
    <w:rsid w:val="0089088C"/>
    <w:rsid w:val="00896D84"/>
    <w:rsid w:val="008A45A6"/>
    <w:rsid w:val="008A5430"/>
    <w:rsid w:val="008B1C6A"/>
    <w:rsid w:val="008B2743"/>
    <w:rsid w:val="008B6EA0"/>
    <w:rsid w:val="008C455F"/>
    <w:rsid w:val="008C6934"/>
    <w:rsid w:val="008D4141"/>
    <w:rsid w:val="008E4D4B"/>
    <w:rsid w:val="008E625E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49E9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DF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1D6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05BA"/>
    <w:rsid w:val="00CD2451"/>
    <w:rsid w:val="00CE0B19"/>
    <w:rsid w:val="00CE0BFA"/>
    <w:rsid w:val="00CE3B53"/>
    <w:rsid w:val="00CE4279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07ECA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0127"/>
    <w:rsid w:val="00E32E48"/>
    <w:rsid w:val="00E34898"/>
    <w:rsid w:val="00E37029"/>
    <w:rsid w:val="00E407D2"/>
    <w:rsid w:val="00E40D7B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56C1E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27951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0D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5883B-E66F-4629-95FA-0E93CC8F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2021-06-28T05:51:00Z</dcterms:created>
  <dcterms:modified xsi:type="dcterms:W3CDTF">2021-06-28T05:56:00Z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