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10F" w:rsidRDefault="004A010F" w:rsidP="004A01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1CDC">
        <w:fldChar w:fldCharType="begin"/>
      </w:r>
      <w:r w:rsidR="00511CDC">
        <w:instrText xml:space="preserve"> DOCPROPERTY  TSG/WGRef  \* MERGEFORMAT </w:instrText>
      </w:r>
      <w:r w:rsidR="00511CDC">
        <w:fldChar w:fldCharType="separate"/>
      </w:r>
      <w:r>
        <w:rPr>
          <w:b/>
          <w:noProof/>
          <w:sz w:val="24"/>
        </w:rPr>
        <w:t>RAN5</w:t>
      </w:r>
      <w:r w:rsidR="00511C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11CDC">
        <w:fldChar w:fldCharType="begin"/>
      </w:r>
      <w:r w:rsidR="00511CDC">
        <w:instrText xml:space="preserve"> DOCPROPERTY  MtgSeq  \* MERGEFORMAT </w:instrText>
      </w:r>
      <w:r w:rsidR="00511CDC">
        <w:fldChar w:fldCharType="separate"/>
      </w:r>
      <w:r w:rsidRPr="00EB09B7">
        <w:rPr>
          <w:b/>
          <w:noProof/>
          <w:sz w:val="24"/>
        </w:rPr>
        <w:t>2021</w:t>
      </w:r>
      <w:r w:rsidR="00511CDC">
        <w:rPr>
          <w:b/>
          <w:noProof/>
          <w:sz w:val="24"/>
        </w:rPr>
        <w:fldChar w:fldCharType="end"/>
      </w:r>
      <w:r w:rsidR="00511CDC">
        <w:fldChar w:fldCharType="begin"/>
      </w:r>
      <w:r w:rsidR="00511CDC">
        <w:instrText xml:space="preserve"> DOCPROPERTY  MtgTitle  \* MERGEFORMAT </w:instrText>
      </w:r>
      <w:r w:rsidR="00511CDC">
        <w:fldChar w:fldCharType="separate"/>
      </w:r>
      <w:r>
        <w:rPr>
          <w:b/>
          <w:noProof/>
          <w:sz w:val="24"/>
        </w:rPr>
        <w:t>-TTCN email</w:t>
      </w:r>
      <w:r w:rsidR="00511C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1CDC">
        <w:fldChar w:fldCharType="begin"/>
      </w:r>
      <w:r w:rsidR="00511CDC">
        <w:instrText xml:space="preserve"> DOCPROPERTY  Tdoc#  \* MERGEFORMAT </w:instrText>
      </w:r>
      <w:r w:rsidR="00511CDC">
        <w:fldChar w:fldCharType="separate"/>
      </w:r>
      <w:r w:rsidRPr="00E13F3D">
        <w:rPr>
          <w:b/>
          <w:i/>
          <w:noProof/>
          <w:sz w:val="28"/>
        </w:rPr>
        <w:t>R5s210673</w:t>
      </w:r>
      <w:r w:rsidR="00511CDC">
        <w:rPr>
          <w:b/>
          <w:i/>
          <w:noProof/>
          <w:sz w:val="28"/>
        </w:rPr>
        <w:fldChar w:fldCharType="end"/>
      </w:r>
    </w:p>
    <w:p w:rsidR="004A010F" w:rsidRDefault="00511CDC" w:rsidP="004A01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010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A010F">
        <w:rPr>
          <w:b/>
          <w:noProof/>
          <w:sz w:val="24"/>
        </w:rPr>
        <w:t xml:space="preserve">, </w:t>
      </w:r>
      <w:r w:rsidR="004A010F">
        <w:fldChar w:fldCharType="begin"/>
      </w:r>
      <w:r w:rsidR="004A010F">
        <w:instrText xml:space="preserve"> DOCPROPERTY  Country  \* MERGEFORMAT </w:instrText>
      </w:r>
      <w:r w:rsidR="004A010F">
        <w:fldChar w:fldCharType="end"/>
      </w:r>
      <w:r w:rsidR="004A010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010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4A010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010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10F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010F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010F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142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A010F" w:rsidRPr="00410371" w:rsidRDefault="00511CDC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010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010F" w:rsidRPr="00410371" w:rsidRDefault="00511CDC" w:rsidP="000443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010F" w:rsidRPr="00410371">
              <w:rPr>
                <w:b/>
                <w:noProof/>
                <w:sz w:val="28"/>
              </w:rPr>
              <w:t>1775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A010F" w:rsidRDefault="004A010F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010F" w:rsidRPr="00410371" w:rsidRDefault="00511CDC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010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A010F" w:rsidRDefault="004A010F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010F" w:rsidRPr="00410371" w:rsidRDefault="00511CDC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010F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010F" w:rsidRPr="00F25D98" w:rsidRDefault="004A010F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010F" w:rsidTr="000443BE">
        <w:tc>
          <w:tcPr>
            <w:tcW w:w="9641" w:type="dxa"/>
            <w:gridSpan w:val="9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A010F" w:rsidRDefault="004A010F" w:rsidP="004A01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10F" w:rsidTr="000443BE">
        <w:tc>
          <w:tcPr>
            <w:tcW w:w="2835" w:type="dxa"/>
          </w:tcPr>
          <w:p w:rsidR="004A010F" w:rsidRDefault="004A010F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A010F" w:rsidRDefault="004A010F" w:rsidP="004A01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10F" w:rsidTr="000443BE">
        <w:tc>
          <w:tcPr>
            <w:tcW w:w="9640" w:type="dxa"/>
            <w:gridSpan w:val="11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511C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010F">
              <w:t>Correction to NR test cases 7.1.3.5.1 and 7.1.3.5.4</w:t>
            </w:r>
            <w:r>
              <w:fldChar w:fldCharType="end"/>
            </w: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10F" w:rsidRDefault="00511C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10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010F" w:rsidRDefault="00511C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010F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10F" w:rsidRDefault="00511C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010F">
              <w:rPr>
                <w:noProof/>
              </w:rPr>
              <w:t>2021-06-22</w:t>
            </w:r>
            <w:r>
              <w:rPr>
                <w:noProof/>
              </w:rPr>
              <w:fldChar w:fldCharType="end"/>
            </w: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010F" w:rsidRDefault="00511CDC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01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10F" w:rsidRDefault="00511CD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010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A010F" w:rsidRDefault="004A010F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010F" w:rsidRPr="007C2097" w:rsidRDefault="004A010F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010F" w:rsidTr="000443BE">
        <w:tc>
          <w:tcPr>
            <w:tcW w:w="1843" w:type="dxa"/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</w:p>
          <w:p w:rsidR="004A010F" w:rsidRDefault="004A010F" w:rsidP="004A010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7.1.3.5.1 and 7.1.3.5.4 , the usage of </w:t>
            </w:r>
            <w:r w:rsidRPr="00312DE9">
              <w:rPr>
                <w:noProof/>
              </w:rPr>
              <w:t>NR_PDCP_PDUList_Type</w:t>
            </w:r>
            <w:r>
              <w:rPr>
                <w:noProof/>
              </w:rPr>
              <w:t xml:space="preserve"> for the single PDU is leading to mismatch while receiving the PDCP PDU List containing multiple PDUs coming in the same slot</w:t>
            </w:r>
          </w:p>
          <w:p w:rsidR="004A010F" w:rsidRDefault="004A010F" w:rsidP="004A010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7.1.3.5.1 at step 7 of the test case , </w:t>
            </w:r>
            <w:r w:rsidRPr="005E3C50">
              <w:rPr>
                <w:noProof/>
              </w:rPr>
              <w:t>p_NR_PDCP_State.RX_NEXT</w:t>
            </w:r>
            <w:r>
              <w:rPr>
                <w:noProof/>
              </w:rPr>
              <w:t xml:space="preserve"> is set wrongly </w:t>
            </w:r>
          </w:p>
          <w:p w:rsidR="004A010F" w:rsidRPr="002E008A" w:rsidRDefault="004A010F" w:rsidP="004A010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For 7.1.3.5.4 , at step 14-15, for the PDU List containing multiple PDU in the same slot , the expected combination is populated wrongly</w:t>
            </w:r>
          </w:p>
          <w:p w:rsidR="004A010F" w:rsidRPr="002E008A" w:rsidRDefault="004A010F" w:rsidP="004A010F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10F" w:rsidRPr="00CF39F2" w:rsidRDefault="004A010F" w:rsidP="004A010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test cases 7.1.3.5.1 and 7.1.3.5.4 , it is proposed to use the data type </w:t>
            </w:r>
            <w:r w:rsidRPr="0005014E">
              <w:rPr>
                <w:noProof/>
              </w:rPr>
              <w:t>NR_PDCP_PDU_Type</w:t>
            </w:r>
            <w:r>
              <w:rPr>
                <w:noProof/>
              </w:rPr>
              <w:t xml:space="preserve"> for the expected individual PDUs </w:t>
            </w:r>
          </w:p>
          <w:p w:rsidR="004A010F" w:rsidRDefault="004A010F" w:rsidP="004A010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7 of the test case 7.1.3.5.1 , </w:t>
            </w:r>
            <w:r w:rsidRPr="0005014E">
              <w:rPr>
                <w:noProof/>
              </w:rPr>
              <w:t>p_NR_PDCP_State.RX_NEXT</w:t>
            </w:r>
            <w:r>
              <w:rPr>
                <w:noProof/>
              </w:rPr>
              <w:t xml:space="preserve"> has to be set with </w:t>
            </w:r>
            <w:r w:rsidRPr="0053550D">
              <w:rPr>
                <w:noProof/>
              </w:rPr>
              <w:t xml:space="preserve">p_NR_PDCP_State.TX_NEXT </w:t>
            </w:r>
            <w:r>
              <w:rPr>
                <w:noProof/>
              </w:rPr>
              <w:t>–</w:t>
            </w:r>
            <w:r w:rsidRPr="0053550D">
              <w:rPr>
                <w:noProof/>
              </w:rPr>
              <w:t xml:space="preserve"> 2</w:t>
            </w:r>
            <w:r>
              <w:rPr>
                <w:noProof/>
              </w:rPr>
              <w:t xml:space="preserve"> instead of having “0” value</w:t>
            </w:r>
          </w:p>
          <w:p w:rsidR="004A010F" w:rsidRPr="006316B2" w:rsidRDefault="004A010F" w:rsidP="004A010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14-15 of the test case 7.1.3.5.4 , the expected combination for multiple PDUs in the same slot should be set with {</w:t>
            </w:r>
            <w:r w:rsidRPr="005F1205">
              <w:rPr>
                <w:noProof/>
              </w:rPr>
              <w:t>v_ExpectedPdu1,v_ExpectedPdu2</w:t>
            </w:r>
            <w:r>
              <w:rPr>
                <w:noProof/>
              </w:rPr>
              <w:t>}</w:t>
            </w: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10F" w:rsidRPr="00CF39F2" w:rsidRDefault="004A010F" w:rsidP="004A010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Pr="00CF39F2" w:rsidRDefault="004A010F" w:rsidP="004A010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4A010F" w:rsidTr="000443BE">
        <w:tc>
          <w:tcPr>
            <w:tcW w:w="2694" w:type="dxa"/>
            <w:gridSpan w:val="2"/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010F" w:rsidRDefault="004A010F" w:rsidP="004A0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7.1.3.5.1.ENDC, 7.1.3.5.1.NR5GC, 7.1.3.5.4.ENDC and 7.1.3.5.4.NR5GC</w:t>
            </w:r>
          </w:p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A010F" w:rsidRDefault="004A010F" w:rsidP="004A01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010F" w:rsidRDefault="004A010F" w:rsidP="004A01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010F" w:rsidRPr="008863B9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010F" w:rsidRPr="008863B9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010F" w:rsidRPr="008863B9" w:rsidRDefault="004A010F" w:rsidP="004A01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2850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6329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6329F" w:rsidRPr="0028441B">
        <w:rPr>
          <w:rFonts w:ascii="Arial" w:hAnsi="Arial" w:cs="Arial"/>
          <w:iCs/>
        </w:rPr>
        <w:t>Table of Contents</w:t>
      </w:r>
      <w:r w:rsidR="0026329F">
        <w:tab/>
      </w:r>
      <w:r w:rsidR="0026329F">
        <w:fldChar w:fldCharType="begin"/>
      </w:r>
      <w:r w:rsidR="0026329F">
        <w:instrText xml:space="preserve"> PAGEREF _Toc75285029 \h </w:instrText>
      </w:r>
      <w:r w:rsidR="0026329F">
        <w:fldChar w:fldCharType="separate"/>
      </w:r>
      <w:r w:rsidR="0026329F">
        <w:t>3</w:t>
      </w:r>
      <w:r w:rsidR="0026329F">
        <w:fldChar w:fldCharType="end"/>
      </w:r>
    </w:p>
    <w:p w:rsidR="0026329F" w:rsidRDefault="00263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8441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8441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_Toc75285030 \h </w:instrText>
      </w:r>
      <w:r>
        <w:fldChar w:fldCharType="separate"/>
      </w:r>
      <w:r>
        <w:t>3</w:t>
      </w:r>
      <w:r>
        <w:fldChar w:fldCharType="end"/>
      </w:r>
    </w:p>
    <w:p w:rsidR="0026329F" w:rsidRDefault="00263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8441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8441B">
        <w:rPr>
          <w:rFonts w:cs="Arial"/>
          <w:b/>
          <w:color w:val="000000"/>
          <w:lang w:eastAsia="en-GB"/>
        </w:rPr>
        <w:t xml:space="preserve">Correction to </w:t>
      </w:r>
      <w:r w:rsidRPr="0028441B">
        <w:rPr>
          <w:rFonts w:cs="Arial"/>
          <w:b/>
          <w:bCs/>
          <w:color w:val="000000"/>
          <w:lang w:val="en-US" w:eastAsia="en-GB"/>
        </w:rPr>
        <w:t>function f_TC_7_1_3_5_1_NR_TestBody</w:t>
      </w:r>
      <w:r>
        <w:tab/>
      </w:r>
      <w:r>
        <w:fldChar w:fldCharType="begin"/>
      </w:r>
      <w:r>
        <w:instrText xml:space="preserve"> PAGEREF _Toc75285031 \h </w:instrText>
      </w:r>
      <w:r>
        <w:fldChar w:fldCharType="separate"/>
      </w:r>
      <w:r>
        <w:t>3</w:t>
      </w:r>
      <w:r>
        <w:fldChar w:fldCharType="end"/>
      </w:r>
    </w:p>
    <w:p w:rsidR="0026329F" w:rsidRDefault="00263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8441B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8441B">
        <w:rPr>
          <w:rFonts w:cs="Arial"/>
          <w:b/>
          <w:color w:val="000000"/>
          <w:lang w:eastAsia="en-GB"/>
        </w:rPr>
        <w:t xml:space="preserve">Correction to </w:t>
      </w:r>
      <w:r w:rsidRPr="0028441B">
        <w:rPr>
          <w:rFonts w:cs="Arial"/>
          <w:b/>
          <w:bCs/>
          <w:color w:val="000000"/>
          <w:lang w:val="en-US" w:eastAsia="en-GB"/>
        </w:rPr>
        <w:t>function f_TC_7_1_3_5_4_NR_Step1to17</w:t>
      </w:r>
      <w:r>
        <w:tab/>
      </w:r>
      <w:r>
        <w:fldChar w:fldCharType="begin"/>
      </w:r>
      <w:r>
        <w:instrText xml:space="preserve"> PAGEREF _Toc75285032 \h </w:instrText>
      </w:r>
      <w:r>
        <w:fldChar w:fldCharType="separate"/>
      </w:r>
      <w:r>
        <w:t>7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285030"/>
      <w:r w:rsidRPr="00854C55">
        <w:rPr>
          <w:b/>
        </w:rPr>
        <w:t>Corrections required</w:t>
      </w:r>
      <w:bookmarkEnd w:id="1"/>
      <w:bookmarkEnd w:id="2"/>
      <w:bookmarkEnd w:id="3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528503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16DEC" w:rsidRPr="00916DEC">
        <w:rPr>
          <w:rFonts w:cs="Arial"/>
          <w:b/>
          <w:bCs/>
          <w:color w:val="000000"/>
          <w:lang w:val="en-US" w:eastAsia="en-GB"/>
        </w:rPr>
        <w:t>f_TC_7_1_3_5_1_NR_TestBody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916DEC" w:rsidP="005D27CA">
            <w:pPr>
              <w:rPr>
                <w:rFonts w:ascii="Arial" w:hAnsi="Arial" w:cs="Arial"/>
                <w:lang w:eastAsia="en-GB"/>
              </w:rPr>
            </w:pPr>
            <w:r w:rsidRPr="00916DEC">
              <w:rPr>
                <w:rFonts w:ascii="Arial" w:hAnsi="Arial" w:cs="Arial"/>
                <w:lang w:eastAsia="en-GB"/>
              </w:rPr>
              <w:t>f_TC_7_1_3_5_1_NR_TestBody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401" w:rsidRDefault="00C83A8A" w:rsidP="00CC340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CC3401">
              <w:rPr>
                <w:noProof/>
              </w:rPr>
              <w:t xml:space="preserve">sage of </w:t>
            </w:r>
            <w:r w:rsidR="00CC3401" w:rsidRPr="00312DE9">
              <w:rPr>
                <w:noProof/>
              </w:rPr>
              <w:t>NR_PDCP_PDUList_Type</w:t>
            </w:r>
            <w:r w:rsidR="00CC3401">
              <w:rPr>
                <w:noProof/>
              </w:rPr>
              <w:t xml:space="preserve"> for the single PDU is leading to mismatch while receiving the PDCP PDU List containing multiple PDUs coming in the same slot</w:t>
            </w:r>
          </w:p>
          <w:p w:rsidR="00CC3401" w:rsidRDefault="00B421C5" w:rsidP="00CC340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CC3401">
              <w:rPr>
                <w:noProof/>
              </w:rPr>
              <w:t xml:space="preserve">t step 7 of the test case , </w:t>
            </w:r>
            <w:r w:rsidR="00CC3401" w:rsidRPr="005E3C50">
              <w:rPr>
                <w:noProof/>
              </w:rPr>
              <w:t>p_NR_PDCP_State.RX_NEXT</w:t>
            </w:r>
            <w:r w:rsidR="00CC3401">
              <w:rPr>
                <w:noProof/>
              </w:rPr>
              <w:t xml:space="preserve"> is set wrongly </w:t>
            </w:r>
          </w:p>
          <w:p w:rsidR="00FA485A" w:rsidRPr="00AD4ADA" w:rsidRDefault="00FA485A" w:rsidP="001E3D37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2F" w:rsidRDefault="00D525A2" w:rsidP="00A04D2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04D2F">
              <w:rPr>
                <w:noProof/>
              </w:rPr>
              <w:t xml:space="preserve">t is proposed to use the data type </w:t>
            </w:r>
            <w:r w:rsidR="00A04D2F" w:rsidRPr="0005014E">
              <w:rPr>
                <w:noProof/>
              </w:rPr>
              <w:t>NR_PDCP_PDU_Type</w:t>
            </w:r>
            <w:r w:rsidR="00A04D2F">
              <w:rPr>
                <w:noProof/>
              </w:rPr>
              <w:t xml:space="preserve"> for the expected individual PDUs </w:t>
            </w:r>
          </w:p>
          <w:p w:rsidR="00A04D2F" w:rsidRDefault="00A04D2F" w:rsidP="00A04D2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7 of the test case 7.1.3.5.1 , </w:t>
            </w:r>
            <w:r w:rsidRPr="0005014E">
              <w:rPr>
                <w:noProof/>
              </w:rPr>
              <w:t>p_NR_PDCP_State.RX_NEXT</w:t>
            </w:r>
            <w:r>
              <w:rPr>
                <w:noProof/>
              </w:rPr>
              <w:t xml:space="preserve"> has to be set with </w:t>
            </w:r>
            <w:r w:rsidRPr="0053550D">
              <w:rPr>
                <w:noProof/>
              </w:rPr>
              <w:t xml:space="preserve">p_NR_PDCP_State.TX_NEXT </w:t>
            </w:r>
            <w:r>
              <w:rPr>
                <w:noProof/>
              </w:rPr>
              <w:t>–</w:t>
            </w:r>
            <w:r w:rsidRPr="0053550D">
              <w:rPr>
                <w:noProof/>
              </w:rPr>
              <w:t xml:space="preserve"> 2</w:t>
            </w:r>
            <w:r>
              <w:rPr>
                <w:noProof/>
              </w:rPr>
              <w:t xml:space="preserve"> instead of having “0” value</w:t>
            </w:r>
          </w:p>
          <w:p w:rsidR="00FA485A" w:rsidRPr="00A72665" w:rsidRDefault="00FA485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E972A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972AB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E972AB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E972AB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086A07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function f_TC_7_1_3_5_1_NR_TestBody(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F25290" w:rsidRPr="007A4458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var integer k;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//Stop UL Grants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@ All PDCP PDUs use same SDU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, {46, 62, 78, 94, 110});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v_TimingInfo1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(v_TimingInfo1,20);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//SS transmits a PDCP Data PDU containing one PDCP SDU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(p_NR_PDCP_State,nr_Cell1,v_SduList[k],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(v_TimingInfo1, 20*(k+2));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@ Wait Discard timer to expire. @sic R5s190225, R5s190770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(nr_Cell1,l2Timer, 500.0);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, float2int(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 - 20);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5" SS transmits a PDCP Data PDU containing one PDCP SDU @sic R5s190225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v_TimingInfo2;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1; k:= k+1)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[k+3],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(v_TimingInfo2,20*(k+1));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(nr_Cell1); //@sic R5-213462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6" The SS resumes normal UL grant allocation.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, 0); // @sic R5s190590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@ Does UE transmit a PDCP Data PDU # 5 of size 94 bytes? (Note 2)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(v_ExpectedPdu1,v_ExpectedPdu2);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alt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(__FILE__, __LINE__, "Steps 7-8");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(__FILE__, __LINE__, "Steps 7-8");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72ED8" w:rsidRPr="00722896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f_TC_7_1_3_5_1_NR_TestBody(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1BC3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v_ExpectedPdu1;</w:t>
            </w:r>
          </w:p>
          <w:p w:rsidR="00051BC3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v_ExpectedPdu2;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var integer k;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//Stop UL Grants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@ All PDCP PDUs use same SDU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, {46, 62, 78, 94, 110});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v_TimingInfo1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(v_TimingInfo1,20);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//SS transmits a PDCP Data PDU containing one PDCP SDU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(p_NR_PDCP_State,nr_Cell1,v_SduList[k],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(v_TimingInfo1, 20*(k+2));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@ Wait Discard timer to expire. @sic R5s190225, R5s190770 sic@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(nr_Cell1,l2Timer, 500.0);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, float2int(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 - 20);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5" SS transmits a PDCP Data PDU containing one PDCP SDU @sic R5s190225 sic@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v_TimingInfo2;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1; k:= k+1)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[k+3],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(v_TimingInfo2,20*(k+1));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(nr_Cell1); //@sic R5-213462 sic@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6" The SS resumes normal UL grant allocation.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, 0); // @sic R5s190590 sic@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@ Does UE transmit a PDCP Data PDU # 5 of size 94 bytes? (Note 2)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7A4458" w:rsidRPr="002D16DD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p_NR_PDCP_State.TX_NEXT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- 2;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v_ExpectedPdu1:=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v_ExpectedPdu2:=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v_ExpectedPdu3:= {v_ExpectedPdu1,v_ExpectedPdu2};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alt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{v_ExpectedPdu1})) -&gt; value v_ReceivedPdu1</w:t>
            </w: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{v_ExpectedPdu2})) -&gt; value v_ReceivedPdu2;</w:t>
            </w: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(__FILE__, __LINE__, "Steps 7-8");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(__FILE__, __LINE__, "Steps 7-8");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DA356D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5285032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111F9" w:rsidRPr="00B111F9">
        <w:rPr>
          <w:rFonts w:cs="Arial"/>
          <w:b/>
          <w:bCs/>
          <w:color w:val="000000"/>
          <w:lang w:val="en-US" w:eastAsia="en-GB"/>
        </w:rPr>
        <w:t>f_TC_7_1_3_5_4_NR_Step1to17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B111F9" w:rsidP="00B111F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111F9">
              <w:rPr>
                <w:noProof/>
              </w:rPr>
              <w:t>f_TC_7_1_3_5_4_NR_Step1to17</w:t>
            </w:r>
          </w:p>
        </w:tc>
      </w:tr>
      <w:tr w:rsidR="00F96833" w:rsidTr="00ED78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45" w:rsidRDefault="00F03645" w:rsidP="00F03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</w:p>
          <w:p w:rsidR="00F03645" w:rsidRDefault="00AA313A" w:rsidP="00F0364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F03645">
              <w:rPr>
                <w:noProof/>
              </w:rPr>
              <w:t xml:space="preserve">sage of </w:t>
            </w:r>
            <w:r w:rsidR="00F03645" w:rsidRPr="00312DE9">
              <w:rPr>
                <w:noProof/>
              </w:rPr>
              <w:t>NR_PDCP_PDUList_Type</w:t>
            </w:r>
            <w:r w:rsidR="00F03645">
              <w:rPr>
                <w:noProof/>
              </w:rPr>
              <w:t xml:space="preserve"> for the single PDU is leading to mismatch while receiving the PDCP PDU List containing multiple PDUs coming in the same slot</w:t>
            </w:r>
          </w:p>
          <w:p w:rsidR="00F03645" w:rsidRPr="002E008A" w:rsidRDefault="00853ED1" w:rsidP="00F0364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F03645">
              <w:rPr>
                <w:noProof/>
              </w:rPr>
              <w:t>t step 14-15, for the PDU List containing multiple PDU in the same slot , the expected combination is populated wrongly</w:t>
            </w:r>
          </w:p>
          <w:p w:rsidR="00F96833" w:rsidRPr="00AD4ADA" w:rsidRDefault="00F96833" w:rsidP="00937A61">
            <w:pPr>
              <w:pStyle w:val="CRCoverPage"/>
              <w:spacing w:after="0"/>
              <w:rPr>
                <w:noProof/>
              </w:rPr>
            </w:pPr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6B" w:rsidRPr="00FD3F6B" w:rsidRDefault="00FD3F6B" w:rsidP="00FD3F6B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</w:t>
            </w:r>
            <w:r w:rsidR="00A97562">
              <w:rPr>
                <w:noProof/>
              </w:rPr>
              <w:t xml:space="preserve">t is proposed to use the data type </w:t>
            </w:r>
            <w:r w:rsidR="00A97562" w:rsidRPr="0005014E">
              <w:rPr>
                <w:noProof/>
              </w:rPr>
              <w:t>NR_PDCP_PDU_Type</w:t>
            </w:r>
            <w:r w:rsidR="00A97562">
              <w:rPr>
                <w:noProof/>
              </w:rPr>
              <w:t xml:space="preserve"> for the expected individual PDUs </w:t>
            </w:r>
          </w:p>
          <w:p w:rsidR="00F96833" w:rsidRPr="00A72665" w:rsidRDefault="00A97562" w:rsidP="00FD3F6B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14-15 of the test case 7.1.3.5.4 , the expected combination for multiple PDUs in the same slot should be set with {</w:t>
            </w:r>
            <w:r w:rsidRPr="005F1205">
              <w:rPr>
                <w:noProof/>
              </w:rPr>
              <w:t>v_ExpectedPdu1,v_ExpectedPdu2</w:t>
            </w:r>
            <w:r>
              <w:rPr>
                <w:noProof/>
              </w:rPr>
              <w:t>}</w:t>
            </w:r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7E0E30" w:rsidP="00ED788A">
            <w:pPr>
              <w:spacing w:after="0"/>
              <w:rPr>
                <w:rFonts w:ascii="Arial" w:hAnsi="Arial" w:cs="Arial"/>
                <w:lang w:eastAsia="en-GB"/>
              </w:rPr>
            </w:pPr>
            <w:r w:rsidRPr="007E0E30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7E0E30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7E0E30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Default="00086A07" w:rsidP="00ED788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6" w:name="_GoBack"/>
            <w:bookmarkEnd w:id="6"/>
          </w:p>
        </w:tc>
      </w:tr>
    </w:tbl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, {64, 164});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:rsidR="00EC13C0" w:rsidRPr="000954D7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1.0;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131072; //@sic R5s190227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(v_TimingInfo1,20);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(v_TimingInfo2,120);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(p_NR_PDCP_State,nr_Cell1,v_IPData,v_TimingInfo2);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Wait for 100ms (&lt; configured t-Reordering)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//v_TimingInfo3 - v_TimingInfo2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The SS sends the PDCP SDU #0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(p_NR_PDCP_State,nr_Cell1,v_IPData,v_TimingInfo3);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7-9"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the PDCP SDU #0 via the AM RLC entity #0,#1,#2 (Note 4). @sic R5s190227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v_ExpectedPdu2:=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v_ExpectedPdu4:= (v_ExpectedPdu1, v_ExpectedPdu2);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v_ExpectedPdu5:= (v_ExpectedPdu2, v_ExpectedPdu3);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v_ExpectedPdu6:= (v_ExpectedPdu1, v_ExpectedPdu2, v_ExpectedPdu3);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v_ExpectedPdu3)) -&gt; value v_ReceivedPdu3;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//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v_ExpectedPdu5)) -&gt; value v_ReceivedPdu5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v_ReceivedPdu5.Common.TimingInfo.SubFrame;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v_ExpectedPdu4)) -&gt; value v_ReceivedPdu4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v_ReceivedPdu4.Common.TimingInfo.SubFrame;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v_ExpectedPdu3)) -&gt; value v_ReceivedPdu3;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v_ExpectedPdu6)) -&gt; value v_ReceivedPdu6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#4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(nr_Cell1); //t-Reordering starts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(v_TimingInfo1,100); //Next PDU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(v_TimingInfo1,120); //Wait for PDU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v_SubFrameTimingT1 := v_TimingInfo3;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4;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Wait for 100ms (&lt; configured t-Reordering)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//v_TimingInfo2 - v_TimingInfo1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The SS sends the PDCP SDU #7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f_NR_PDCP_Send(p_NR_PDCP_State,nr_Cell1,v_SduList[0],v_TimingInfo2);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The SS sends the PDCP SDU #3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(p_NR_PDCP_State,nr_Cell1,v_IPData,v_TimingInfo3);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14-15"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UE transmits a PDCP SDU #3, #4 (Note 5). @sic R5s190227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v_ExpectedPdu3:= (v_ExpectedPdu5,v_ExpectedPdu6);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"Steps 14-15");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"Steps 14-15");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UE transmits a PDCP SDU #7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5; //@sic R5-194837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(p_NR_PDCP_State,nr_Cell1,v_SduList[0],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v_SubFrameTimingT2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v_TimingInfo.SubFrame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877C8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// Check 1: </w:t>
            </w:r>
            <w:proofErr w:type="spellStart"/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>Is</w:t>
            </w:r>
            <w:proofErr w:type="spellEnd"/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(T2 - T1) &gt; t-</w:t>
            </w:r>
            <w:proofErr w:type="spellStart"/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>Reordering</w:t>
            </w:r>
            <w:proofErr w:type="spellEnd"/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>?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(v_SubFrameTimingT1, v_SubFrameTimingT2);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(nr_Cell1,l2Timer,300.0);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&gt; float2int(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16");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The SS sends the PDCP SDU #9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9;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(p_NR_PDCP_State,nr_Cell1,v_SduList[1]);</w:t>
            </w:r>
          </w:p>
          <w:p w:rsidR="00F96833" w:rsidRPr="00722896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, {64, 164});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v_SubFrameTimingT1;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v_SubFrameTimingT2;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4B0912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v_ExpectedPdu1;</w:t>
            </w:r>
          </w:p>
          <w:p w:rsidR="000954D7" w:rsidRPr="004B0912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v_ExpectedPdu2;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:rsidR="000954D7" w:rsidRPr="004B0912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1.0;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131072; //@sic R5s190227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(v_TimingInfo1,20);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(v_TimingInfo2,120);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(p_NR_PDCP_State,nr_Cell1,v_IPData,v_TimingInfo2);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Wait for 100ms (&lt; configured t-Reordering)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//v_TimingInfo3 - v_TimingInfo2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The SS sends the PDCP SDU #0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(p_NR_PDCP_State,nr_Cell1,v_IPData,v_TimingInfo3);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7-9"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the PDCP SDU #0 via the AM RLC entity #0,#1,#2 (Note 4). @sic R5s190227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v_ExpectedPdu1:=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v_ExpectedPdu2:=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v_ExpectedPdu3:=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616335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163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v_ExpectedPdu4:= {v_ExpectedPdu1, v_ExpectedPdu2}; </w:t>
            </w:r>
          </w:p>
          <w:p w:rsidR="000954D7" w:rsidRPr="00616335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163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v_ExpectedPdu5:= {v_ExpectedPdu2, v_ExpectedPdu3};</w:t>
            </w:r>
          </w:p>
          <w:p w:rsidR="001467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163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v_ExpectedPdu6:= {v_ExpectedPdu1, v_ExpectedPdu2, v_ExpectedPdu3};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{v_ExpectedPdu1})) -&gt; value v_ReceivedPdu1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{v_ExpectedPdu2})) -&gt; value v_ReceivedPdu2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{v_ExpectedPdu3})) -&gt; value v_ReceivedPdu3;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//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(nr_Cell1), -, v_ExpectedPdu5)) -&gt; value v_ReceivedPdu5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v_ReceivedPdu5.Common.TimingInfo.SubFrame;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(nr_Cell1), -, v_ExpectedPdu4)) -&gt; value v_ReceivedPdu4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v_ReceivedPdu4.Common.TimingInfo.SubFrame;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{v_ExpectedPdu3})) -&gt; value v_ReceivedPdu3;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(nr_Cell1), -, v_ExpectedPdu6)) -&gt; value v_ReceivedPdu6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#4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(nr_Cell1); //t-Reordering starts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(v_TimingInfo1,100); //Next PDU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(v_TimingInfo1,120); //Wait for PDU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v_SubFrameTimingT1 := v_TimingInfo3;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4;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Wait for 100ms (&lt; configured t-Reordering)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//v_TimingInfo2 - v_TimingInfo1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The SS sends the PDCP SDU #7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f_NR_PDCP_Send(p_NR_PDCP_State,nr_Cell1,v_SduList[0],v_TimingInfo2);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The SS sends the PDCP SDU #3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(p_NR_PDCP_State,nr_Cell1,v_IPData,v_TimingInfo3);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14-15"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UE transmits a PDCP SDU #3, #4 (Note 5). @sic R5s190227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v_ExpectedPdu1:= 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v_ExpectedPdu2:= 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v_ExpectedPdu4:= {v_ExpectedPdu1,v_ExpectedPdu2};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{v_ExpectedPdu1})) -&gt; value v_ReceivedPdu1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{v_ExpectedPdu2})) -&gt; value v_ReceivedPdu2;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"Steps 14-15");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v_ExpectedPdu4))-&gt; value v_ReceivedPdu3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"Steps 14-15");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UE transmits a PDCP SDU #7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5; //@sic R5-194837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(p_NR_PDCP_State,nr_Cell1,v_SduList[0],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v_SubFrameTimingT2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v_TimingInfo.SubFrame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// Check 1: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Is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(T2 - T1) &gt; t-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Reordering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?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(v_SubFrameTimingT1, v_SubFrameTimingT2);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(nr_Cell1,l2Timer,300.0);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&gt; float2int(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16");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The SS sends the PDCP SDU #9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9;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(p_NR_PDCP_State,nr_Cell1,v_SduList[1]);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F96833" w:rsidRPr="00DA356D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:rsidR="00F96833" w:rsidRDefault="00F96833" w:rsidP="00F96833">
      <w:pPr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CDC" w:rsidRDefault="00511CDC">
      <w:r>
        <w:separator/>
      </w:r>
    </w:p>
  </w:endnote>
  <w:endnote w:type="continuationSeparator" w:id="0">
    <w:p w:rsidR="00511CDC" w:rsidRDefault="0051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CDC" w:rsidRDefault="00511CDC">
      <w:r>
        <w:separator/>
      </w:r>
    </w:p>
  </w:footnote>
  <w:footnote w:type="continuationSeparator" w:id="0">
    <w:p w:rsidR="00511CDC" w:rsidRDefault="00511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4E62"/>
    <w:rsid w:val="00057DBD"/>
    <w:rsid w:val="000614B3"/>
    <w:rsid w:val="0006562C"/>
    <w:rsid w:val="000660F3"/>
    <w:rsid w:val="000749BF"/>
    <w:rsid w:val="00086A0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81E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64CFC"/>
    <w:rsid w:val="00173835"/>
    <w:rsid w:val="001748D6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52F0"/>
    <w:rsid w:val="001B7A65"/>
    <w:rsid w:val="001C5C2A"/>
    <w:rsid w:val="001D22EC"/>
    <w:rsid w:val="001E3D37"/>
    <w:rsid w:val="001E41F3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29F"/>
    <w:rsid w:val="00263668"/>
    <w:rsid w:val="002640DD"/>
    <w:rsid w:val="00275D12"/>
    <w:rsid w:val="00280375"/>
    <w:rsid w:val="00284FEB"/>
    <w:rsid w:val="002860C4"/>
    <w:rsid w:val="002901A3"/>
    <w:rsid w:val="002A29B2"/>
    <w:rsid w:val="002A4DCB"/>
    <w:rsid w:val="002B14D3"/>
    <w:rsid w:val="002B5741"/>
    <w:rsid w:val="002C7E01"/>
    <w:rsid w:val="002D16DD"/>
    <w:rsid w:val="002E008A"/>
    <w:rsid w:val="002E2700"/>
    <w:rsid w:val="002E78BD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010F"/>
    <w:rsid w:val="004A2AED"/>
    <w:rsid w:val="004A794F"/>
    <w:rsid w:val="004B01A5"/>
    <w:rsid w:val="004B0912"/>
    <w:rsid w:val="004B2C2D"/>
    <w:rsid w:val="004B526E"/>
    <w:rsid w:val="004B75B7"/>
    <w:rsid w:val="004D455F"/>
    <w:rsid w:val="004D5164"/>
    <w:rsid w:val="004F0155"/>
    <w:rsid w:val="004F661B"/>
    <w:rsid w:val="005045C7"/>
    <w:rsid w:val="0050517D"/>
    <w:rsid w:val="005105E0"/>
    <w:rsid w:val="0051196A"/>
    <w:rsid w:val="00511CDC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6679"/>
    <w:rsid w:val="005B4127"/>
    <w:rsid w:val="005B7AC3"/>
    <w:rsid w:val="005D07BE"/>
    <w:rsid w:val="005D27CA"/>
    <w:rsid w:val="005D2B14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D63B4"/>
    <w:rsid w:val="006E21FB"/>
    <w:rsid w:val="006E4465"/>
    <w:rsid w:val="006E5627"/>
    <w:rsid w:val="006E7773"/>
    <w:rsid w:val="006F6B99"/>
    <w:rsid w:val="006F7952"/>
    <w:rsid w:val="006F7B09"/>
    <w:rsid w:val="00704829"/>
    <w:rsid w:val="00705157"/>
    <w:rsid w:val="007101FB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C13F4"/>
    <w:rsid w:val="007C2097"/>
    <w:rsid w:val="007C28A7"/>
    <w:rsid w:val="007D6A07"/>
    <w:rsid w:val="007D6DB1"/>
    <w:rsid w:val="007D7566"/>
    <w:rsid w:val="007E07EF"/>
    <w:rsid w:val="007E0E30"/>
    <w:rsid w:val="007F0389"/>
    <w:rsid w:val="007F3701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B05"/>
    <w:rsid w:val="0091261A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6424"/>
    <w:rsid w:val="009478EE"/>
    <w:rsid w:val="0095139C"/>
    <w:rsid w:val="00954C1A"/>
    <w:rsid w:val="00956250"/>
    <w:rsid w:val="00956A50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52E8"/>
    <w:rsid w:val="00A57528"/>
    <w:rsid w:val="00A601CD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71D7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B167A-3348-4E83-93E5-FAC06AE1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4462</Words>
  <Characters>28117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3</cp:revision>
  <cp:lastPrinted>1900-01-01T00:00:00Z</cp:lastPrinted>
  <dcterms:created xsi:type="dcterms:W3CDTF">2021-06-28T08:33:00Z</dcterms:created>
  <dcterms:modified xsi:type="dcterms:W3CDTF">2021-06-28T08:33:00Z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