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2742" w14:textId="1786CF9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_Hlk74650982"/>
      <w:proofErr w:type="gramStart"/>
      <w:r w:rsidR="006F0E57" w:rsidRPr="006F0E57">
        <w:rPr>
          <w:b/>
          <w:bCs/>
          <w:i/>
          <w:iCs/>
          <w:sz w:val="28"/>
          <w:szCs w:val="28"/>
        </w:rPr>
        <w:t>R5s210657</w:t>
      </w:r>
      <w:bookmarkEnd w:id="0"/>
      <w:proofErr w:type="gramEnd"/>
    </w:p>
    <w:p w14:paraId="54BED1A9" w14:textId="77777777" w:rsidR="001A09A3" w:rsidRDefault="007F44F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8CD5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A588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710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1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C9E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525C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6DFA7" w14:textId="77777777" w:rsidR="001E41F3" w:rsidRPr="00410371" w:rsidRDefault="007F4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596B28">
                <w:rPr>
                  <w:b/>
                  <w:noProof/>
                  <w:sz w:val="28"/>
                </w:rPr>
                <w:t>6</w:t>
              </w:r>
              <w:r w:rsidR="00DA5F2B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EAED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44DEA" w14:textId="30C40039" w:rsidR="001E41F3" w:rsidRPr="006F0E57" w:rsidRDefault="006F0E5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0E57">
              <w:rPr>
                <w:rFonts w:cs="Arial"/>
                <w:b/>
                <w:bCs/>
                <w:color w:val="000000"/>
                <w:sz w:val="28"/>
                <w:szCs w:val="28"/>
              </w:rPr>
              <w:t>4621</w:t>
            </w:r>
          </w:p>
        </w:tc>
        <w:tc>
          <w:tcPr>
            <w:tcW w:w="709" w:type="dxa"/>
          </w:tcPr>
          <w:p w14:paraId="641DD27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FEB81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E9AB0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687CD" w14:textId="77777777" w:rsidR="001E41F3" w:rsidRPr="00410371" w:rsidRDefault="007F4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7139C9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7139C9">
                <w:rPr>
                  <w:b/>
                  <w:noProof/>
                  <w:sz w:val="28"/>
                </w:rPr>
                <w:t>8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7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1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7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11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E6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504FF" w14:textId="77777777" w:rsidTr="00547111">
        <w:tc>
          <w:tcPr>
            <w:tcW w:w="9641" w:type="dxa"/>
            <w:gridSpan w:val="9"/>
          </w:tcPr>
          <w:p w14:paraId="2D7EF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D9A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7D446C" w14:textId="77777777" w:rsidTr="00A7671C">
        <w:tc>
          <w:tcPr>
            <w:tcW w:w="2835" w:type="dxa"/>
          </w:tcPr>
          <w:p w14:paraId="7C95C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167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0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DB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B8B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A2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46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DA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31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6B0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DD8A28" w14:textId="77777777" w:rsidTr="00547111">
        <w:tc>
          <w:tcPr>
            <w:tcW w:w="9640" w:type="dxa"/>
            <w:gridSpan w:val="11"/>
          </w:tcPr>
          <w:p w14:paraId="779D6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67A55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A22FC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DA2A" w14:textId="61FD408E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4650977"/>
            <w:r>
              <w:rPr>
                <w:noProof/>
              </w:rPr>
              <w:t xml:space="preserve">Correction to </w:t>
            </w:r>
            <w:r w:rsidR="009F3C72">
              <w:rPr>
                <w:noProof/>
              </w:rPr>
              <w:t>CIoT</w:t>
            </w:r>
            <w:r>
              <w:rPr>
                <w:noProof/>
              </w:rPr>
              <w:t xml:space="preserve"> TC</w:t>
            </w:r>
            <w:r w:rsidR="007139C9">
              <w:rPr>
                <w:noProof/>
              </w:rPr>
              <w:t xml:space="preserve"> </w:t>
            </w:r>
            <w:r w:rsidR="0084722F">
              <w:rPr>
                <w:noProof/>
              </w:rPr>
              <w:t>23.1.1</w:t>
            </w:r>
            <w:bookmarkEnd w:id="2"/>
          </w:p>
        </w:tc>
      </w:tr>
      <w:tr w:rsidR="00FB0504" w14:paraId="172B0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E8F4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397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5569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E9C225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9E4AE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FB0504" w14:paraId="45362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2CC89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D669B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0504" w14:paraId="0FCF5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B5BED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6167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4899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D9227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9D0F" w14:textId="5E28C74E" w:rsidR="00FB0504" w:rsidRPr="003E0E52" w:rsidRDefault="00565FDF" w:rsidP="00FB050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E0E52">
              <w:rPr>
                <w:lang w:val="fr-FR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4923FD0" w14:textId="77777777" w:rsidR="00FB0504" w:rsidRPr="003E0E52" w:rsidRDefault="00FB0504" w:rsidP="00FB050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6CFAC" w14:textId="77777777" w:rsidR="00FB0504" w:rsidRDefault="00FB0504" w:rsidP="00FB0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9F3C5" w14:textId="7BCA6CFF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95D55">
              <w:t>6</w:t>
            </w:r>
            <w:r>
              <w:t>-</w:t>
            </w:r>
            <w:r w:rsidR="00495D55">
              <w:t>15</w:t>
            </w:r>
          </w:p>
        </w:tc>
      </w:tr>
      <w:tr w:rsidR="00FB0504" w14:paraId="1474E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DAB2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3DC0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8150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9973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881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4396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973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FE8F5" w14:textId="77777777" w:rsidR="00FB0504" w:rsidRDefault="007F44F9" w:rsidP="00FB0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05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90CB2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8CEB8" w14:textId="77777777" w:rsidR="00FB0504" w:rsidRDefault="00FB0504" w:rsidP="00FB0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F62AD" w14:textId="77777777" w:rsidR="00FB0504" w:rsidRDefault="007F44F9" w:rsidP="00FB05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0504">
                <w:rPr>
                  <w:noProof/>
                </w:rPr>
                <w:t>Rel-1</w:t>
              </w:r>
            </w:fldSimple>
            <w:r w:rsidR="007139C9">
              <w:rPr>
                <w:noProof/>
              </w:rPr>
              <w:t>6</w:t>
            </w:r>
          </w:p>
        </w:tc>
      </w:tr>
      <w:tr w:rsidR="00FB0504" w14:paraId="77492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7A54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15DB62" w14:textId="77777777" w:rsidR="00FB0504" w:rsidRDefault="00FB0504" w:rsidP="00FB0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E039C" w14:textId="77777777" w:rsidR="00FB0504" w:rsidRDefault="00FB0504" w:rsidP="00FB0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5CAD" w14:textId="77777777" w:rsidR="00FB0504" w:rsidRPr="007C2097" w:rsidRDefault="00FB0504" w:rsidP="00FB0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504" w14:paraId="66A2A95E" w14:textId="77777777" w:rsidTr="00547111">
        <w:tc>
          <w:tcPr>
            <w:tcW w:w="1843" w:type="dxa"/>
          </w:tcPr>
          <w:p w14:paraId="4D4FE57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21D986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63B09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86420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78E58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proofErr w:type="spellStart"/>
            <w:r w:rsidRPr="006F0E57">
              <w:rPr>
                <w:rFonts w:ascii="Arial" w:hAnsi="Arial" w:cs="Arial"/>
                <w:lang w:val="en-IN" w:eastAsia="en-IN"/>
              </w:rPr>
              <w:t>pc_APN_RateControl</w:t>
            </w:r>
            <w:proofErr w:type="spellEnd"/>
            <w:r w:rsidRPr="006F0E57">
              <w:rPr>
                <w:rFonts w:ascii="Arial" w:hAnsi="Arial" w:cs="Arial"/>
                <w:lang w:val="en-IN" w:eastAsia="en-IN"/>
              </w:rPr>
              <w:t xml:space="preserve"> set to </w:t>
            </w:r>
            <w:proofErr w:type="gramStart"/>
            <w:r w:rsidRPr="006F0E57">
              <w:rPr>
                <w:rFonts w:ascii="Arial" w:hAnsi="Arial" w:cs="Arial"/>
                <w:lang w:val="en-IN" w:eastAsia="en-IN"/>
              </w:rPr>
              <w:t>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</w:t>
            </w:r>
            <w:proofErr w:type="gram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with the existing TTCN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code,TC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fails as the “for loop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”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t_PLMNRateControl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17a6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v_ProtocolContainerList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18a1 are not correct.</w:t>
            </w:r>
          </w:p>
          <w:p w14:paraId="13CC7FF7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755F0D6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Incase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PLMNrateControlTimer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. </w:t>
            </w:r>
          </w:p>
          <w:p w14:paraId="27050DDF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proofErr w:type="gramStart"/>
            <w:r w:rsidRPr="006F0E57">
              <w:rPr>
                <w:sz w:val="17"/>
                <w:szCs w:val="17"/>
                <w:lang w:eastAsia="en-GB"/>
              </w:rPr>
              <w:t>UE :</w:t>
            </w:r>
            <w:proofErr w:type="gramEnd"/>
            <w:r w:rsidRPr="006F0E57">
              <w:rPr>
                <w:sz w:val="17"/>
                <w:szCs w:val="17"/>
                <w:lang w:eastAsia="en-GB"/>
              </w:rPr>
              <w:t>   &lt;1st_ESM_DATA&gt;&lt;T_plmnRateControl_1min&gt;&lt;2ndESM_DATA&gt;&lt; T_plmnRateControl_1min&gt;</w:t>
            </w:r>
          </w:p>
          <w:p w14:paraId="07F1EC79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proofErr w:type="gramStart"/>
            <w:r w:rsidRPr="006F0E57">
              <w:rPr>
                <w:sz w:val="17"/>
                <w:szCs w:val="17"/>
                <w:lang w:eastAsia="en-GB"/>
              </w:rPr>
              <w:t>SS :</w:t>
            </w:r>
            <w:proofErr w:type="gramEnd"/>
            <w:r w:rsidRPr="006F0E57">
              <w:rPr>
                <w:sz w:val="17"/>
                <w:szCs w:val="17"/>
                <w:lang w:eastAsia="en-GB"/>
              </w:rPr>
              <w:t>   &lt;1st_ESM_DATA&gt;&lt;T_plmnRateControl_1min+MaxTolerance&gt;&lt; Ready for 2ndESM_DATA&gt;</w:t>
            </w:r>
          </w:p>
          <w:p w14:paraId="670983DE" w14:textId="77777777" w:rsidR="006F0E57" w:rsidRPr="006F0E57" w:rsidRDefault="006F0E57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proofErr w:type="spellStart"/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proofErr w:type="spellEnd"/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</w:t>
            </w:r>
            <w:proofErr w:type="gramStart"/>
            <w:r w:rsidRPr="006F0E57">
              <w:rPr>
                <w:rFonts w:ascii="Arial" w:hAnsi="Arial" w:cs="Arial"/>
                <w:lang w:eastAsia="en-GB"/>
              </w:rPr>
              <w:t>time</w:t>
            </w:r>
            <w:proofErr w:type="gramEnd"/>
          </w:p>
          <w:p w14:paraId="365B49B0" w14:textId="7314D867" w:rsidR="00717ECE" w:rsidRPr="00717ECE" w:rsidRDefault="006F0E57" w:rsidP="006F0E57">
            <w:pPr>
              <w:rPr>
                <w:rFonts w:cs="Arial"/>
                <w:lang w:eastAsia="en-GB"/>
              </w:rPr>
            </w:pPr>
            <w:proofErr w:type="gramStart"/>
            <w:r w:rsidRPr="006F0E57">
              <w:rPr>
                <w:sz w:val="18"/>
                <w:szCs w:val="18"/>
                <w:lang w:eastAsia="en-GB"/>
              </w:rPr>
              <w:t>SS :</w:t>
            </w:r>
            <w:proofErr w:type="gramEnd"/>
            <w:r w:rsidRPr="006F0E57">
              <w:rPr>
                <w:sz w:val="18"/>
                <w:szCs w:val="18"/>
                <w:lang w:eastAsia="en-GB"/>
              </w:rPr>
              <w:t>   &lt;1st_ESM_DATA&gt;&lt;T_plmnRateControl_1min-MinTolerance&gt;&lt; Ready for 2ndESM_DATA</w:t>
            </w:r>
          </w:p>
          <w:p w14:paraId="3935E575" w14:textId="2FC01488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14:paraId="35633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D581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6CC9" w14:textId="77777777" w:rsidR="00FB0504" w:rsidRPr="00656EBA" w:rsidRDefault="00FB0504" w:rsidP="00FB050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B0504" w14:paraId="34800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8427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E086E" w14:textId="77777777" w:rsidR="006F0E57" w:rsidRPr="006F0E57" w:rsidRDefault="006F0E57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condition is modified and </w:t>
            </w:r>
            <w:proofErr w:type="spellStart"/>
            <w:r w:rsidRPr="006F0E57">
              <w:rPr>
                <w:rFonts w:cs="Arial"/>
                <w:lang w:eastAsia="en-GB"/>
              </w:rPr>
              <w:t>and</w:t>
            </w:r>
            <w:proofErr w:type="spellEnd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proofErr w:type="spellStart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v_ProtocolContainerList</w:t>
            </w:r>
            <w:proofErr w:type="spellEnd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r w:rsidRPr="006F0E57">
              <w:rPr>
                <w:rFonts w:cs="Arial"/>
                <w:lang w:eastAsia="en-GB"/>
              </w:rPr>
              <w:t xml:space="preserve">at step 18a1 need correction from </w:t>
            </w:r>
            <w:r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Pr="006F0E57">
              <w:rPr>
                <w:rFonts w:cs="Arial"/>
                <w:lang w:eastAsia="en-GB"/>
              </w:rPr>
              <w:t xml:space="preserve">to </w:t>
            </w:r>
            <w:proofErr w:type="spellStart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  <w:proofErr w:type="spellEnd"/>
          </w:p>
          <w:p w14:paraId="2CF7ABA1" w14:textId="7C4D8878" w:rsidR="00FB0504" w:rsidRDefault="006F0E57" w:rsidP="006F0E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6F0E57">
              <w:rPr>
                <w:rFonts w:cs="Arial"/>
                <w:lang w:eastAsia="en-GB"/>
              </w:rPr>
              <w:t xml:space="preserve">function </w:t>
            </w:r>
            <w:proofErr w:type="spellStart"/>
            <w:r w:rsidRPr="006F0E57">
              <w:rPr>
                <w:rFonts w:cs="Arial"/>
                <w:lang w:eastAsia="en-GB"/>
              </w:rPr>
              <w:t>f_EUTRA_SetTimerToleranceM</w:t>
            </w:r>
            <w:r>
              <w:rPr>
                <w:rFonts w:cs="Arial"/>
                <w:lang w:eastAsia="en-GB"/>
              </w:rPr>
              <w:t>in</w:t>
            </w:r>
            <w:proofErr w:type="spellEnd"/>
            <w:r w:rsidRPr="006F0E57">
              <w:rPr>
                <w:rFonts w:cs="Arial"/>
                <w:lang w:eastAsia="en-GB"/>
              </w:rPr>
              <w:t xml:space="preserve"> ()</w:t>
            </w:r>
            <w:r>
              <w:rPr>
                <w:rFonts w:cs="Arial"/>
                <w:lang w:eastAsia="en-GB"/>
              </w:rPr>
              <w:t xml:space="preserve"> used instead </w:t>
            </w:r>
            <w:proofErr w:type="gramStart"/>
            <w:r>
              <w:rPr>
                <w:rFonts w:cs="Arial"/>
                <w:lang w:eastAsia="en-GB"/>
              </w:rPr>
              <w:t xml:space="preserve">of </w:t>
            </w:r>
            <w:r w:rsidRPr="006F0E57">
              <w:rPr>
                <w:rFonts w:cs="Arial"/>
                <w:lang w:eastAsia="en-GB"/>
              </w:rPr>
              <w:t xml:space="preserve"> </w:t>
            </w:r>
            <w:proofErr w:type="spellStart"/>
            <w:r w:rsidRPr="006F0E57">
              <w:rPr>
                <w:rFonts w:cs="Arial"/>
                <w:lang w:eastAsia="en-GB"/>
              </w:rPr>
              <w:t>f</w:t>
            </w:r>
            <w:proofErr w:type="gramEnd"/>
            <w:r w:rsidRPr="006F0E57">
              <w:rPr>
                <w:rFonts w:cs="Arial"/>
                <w:lang w:eastAsia="en-GB"/>
              </w:rPr>
              <w:t>_EUTRA_SetTimerToleranceM</w:t>
            </w:r>
            <w:r>
              <w:rPr>
                <w:rFonts w:cs="Arial"/>
                <w:lang w:eastAsia="en-GB"/>
              </w:rPr>
              <w:t>ax</w:t>
            </w:r>
            <w:proofErr w:type="spellEnd"/>
          </w:p>
        </w:tc>
      </w:tr>
      <w:tr w:rsidR="00FB0504" w14:paraId="5CAC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4643F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688DA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71312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BB6D6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22A07" w14:textId="5E822352" w:rsidR="00FB0504" w:rsidRDefault="00656EBA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CATM1 UE will fail if the TC 23.1.1 executed with </w:t>
            </w:r>
            <w:proofErr w:type="spellStart"/>
            <w:r>
              <w:rPr>
                <w:rFonts w:cs="Arial"/>
                <w:sz w:val="18"/>
                <w:szCs w:val="18"/>
                <w:lang w:val="en-IN" w:eastAsia="en-IN"/>
              </w:rPr>
              <w:t>pc_APN_RateControl</w:t>
            </w:r>
            <w:proofErr w:type="spellEnd"/>
            <w:r>
              <w:rPr>
                <w:rFonts w:cs="Arial"/>
                <w:sz w:val="18"/>
                <w:szCs w:val="18"/>
                <w:lang w:val="en-IN" w:eastAsia="en-IN"/>
              </w:rPr>
              <w:t xml:space="preserve"> set to true.</w:t>
            </w:r>
          </w:p>
        </w:tc>
      </w:tr>
      <w:tr w:rsidR="00FB0504" w14:paraId="5C055B1E" w14:textId="77777777" w:rsidTr="00547111">
        <w:tc>
          <w:tcPr>
            <w:tcW w:w="2694" w:type="dxa"/>
            <w:gridSpan w:val="2"/>
          </w:tcPr>
          <w:p w14:paraId="41C52E8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67B4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9136D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56A6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10AAE" w14:textId="31FD6878" w:rsidR="00FB0504" w:rsidRDefault="00656EBA" w:rsidP="009F3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23.1.1</w:t>
            </w:r>
          </w:p>
        </w:tc>
      </w:tr>
      <w:tr w:rsidR="00FB0504" w14:paraId="42E33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3198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5448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58C7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BF44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5425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DCB0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1F514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3C293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504" w14:paraId="6A154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D968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3676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11E0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4A361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461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49E37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DB09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CE52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908C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0D1D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DD726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33580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8CC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93DBA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1F271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ECC38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D3ADD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0D042F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287A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6C1C3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</w:tr>
      <w:tr w:rsidR="00FB0504" w14:paraId="5784BA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B79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464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:rsidRPr="008863B9" w14:paraId="2D1B4AA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2CC70" w14:textId="77777777" w:rsidR="00FB0504" w:rsidRPr="008863B9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9B0AB" w14:textId="77777777" w:rsidR="00FB0504" w:rsidRPr="008863B9" w:rsidRDefault="00FB0504" w:rsidP="00FB0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504" w14:paraId="1DA588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B4A1A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676B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82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876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80B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44A6EBA" w14:textId="12B1759E" w:rsidR="00DA5F2B" w:rsidRPr="00FB0504" w:rsidRDefault="003A22C0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7358DE">
        <w:t>2</w:t>
      </w:r>
      <w:r w:rsidR="00DA5F2B">
        <w:fldChar w:fldCharType="end"/>
      </w:r>
    </w:p>
    <w:p w14:paraId="4686C0CB" w14:textId="5A1BB761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  <w:lang w:eastAsia="ja-JP"/>
        </w:rPr>
        <w:t>1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 w:rsidR="007358DE">
        <w:t>2</w:t>
      </w:r>
      <w:r>
        <w:fldChar w:fldCharType="end"/>
      </w:r>
    </w:p>
    <w:p w14:paraId="3A9F02D0" w14:textId="481EA28F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</w:rPr>
        <w:t>2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 w:rsidR="007358DE">
        <w:t>2</w:t>
      </w:r>
      <w:r>
        <w:fldChar w:fldCharType="end"/>
      </w:r>
    </w:p>
    <w:p w14:paraId="013BC1F4" w14:textId="2B98F3FC" w:rsidR="00DA5F2B" w:rsidRDefault="00DA5F2B">
      <w:pPr>
        <w:pStyle w:val="TOC2"/>
      </w:pPr>
      <w:r w:rsidRPr="00A028D4">
        <w:rPr>
          <w:rFonts w:cs="Arial"/>
          <w:b/>
        </w:rPr>
        <w:t>2.1</w:t>
      </w:r>
      <w:r w:rsidRPr="00FB0504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 w:rsidR="007358DE">
        <w:t>2</w:t>
      </w:r>
      <w:r>
        <w:fldChar w:fldCharType="end"/>
      </w:r>
    </w:p>
    <w:p w14:paraId="6C8C5FB1" w14:textId="4A6B9174" w:rsidR="007139C9" w:rsidRPr="00FB0504" w:rsidRDefault="007139C9">
      <w:pPr>
        <w:pStyle w:val="TOC2"/>
        <w:rPr>
          <w:rFonts w:ascii="Calibri" w:hAnsi="Calibri"/>
          <w:sz w:val="22"/>
          <w:szCs w:val="22"/>
          <w:lang w:eastAsia="en-GB"/>
        </w:rPr>
      </w:pPr>
    </w:p>
    <w:p w14:paraId="603FF00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232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8338509"/>
      <w:r>
        <w:rPr>
          <w:b/>
          <w:lang w:eastAsia="ja-JP"/>
        </w:rPr>
        <w:lastRenderedPageBreak/>
        <w:t>Overview</w:t>
      </w:r>
      <w:bookmarkEnd w:id="4"/>
      <w:bookmarkEnd w:id="5"/>
    </w:p>
    <w:p w14:paraId="5798294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139C9" w:rsidRPr="007139C9">
        <w:rPr>
          <w:rFonts w:cs="Arial"/>
        </w:rPr>
        <w:t>iwd-TTCN3-B2020-09_D21wk12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74CB3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2A57DFC" w14:textId="77777777" w:rsidR="003A22C0" w:rsidRDefault="003A22C0" w:rsidP="003A22C0"/>
    <w:p w14:paraId="11DF0770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338510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6"/>
      <w:bookmarkEnd w:id="7"/>
      <w:bookmarkEnd w:id="8"/>
      <w:proofErr w:type="gramEnd"/>
    </w:p>
    <w:p w14:paraId="342D13D4" w14:textId="77777777" w:rsidR="00FB0504" w:rsidRDefault="00235975" w:rsidP="00FB050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noProof/>
        </w:rPr>
      </w:pPr>
      <w:bookmarkStart w:id="9" w:name="_Toc54186269"/>
      <w:bookmarkStart w:id="10" w:name="_Toc58338511"/>
      <w:bookmarkStart w:id="11" w:name="OLE_LINK12"/>
      <w:bookmarkStart w:id="12" w:name="OLE_LINK13"/>
      <w:bookmarkStart w:id="13" w:name="OLE_LINK2"/>
      <w:bookmarkStart w:id="14" w:name="OLE_LINK3"/>
      <w:bookmarkStart w:id="15" w:name="OLE_LINK10"/>
      <w:bookmarkStart w:id="16" w:name="OLE_LINK11"/>
      <w:r>
        <w:rPr>
          <w:rFonts w:cs="Arial"/>
          <w:color w:val="000000"/>
          <w:lang w:eastAsia="en-GB"/>
        </w:rPr>
        <w:t>Change 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15A621B1" w14:textId="77777777" w:rsidTr="00B548C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7213" w14:textId="77777777" w:rsidR="00FB0504" w:rsidRPr="00FB0504" w:rsidRDefault="00FB0504" w:rsidP="007139C9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</w:rPr>
            </w:pPr>
            <w:r w:rsidRPr="00FB05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660" w14:textId="2C935B42" w:rsidR="00FB0504" w:rsidRPr="0068308B" w:rsidRDefault="00006B74" w:rsidP="00B548CE">
            <w:pPr>
              <w:rPr>
                <w:rFonts w:ascii="Arial" w:eastAsia="Calibri" w:hAnsi="Arial" w:cs="Arial"/>
                <w:color w:val="000000"/>
              </w:rPr>
            </w:pPr>
            <w:r w:rsidRPr="00006B74">
              <w:rPr>
                <w:rFonts w:ascii="Arial" w:hAnsi="Arial" w:cs="Arial"/>
                <w:lang w:eastAsia="en-GB"/>
              </w:rPr>
              <w:t>f_TC_23_1_1_</w:t>
            </w:r>
            <w:proofErr w:type="gramStart"/>
            <w:r w:rsidRPr="00006B74">
              <w:rPr>
                <w:rFonts w:ascii="Arial" w:hAnsi="Arial" w:cs="Arial"/>
                <w:lang w:eastAsia="en-GB"/>
              </w:rPr>
              <w:t>EUTRA(</w:t>
            </w:r>
            <w:proofErr w:type="gramEnd"/>
            <w:r w:rsidRPr="00006B74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FB0504" w:rsidRPr="007C0A48" w14:paraId="4F022DBF" w14:textId="77777777" w:rsidTr="00B548C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B5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2FE" w14:textId="06DCD58B" w:rsidR="006F0E57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proofErr w:type="spellStart"/>
            <w:r w:rsidRPr="006F0E57">
              <w:rPr>
                <w:rFonts w:ascii="Arial" w:hAnsi="Arial" w:cs="Arial"/>
                <w:lang w:val="en-IN" w:eastAsia="en-IN"/>
              </w:rPr>
              <w:t>pc_APN_RateControl</w:t>
            </w:r>
            <w:proofErr w:type="spellEnd"/>
            <w:r w:rsidRPr="006F0E57">
              <w:rPr>
                <w:rFonts w:ascii="Arial" w:hAnsi="Arial" w:cs="Arial"/>
                <w:lang w:val="en-IN" w:eastAsia="en-IN"/>
              </w:rPr>
              <w:t xml:space="preserve"> set to </w:t>
            </w:r>
            <w:proofErr w:type="gramStart"/>
            <w:r w:rsidRPr="006F0E57">
              <w:rPr>
                <w:rFonts w:ascii="Arial" w:hAnsi="Arial" w:cs="Arial"/>
                <w:lang w:val="en-IN" w:eastAsia="en-IN"/>
              </w:rPr>
              <w:t>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</w:t>
            </w:r>
            <w:proofErr w:type="gram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with the existing TTCN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code,TC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fails as the “for loop</w:t>
            </w:r>
            <w:r w:rsid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”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t_PLMNRateControl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17a6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v_ProtocolContainerList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18a1 are not correct.</w:t>
            </w:r>
          </w:p>
          <w:p w14:paraId="703E1E1D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61F054F0" w14:textId="74E5964E" w:rsidR="00B55B59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Incase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PLMNrateControlTimer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. </w:t>
            </w:r>
          </w:p>
          <w:p w14:paraId="5BF76F40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proofErr w:type="gramStart"/>
            <w:r w:rsidRPr="006F0E57">
              <w:rPr>
                <w:sz w:val="17"/>
                <w:szCs w:val="17"/>
                <w:lang w:eastAsia="en-GB"/>
              </w:rPr>
              <w:t>UE :</w:t>
            </w:r>
            <w:proofErr w:type="gramEnd"/>
            <w:r w:rsidRPr="006F0E57">
              <w:rPr>
                <w:sz w:val="17"/>
                <w:szCs w:val="17"/>
                <w:lang w:eastAsia="en-GB"/>
              </w:rPr>
              <w:t>   &lt;1st_ESM_DATA&gt;&lt;T_plmnRateControl_1min&gt;&lt;2ndESM_DATA&gt;&lt; T_plmnRateControl_1min&gt;</w:t>
            </w:r>
          </w:p>
          <w:p w14:paraId="3E73D1F4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proofErr w:type="gramStart"/>
            <w:r w:rsidRPr="006F0E57">
              <w:rPr>
                <w:sz w:val="17"/>
                <w:szCs w:val="17"/>
                <w:lang w:eastAsia="en-GB"/>
              </w:rPr>
              <w:t>SS :</w:t>
            </w:r>
            <w:proofErr w:type="gramEnd"/>
            <w:r w:rsidRPr="006F0E57">
              <w:rPr>
                <w:sz w:val="17"/>
                <w:szCs w:val="17"/>
                <w:lang w:eastAsia="en-GB"/>
              </w:rPr>
              <w:t>   &lt;1st_ESM_DATA&gt;&lt;T_plmnRateControl_1min+MaxTolerance&gt;&lt; Ready for 2ndESM_DATA&gt;</w:t>
            </w:r>
          </w:p>
          <w:p w14:paraId="478A03B4" w14:textId="77777777" w:rsidR="00B55B59" w:rsidRPr="006F0E57" w:rsidRDefault="00B55B59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proofErr w:type="spellStart"/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proofErr w:type="spellEnd"/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</w:t>
            </w:r>
            <w:proofErr w:type="gramStart"/>
            <w:r w:rsidRPr="006F0E57">
              <w:rPr>
                <w:rFonts w:ascii="Arial" w:hAnsi="Arial" w:cs="Arial"/>
                <w:lang w:eastAsia="en-GB"/>
              </w:rPr>
              <w:t>time</w:t>
            </w:r>
            <w:proofErr w:type="gramEnd"/>
          </w:p>
          <w:p w14:paraId="105CB115" w14:textId="62C878EE" w:rsidR="00FB0504" w:rsidRPr="006F0E57" w:rsidRDefault="00B55B59" w:rsidP="006F0E57">
            <w:pPr>
              <w:rPr>
                <w:lang w:eastAsia="en-GB"/>
              </w:rPr>
            </w:pPr>
            <w:proofErr w:type="gramStart"/>
            <w:r w:rsidRPr="006F0E57">
              <w:rPr>
                <w:sz w:val="18"/>
                <w:szCs w:val="18"/>
                <w:lang w:eastAsia="en-GB"/>
              </w:rPr>
              <w:t>SS :</w:t>
            </w:r>
            <w:proofErr w:type="gramEnd"/>
            <w:r w:rsidRPr="006F0E57">
              <w:rPr>
                <w:sz w:val="18"/>
                <w:szCs w:val="18"/>
                <w:lang w:eastAsia="en-GB"/>
              </w:rPr>
              <w:t>   &lt;1st_ESM_DATA&gt;&lt;T_plmnRateControl_1min-MinTolerance&gt;&lt; Ready for 2ndESM_DATA&gt;</w:t>
            </w:r>
          </w:p>
        </w:tc>
      </w:tr>
      <w:tr w:rsidR="00FB0504" w:rsidRPr="007C0A48" w14:paraId="0BA606D0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E4B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4D5" w14:textId="4FCA2C8B" w:rsidR="006F0E57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 w:rsidR="006F0E57">
              <w:rPr>
                <w:rFonts w:cs="Arial"/>
                <w:lang w:eastAsia="en-GB"/>
              </w:rPr>
              <w:t xml:space="preserve">condition is modified and </w:t>
            </w:r>
            <w:proofErr w:type="spellStart"/>
            <w:r w:rsidR="006F0E57" w:rsidRPr="006F0E57">
              <w:rPr>
                <w:rFonts w:cs="Arial"/>
                <w:lang w:eastAsia="en-GB"/>
              </w:rPr>
              <w:t>and</w:t>
            </w:r>
            <w:proofErr w:type="spellEnd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proofErr w:type="spellStart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v_ProtocolContainerList</w:t>
            </w:r>
            <w:proofErr w:type="spellEnd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r w:rsidR="006F0E57" w:rsidRPr="006F0E57">
              <w:rPr>
                <w:rFonts w:cs="Arial"/>
                <w:lang w:eastAsia="en-GB"/>
              </w:rPr>
              <w:t xml:space="preserve">at step 18a1 need correction from </w:t>
            </w:r>
            <w:r w:rsidR="006F0E57"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="006F0E57" w:rsidRPr="006F0E57">
              <w:rPr>
                <w:rFonts w:cs="Arial"/>
                <w:lang w:eastAsia="en-GB"/>
              </w:rPr>
              <w:t xml:space="preserve">to </w:t>
            </w:r>
            <w:proofErr w:type="spellStart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  <w:proofErr w:type="spellEnd"/>
          </w:p>
          <w:p w14:paraId="59D997EB" w14:textId="4F0D15BD" w:rsidR="00FB0504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cs="Arial"/>
                <w:lang w:eastAsia="en-GB"/>
              </w:rPr>
              <w:t xml:space="preserve">function </w:t>
            </w:r>
            <w:proofErr w:type="spellStart"/>
            <w:r w:rsidRPr="006F0E57">
              <w:rPr>
                <w:rFonts w:cs="Arial"/>
                <w:lang w:eastAsia="en-GB"/>
              </w:rPr>
              <w:t>f_EUTRA_SetTimerToleranceM</w:t>
            </w:r>
            <w:r w:rsidR="006F0E57">
              <w:rPr>
                <w:rFonts w:cs="Arial"/>
                <w:lang w:eastAsia="en-GB"/>
              </w:rPr>
              <w:t>in</w:t>
            </w:r>
            <w:proofErr w:type="spellEnd"/>
            <w:r w:rsidRPr="006F0E57">
              <w:rPr>
                <w:rFonts w:cs="Arial"/>
                <w:lang w:eastAsia="en-GB"/>
              </w:rPr>
              <w:t xml:space="preserve"> ()</w:t>
            </w:r>
            <w:r w:rsidR="006F0E57">
              <w:rPr>
                <w:rFonts w:cs="Arial"/>
                <w:lang w:eastAsia="en-GB"/>
              </w:rPr>
              <w:t xml:space="preserve"> used instead </w:t>
            </w:r>
            <w:proofErr w:type="gramStart"/>
            <w:r w:rsidR="006F0E57">
              <w:rPr>
                <w:rFonts w:cs="Arial"/>
                <w:lang w:eastAsia="en-GB"/>
              </w:rPr>
              <w:t xml:space="preserve">of </w:t>
            </w:r>
            <w:r w:rsidR="006F0E57" w:rsidRPr="006F0E57">
              <w:rPr>
                <w:rFonts w:cs="Arial"/>
                <w:lang w:eastAsia="en-GB"/>
              </w:rPr>
              <w:t xml:space="preserve"> </w:t>
            </w:r>
            <w:proofErr w:type="spellStart"/>
            <w:r w:rsidR="006F0E57" w:rsidRPr="006F0E57">
              <w:rPr>
                <w:rFonts w:cs="Arial"/>
                <w:lang w:eastAsia="en-GB"/>
              </w:rPr>
              <w:t>f</w:t>
            </w:r>
            <w:proofErr w:type="gramEnd"/>
            <w:r w:rsidR="006F0E57" w:rsidRPr="006F0E57">
              <w:rPr>
                <w:rFonts w:cs="Arial"/>
                <w:lang w:eastAsia="en-GB"/>
              </w:rPr>
              <w:t>_EUTRA_SetTimerToleranceM</w:t>
            </w:r>
            <w:r w:rsidR="006F0E57">
              <w:rPr>
                <w:rFonts w:cs="Arial"/>
                <w:lang w:eastAsia="en-GB"/>
              </w:rPr>
              <w:t>ax</w:t>
            </w:r>
            <w:proofErr w:type="spellEnd"/>
            <w:r w:rsidR="006F0E57">
              <w:rPr>
                <w:rFonts w:cs="Arial"/>
                <w:lang w:eastAsia="en-GB"/>
              </w:rPr>
              <w:t xml:space="preserve">() </w:t>
            </w:r>
          </w:p>
        </w:tc>
      </w:tr>
      <w:tr w:rsidR="00FB0504" w:rsidRPr="007C0A48" w14:paraId="7C4A40A2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176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75" w14:textId="00855BD3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</w:t>
            </w:r>
            <w:r w:rsidR="00006B74">
              <w:rPr>
                <w:rFonts w:ascii="Arial" w:hAnsi="Arial" w:cs="Arial"/>
                <w:noProof/>
              </w:rPr>
              <w:t>_A_PRO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rPr>
                <w:rFonts w:ascii="Arial" w:hAnsi="Arial" w:cs="Arial"/>
                <w:noProof/>
              </w:rPr>
              <w:t>23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t xml:space="preserve"> </w:t>
            </w:r>
            <w:r w:rsidR="00006B74" w:rsidRPr="00006B74">
              <w:rPr>
                <w:rFonts w:ascii="Arial" w:hAnsi="Arial" w:cs="Arial"/>
                <w:noProof/>
              </w:rPr>
              <w:t>CIoT_Optimization_CP</w:t>
            </w:r>
            <w:r w:rsidRPr="00B15953">
              <w:rPr>
                <w:rFonts w:ascii="Arial" w:hAnsi="Arial" w:cs="Arial"/>
                <w:noProof/>
              </w:rPr>
              <w:t>.ttcn</w:t>
            </w:r>
          </w:p>
        </w:tc>
      </w:tr>
      <w:tr w:rsidR="00FB0504" w:rsidRPr="007C0A48" w14:paraId="0CCD3019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8C7" w14:textId="77777777" w:rsidR="00FB0504" w:rsidRPr="007C3FCC" w:rsidRDefault="00FB0504" w:rsidP="00B548C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3FCC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2EF" w14:textId="38EAAC97" w:rsidR="00FB0504" w:rsidRPr="007C0A48" w:rsidRDefault="007C3FCC" w:rsidP="007C3FCC">
            <w:r w:rsidRPr="007C3FCC">
              <w:rPr>
                <w:highlight w:val="cyan"/>
              </w:rPr>
              <w:t>Accepted</w:t>
            </w:r>
          </w:p>
        </w:tc>
      </w:tr>
    </w:tbl>
    <w:p w14:paraId="36BAD752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38E32D05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E42F68C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2884C2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17a5"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1DF6B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731A0871" w14:textId="77777777" w:rsidR="00006B74" w:rsidRPr="003E0E52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SRB.send</w:t>
      </w:r>
      <w:proofErr w:type="spell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spell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cas_SRB_NasPdu_</w:t>
      </w:r>
      <w:proofErr w:type="gram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REQ</w:t>
      </w:r>
      <w:proofErr w:type="spell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gram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eutra_Cell1,</w:t>
      </w:r>
    </w:p>
    <w:p w14:paraId="48C2BE8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                            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tsc_SRB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1,   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 R5s180379 sic@</w:t>
      </w:r>
    </w:p>
    <w:p w14:paraId="72142BF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E784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ECAD1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v_PTI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cs_UserDataContainer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(v_DataStep17a5))))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5D57FF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9BD34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('00'B)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04C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</w:t>
      </w:r>
      <w:proofErr w:type="spellStart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0;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==1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3D57CD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83B2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13648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>t_PLMNRateControl.start</w:t>
      </w:r>
      <w:proofErr w:type="spellEnd"/>
      <w:proofErr w:type="gram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_EUTRA_SetTimerToleranceMax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nasTimer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 60.0));</w:t>
      </w:r>
    </w:p>
    <w:p w14:paraId="126A787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9BABB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//Check: Does the UE send an ESM DATA TRANSPORT message respecting the APN set in step 17a1: Max size of message 256 Octets?</w:t>
      </w:r>
    </w:p>
    <w:p w14:paraId="04187B4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3A3F2C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24A13A9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52967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cr_ESM_DATA_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cr_UserDataContainer(int2oct(lengthof(v_DataStep17a5),2),v_DataStep17a5),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73632F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2698D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46C14A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t_PLMNRateControl.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timeout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04BD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(('00'B, '01'B))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80AF2F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16C97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3CA2A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384C7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77D93CE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or pc_IPv4_Link_MTU_Parameter) {</w:t>
      </w:r>
    </w:p>
    <w:p w14:paraId="640155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3C364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7AFB07C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('0010'O, int2oct(128, 2));</w:t>
      </w:r>
    </w:p>
    <w:p w14:paraId="0B6629C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= v_ProtocolContainerIPv4;</w:t>
      </w:r>
    </w:p>
    <w:p w14:paraId="695E3C1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5F352FE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67B851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1BAC8F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= v_ProtocolContainerIPv4;</w:t>
      </w:r>
    </w:p>
    <w:p w14:paraId="461C498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463CB1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184B5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pc_APN_RateControl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B220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('0016'O, '00'O &amp; 'FFFFFF'O);</w:t>
      </w:r>
    </w:p>
    <w:p w14:paraId="634229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v_ProtocolContainerIPv4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3D173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B15FAB" w14:textId="6AE5BA70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NewPco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f_NAS_ExtdProtocolConfigOptionsTX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0A001D" w14:textId="4D6FAEA4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8B9DB9" w14:textId="77777777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BCE2BE" w14:textId="01B61646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7719CD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5C9A7CAE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DAE0F3B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6A5E358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17a5"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50F7D9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1E51BC6F" w14:textId="77777777" w:rsidR="00006B74" w:rsidRPr="003E0E52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SRB.send</w:t>
      </w:r>
      <w:proofErr w:type="spell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spell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cas_SRB_NasPdu_</w:t>
      </w:r>
      <w:proofErr w:type="gramStart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REQ</w:t>
      </w:r>
      <w:proofErr w:type="spell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gramEnd"/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>eutra_Cell1,</w:t>
      </w:r>
    </w:p>
    <w:p w14:paraId="40B6B91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E52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                            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tsc_SRB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1,   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 R5s180379 sic@</w:t>
      </w:r>
    </w:p>
    <w:p w14:paraId="3CE7FEE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B2B93D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D2FB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v_PTI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cs_UserDataContainer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(v_DataStep17a5))))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60D85D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D393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('00'B)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2D5D54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</w:t>
      </w:r>
      <w:proofErr w:type="spellStart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0;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&lt;2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7064C94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58BA97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39F175C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>t_PLMNRateControl.start</w:t>
      </w:r>
      <w:proofErr w:type="spellEnd"/>
      <w:proofErr w:type="gram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_EUTRA_SetTimerToleranceMin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nasTimer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 60.0));</w:t>
      </w:r>
    </w:p>
    <w:p w14:paraId="7F401F9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07FA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//Check: Does the UE send an ESM DATA TRANSPORT message respecting the APN set in step 17a1: Max size of message 256 Octets?</w:t>
      </w:r>
    </w:p>
    <w:p w14:paraId="7F1F38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6BC4D86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79AFF9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05B7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cr_ESM_DATA_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cr_UserDataContainer(int2oct(lengthof(v_DataStep17a5),2),v_DataStep17a5),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4964EB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BBA8D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1D49B7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t_PLMNRateControl.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timeout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0123A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(('00'B, '01'B))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5F75F2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3CA7B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FC144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A2524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573BB5B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or pc_IPv4_Link_MTU_Parameter) {</w:t>
      </w:r>
    </w:p>
    <w:p w14:paraId="28B6858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2E06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69BA6BA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('0010'O, int2oct(128, 2));</w:t>
      </w:r>
    </w:p>
    <w:p w14:paraId="2FBFD11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= v_ProtocolContainerIPv4;</w:t>
      </w:r>
    </w:p>
    <w:p w14:paraId="6CC50B6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5E53B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C27A40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7CBDD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= v_ProtocolContainerIPv4;</w:t>
      </w:r>
    </w:p>
    <w:p w14:paraId="52FF81F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2F2940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A27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pc_APN_RateControl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5FC0D76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('0016'O, '00'O &amp; 'FFFFFF'O);</w:t>
      </w:r>
    </w:p>
    <w:p w14:paraId="041436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67D98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B51AD6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NewPco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f_NAS_ExtdProtocolConfigOptionsTX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4A8993D" w14:textId="3775A534" w:rsidR="00FB050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*/&lt;&lt;SKIPPED CODE&gt;&gt;</w:t>
      </w:r>
    </w:p>
    <w:p w14:paraId="130B9B2C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3F4CA194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79DF8640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sectPr w:rsidR="00FB05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3AE5" w14:textId="77777777" w:rsidR="00F06F3D" w:rsidRDefault="00F06F3D">
      <w:r>
        <w:separator/>
      </w:r>
    </w:p>
  </w:endnote>
  <w:endnote w:type="continuationSeparator" w:id="0">
    <w:p w14:paraId="34154763" w14:textId="77777777" w:rsidR="00F06F3D" w:rsidRDefault="00F0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3423" w14:textId="77777777" w:rsidR="00F06F3D" w:rsidRDefault="00F06F3D">
      <w:r>
        <w:separator/>
      </w:r>
    </w:p>
  </w:footnote>
  <w:footnote w:type="continuationSeparator" w:id="0">
    <w:p w14:paraId="7BE49090" w14:textId="77777777" w:rsidR="00F06F3D" w:rsidRDefault="00F06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63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5A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4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3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0FD9"/>
    <w:multiLevelType w:val="hybridMultilevel"/>
    <w:tmpl w:val="523079E4"/>
    <w:lvl w:ilvl="0" w:tplc="593269C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color w:val="008B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B742DB9"/>
    <w:multiLevelType w:val="hybridMultilevel"/>
    <w:tmpl w:val="143A5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4568F"/>
    <w:multiLevelType w:val="hybridMultilevel"/>
    <w:tmpl w:val="7772D0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75990"/>
    <w:multiLevelType w:val="hybridMultilevel"/>
    <w:tmpl w:val="AE30E5F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74"/>
    <w:rsid w:val="00022E4A"/>
    <w:rsid w:val="000A6394"/>
    <w:rsid w:val="000B7FED"/>
    <w:rsid w:val="000C038A"/>
    <w:rsid w:val="000C6598"/>
    <w:rsid w:val="000D44B3"/>
    <w:rsid w:val="000E752A"/>
    <w:rsid w:val="00101251"/>
    <w:rsid w:val="00134C93"/>
    <w:rsid w:val="00142E02"/>
    <w:rsid w:val="00145D43"/>
    <w:rsid w:val="0015388B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F52E8"/>
    <w:rsid w:val="002118AB"/>
    <w:rsid w:val="002160BA"/>
    <w:rsid w:val="002312A7"/>
    <w:rsid w:val="00235975"/>
    <w:rsid w:val="00235980"/>
    <w:rsid w:val="00243D65"/>
    <w:rsid w:val="0025709B"/>
    <w:rsid w:val="0026004D"/>
    <w:rsid w:val="002640DD"/>
    <w:rsid w:val="00275D12"/>
    <w:rsid w:val="00284FEB"/>
    <w:rsid w:val="002860C4"/>
    <w:rsid w:val="00290E59"/>
    <w:rsid w:val="002963AF"/>
    <w:rsid w:val="002B5741"/>
    <w:rsid w:val="002C6FCE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A664F"/>
    <w:rsid w:val="003E0E52"/>
    <w:rsid w:val="003E1A36"/>
    <w:rsid w:val="00410371"/>
    <w:rsid w:val="004242F1"/>
    <w:rsid w:val="00495AC2"/>
    <w:rsid w:val="00495D55"/>
    <w:rsid w:val="004B75B7"/>
    <w:rsid w:val="004C1B84"/>
    <w:rsid w:val="004E4229"/>
    <w:rsid w:val="0051580D"/>
    <w:rsid w:val="00547111"/>
    <w:rsid w:val="00557297"/>
    <w:rsid w:val="00565FDF"/>
    <w:rsid w:val="00592D74"/>
    <w:rsid w:val="00596B28"/>
    <w:rsid w:val="005E2C44"/>
    <w:rsid w:val="00621188"/>
    <w:rsid w:val="006257ED"/>
    <w:rsid w:val="00642322"/>
    <w:rsid w:val="00656EBA"/>
    <w:rsid w:val="00665C47"/>
    <w:rsid w:val="006809E8"/>
    <w:rsid w:val="00695808"/>
    <w:rsid w:val="006B3C17"/>
    <w:rsid w:val="006B46FB"/>
    <w:rsid w:val="006B74A2"/>
    <w:rsid w:val="006C1106"/>
    <w:rsid w:val="006E21FB"/>
    <w:rsid w:val="006F0E57"/>
    <w:rsid w:val="00712315"/>
    <w:rsid w:val="007139C9"/>
    <w:rsid w:val="00717ECE"/>
    <w:rsid w:val="007358DE"/>
    <w:rsid w:val="00792342"/>
    <w:rsid w:val="007977A8"/>
    <w:rsid w:val="007B512A"/>
    <w:rsid w:val="007C2097"/>
    <w:rsid w:val="007C3FCC"/>
    <w:rsid w:val="007D1A1D"/>
    <w:rsid w:val="007D6A07"/>
    <w:rsid w:val="007F16BF"/>
    <w:rsid w:val="007F44F9"/>
    <w:rsid w:val="007F7259"/>
    <w:rsid w:val="008040A8"/>
    <w:rsid w:val="008279FA"/>
    <w:rsid w:val="0084722F"/>
    <w:rsid w:val="008535B7"/>
    <w:rsid w:val="008626E7"/>
    <w:rsid w:val="00870EE7"/>
    <w:rsid w:val="008863B9"/>
    <w:rsid w:val="008A45A6"/>
    <w:rsid w:val="008B4F51"/>
    <w:rsid w:val="008C67B9"/>
    <w:rsid w:val="008E4CD3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D2B0F"/>
    <w:rsid w:val="009E3297"/>
    <w:rsid w:val="009E3609"/>
    <w:rsid w:val="009F3C72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AF7BAA"/>
    <w:rsid w:val="00B22F21"/>
    <w:rsid w:val="00B258BB"/>
    <w:rsid w:val="00B455E0"/>
    <w:rsid w:val="00B548CE"/>
    <w:rsid w:val="00B55B59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26CC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388B"/>
    <w:rsid w:val="00EB09B7"/>
    <w:rsid w:val="00EE7D7C"/>
    <w:rsid w:val="00F06F3D"/>
    <w:rsid w:val="00F0738E"/>
    <w:rsid w:val="00F25D98"/>
    <w:rsid w:val="00F300FB"/>
    <w:rsid w:val="00FB050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41946"/>
  <w15:docId w15:val="{2EC5925A-32CE-47AA-8968-399E592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0A59-F9B8-4543-8373-B78873E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1541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10311</CharactersWithSpaces>
  <SharedDoc>false</SharedDoc>
  <HLinks>
    <vt:vector size="18" baseType="variant">
      <vt:variant>
        <vt:i4>2031686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2021-06-22T14:59:00Z</dcterms:created>
  <dcterms:modified xsi:type="dcterms:W3CDTF">2021-06-22T15:26:00Z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