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E3E1" w14:textId="77777777" w:rsidR="003963C4" w:rsidRDefault="003963C4" w:rsidP="0039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R5s210625</w:t>
        </w:r>
      </w:fldSimple>
    </w:p>
    <w:p w14:paraId="31B8FE14" w14:textId="77777777" w:rsidR="003963C4" w:rsidRDefault="00096053" w:rsidP="003963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3C4" w:rsidRPr="00BA51D9">
          <w:rPr>
            <w:b/>
            <w:noProof/>
            <w:sz w:val="24"/>
          </w:rPr>
          <w:t>Online</w:t>
        </w:r>
      </w:fldSimple>
      <w:r w:rsidR="003963C4">
        <w:rPr>
          <w:b/>
          <w:noProof/>
          <w:sz w:val="24"/>
        </w:rPr>
        <w:t xml:space="preserve">, </w:t>
      </w:r>
      <w:r w:rsidR="003963C4">
        <w:fldChar w:fldCharType="begin"/>
      </w:r>
      <w:r w:rsidR="003963C4">
        <w:instrText xml:space="preserve"> DOCPROPERTY  Country  \* MERGEFORMAT </w:instrText>
      </w:r>
      <w:r w:rsidR="003963C4">
        <w:fldChar w:fldCharType="end"/>
      </w:r>
      <w:r w:rsidR="003963C4">
        <w:rPr>
          <w:b/>
          <w:noProof/>
          <w:sz w:val="24"/>
        </w:rPr>
        <w:t xml:space="preserve">, </w:t>
      </w:r>
      <w:fldSimple w:instr=" DOCPROPERTY  StartDate  \* MERGEFORMAT ">
        <w:r w:rsidR="003963C4" w:rsidRPr="00BA51D9">
          <w:rPr>
            <w:b/>
            <w:noProof/>
            <w:sz w:val="24"/>
          </w:rPr>
          <w:t>7th Dec 2020</w:t>
        </w:r>
      </w:fldSimple>
      <w:r w:rsidR="003963C4">
        <w:rPr>
          <w:b/>
          <w:noProof/>
          <w:sz w:val="24"/>
        </w:rPr>
        <w:t xml:space="preserve"> - </w:t>
      </w:r>
      <w:fldSimple w:instr=" DOCPROPERTY  EndDate  \* MERGEFORMAT ">
        <w:r w:rsidR="003963C4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3C4" w14:paraId="69933321" w14:textId="77777777" w:rsidTr="0021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81D92" w14:textId="77777777" w:rsidR="003963C4" w:rsidRDefault="003963C4" w:rsidP="0021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3C4" w14:paraId="36F78302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D6D50" w14:textId="77777777" w:rsidR="003963C4" w:rsidRDefault="003963C4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3C4" w14:paraId="04356E5E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9C19C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7C699DBC" w14:textId="77777777" w:rsidTr="00211F58">
        <w:tc>
          <w:tcPr>
            <w:tcW w:w="142" w:type="dxa"/>
            <w:tcBorders>
              <w:left w:val="single" w:sz="4" w:space="0" w:color="auto"/>
            </w:tcBorders>
          </w:tcPr>
          <w:p w14:paraId="10D7C6D2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32262" w14:textId="77777777" w:rsidR="003963C4" w:rsidRPr="00410371" w:rsidRDefault="00096053" w:rsidP="0021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3C4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A7AD701" w14:textId="77777777" w:rsidR="003963C4" w:rsidRDefault="003963C4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70D30" w14:textId="77777777" w:rsidR="003963C4" w:rsidRPr="00410371" w:rsidRDefault="00096053" w:rsidP="00211F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63C4" w:rsidRPr="00410371">
                <w:rPr>
                  <w:b/>
                  <w:noProof/>
                  <w:sz w:val="28"/>
                </w:rPr>
                <w:t>4617</w:t>
              </w:r>
            </w:fldSimple>
          </w:p>
        </w:tc>
        <w:tc>
          <w:tcPr>
            <w:tcW w:w="709" w:type="dxa"/>
          </w:tcPr>
          <w:p w14:paraId="6EE1E3BE" w14:textId="77777777" w:rsidR="003963C4" w:rsidRDefault="003963C4" w:rsidP="0021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AF325" w14:textId="77777777" w:rsidR="003963C4" w:rsidRPr="00410371" w:rsidRDefault="00096053" w:rsidP="0021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63C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7ECDD9" w14:textId="77777777" w:rsidR="003963C4" w:rsidRDefault="003963C4" w:rsidP="0021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BDDF7" w14:textId="77777777" w:rsidR="003963C4" w:rsidRPr="00410371" w:rsidRDefault="00096053" w:rsidP="0021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3C4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F284C" w14:textId="77777777"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3963C4" w14:paraId="5DAC411D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522FD" w14:textId="77777777"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3963C4" w14:paraId="3804C4E3" w14:textId="77777777" w:rsidTr="0021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AE375" w14:textId="77777777" w:rsidR="003963C4" w:rsidRPr="00F25D98" w:rsidRDefault="003963C4" w:rsidP="0021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3C4" w14:paraId="2DAA3ED1" w14:textId="77777777" w:rsidTr="00211F58">
        <w:tc>
          <w:tcPr>
            <w:tcW w:w="9641" w:type="dxa"/>
            <w:gridSpan w:val="9"/>
          </w:tcPr>
          <w:p w14:paraId="2A0219F3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38B2F6" w14:textId="77777777" w:rsidR="003963C4" w:rsidRDefault="003963C4" w:rsidP="003963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3C4" w14:paraId="5FF09BEB" w14:textId="77777777" w:rsidTr="00211F58">
        <w:tc>
          <w:tcPr>
            <w:tcW w:w="2835" w:type="dxa"/>
          </w:tcPr>
          <w:p w14:paraId="55367BCE" w14:textId="77777777" w:rsidR="003963C4" w:rsidRDefault="003963C4" w:rsidP="0021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38722B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80976A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D9567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465F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2D5599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99311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CBCDC4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A1A2D4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9A7EC8" w14:textId="77777777" w:rsidR="003963C4" w:rsidRDefault="003963C4" w:rsidP="003963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3C4" w14:paraId="6A94B8A9" w14:textId="77777777" w:rsidTr="00211F58">
        <w:tc>
          <w:tcPr>
            <w:tcW w:w="9640" w:type="dxa"/>
            <w:gridSpan w:val="11"/>
          </w:tcPr>
          <w:p w14:paraId="3DFE9486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049D50D4" w14:textId="77777777" w:rsidTr="0021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7D1F62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9D355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63C4">
                <w:t>Correction to LTE testcase 8.2.2.6.2</w:t>
              </w:r>
            </w:fldSimple>
          </w:p>
        </w:tc>
      </w:tr>
      <w:tr w:rsidR="003963C4" w14:paraId="0D2313E7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22328C8A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65477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2B96F69A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15BF4103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DDD7D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63C4">
                <w:rPr>
                  <w:noProof/>
                </w:rPr>
                <w:t>ROHDE &amp; SCHWARZ</w:t>
              </w:r>
            </w:fldSimple>
          </w:p>
        </w:tc>
      </w:tr>
      <w:tr w:rsidR="003963C4" w14:paraId="6C6364BF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597F44E4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2BB98" w14:textId="77777777" w:rsidR="003963C4" w:rsidRDefault="003963C4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63C4" w14:paraId="3E3006DD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3C1CEBE0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1BDED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23C1F588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538416FD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2C56D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63C4"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0C8E17" w14:textId="77777777" w:rsidR="003963C4" w:rsidRDefault="003963C4" w:rsidP="0021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3B145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45E4A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3C4">
                <w:rPr>
                  <w:noProof/>
                </w:rPr>
                <w:t>2021-06-01</w:t>
              </w:r>
            </w:fldSimple>
          </w:p>
        </w:tc>
      </w:tr>
      <w:tr w:rsidR="003963C4" w14:paraId="07B875C8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2F5222B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2CBB90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46B63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389A57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85F298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059AA0D9" w14:textId="77777777" w:rsidTr="0021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B34D9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755B4" w14:textId="77777777" w:rsidR="003963C4" w:rsidRDefault="00096053" w:rsidP="0021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3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1FB14F" w14:textId="77777777"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1F227" w14:textId="77777777" w:rsidR="003963C4" w:rsidRDefault="003963C4" w:rsidP="0021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37C77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63C4">
                <w:rPr>
                  <w:noProof/>
                </w:rPr>
                <w:t>Rel-16</w:t>
              </w:r>
            </w:fldSimple>
          </w:p>
        </w:tc>
      </w:tr>
      <w:tr w:rsidR="003963C4" w14:paraId="6B68E36A" w14:textId="77777777" w:rsidTr="0021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19607A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96F247" w14:textId="77777777" w:rsidR="003963C4" w:rsidRDefault="003963C4" w:rsidP="0021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D94BFB" w14:textId="77777777" w:rsidR="003963C4" w:rsidRDefault="003963C4" w:rsidP="0021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44D340" w14:textId="77777777" w:rsidR="003963C4" w:rsidRPr="007C2097" w:rsidRDefault="003963C4" w:rsidP="0021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3C4" w14:paraId="6C9C348B" w14:textId="77777777" w:rsidTr="00211F58">
        <w:tc>
          <w:tcPr>
            <w:tcW w:w="1843" w:type="dxa"/>
          </w:tcPr>
          <w:p w14:paraId="31E936F2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DB742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363D53ED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8A2F8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0E247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per declaration of template </w:t>
            </w:r>
            <w:r w:rsidRPr="00117752">
              <w:rPr>
                <w:noProof/>
                <w:lang w:val="en-US"/>
              </w:rPr>
              <w:t>cs_RRCConnectionReconfiguration_8_2_2_6_2_Step1</w:t>
            </w:r>
            <w:r>
              <w:rPr>
                <w:noProof/>
                <w:lang w:val="en-US"/>
              </w:rPr>
              <w:t>:</w:t>
            </w:r>
          </w:p>
          <w:p w14:paraId="65E5A3FE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5D13E30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template (value) DL_DCCH_Message cs_RRCConnectionReconfiguration_8_2_2_6_2_Step1(RRC_TransactionIdentifier p_RRC_TI,</w:t>
            </w:r>
          </w:p>
          <w:p w14:paraId="374B7508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ARFCN_ValueEUTRA p_EUTRA_DL_CarrierFreq,</w:t>
            </w:r>
          </w:p>
          <w:p w14:paraId="64D57338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AllowedMeasBandwidth p_MeasurementBandwidth,</w:t>
            </w:r>
          </w:p>
          <w:p w14:paraId="6BB217D6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PowerPrefIndicationConfig_r11.setup.powerPrefIndicationTimer_r11 p_PowerPrefIndicationTimer, //@sic R5-171442 sic@</w:t>
            </w:r>
          </w:p>
          <w:p w14:paraId="2A496D8C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</w:t>
            </w:r>
            <w:r w:rsidRPr="0076512F">
              <w:rPr>
                <w:noProof/>
                <w:lang w:val="en-US"/>
              </w:rPr>
              <w:t>ARFCN_ValueEUTRA_v9e0 p_EUTRA_DL_CarrierFreq_v9e0</w:t>
            </w:r>
            <w:r w:rsidRPr="00117752">
              <w:rPr>
                <w:noProof/>
                <w:lang w:val="en-US"/>
              </w:rPr>
              <w:t>)</w:t>
            </w:r>
          </w:p>
          <w:p w14:paraId="5DFC50A0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3ADEFE1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ASN.1 definition:</w:t>
            </w:r>
            <w:r>
              <w:rPr>
                <w:noProof/>
                <w:lang w:val="en-US"/>
              </w:rPr>
              <w:br/>
            </w:r>
          </w:p>
          <w:p w14:paraId="32D857D7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76512F">
              <w:rPr>
                <w:noProof/>
                <w:lang w:val="en-US"/>
              </w:rPr>
              <w:t>ARFCN-ValueEUTRA-v9e0 ::=</w:t>
            </w:r>
            <w:r w:rsidRPr="0076512F">
              <w:rPr>
                <w:noProof/>
                <w:lang w:val="en-US"/>
              </w:rPr>
              <w:tab/>
            </w:r>
            <w:r w:rsidRPr="0076512F">
              <w:rPr>
                <w:noProof/>
                <w:lang w:val="en-US"/>
              </w:rPr>
              <w:tab/>
            </w:r>
            <w:r w:rsidRPr="0076512F">
              <w:rPr>
                <w:noProof/>
                <w:lang w:val="en-US"/>
              </w:rPr>
              <w:tab/>
              <w:t>INTEGER (maxEARFCN-Plus1..maxEARFCN2)</w:t>
            </w:r>
          </w:p>
          <w:p w14:paraId="30AEA96D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7A677AA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  <w:p w14:paraId="08499006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926F2CD" w14:textId="77777777" w:rsidR="00AE6E6B" w:rsidRPr="0032541E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problem can be solved using an input parameter of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</w:tc>
      </w:tr>
      <w:tr w:rsidR="00AE6E6B" w14:paraId="32C24BDF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98070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1449E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0E727514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58832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6CC5E" w14:textId="77777777" w:rsidR="00AE6E6B" w:rsidRDefault="00AE6E6B" w:rsidP="00AE6E6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D80E49">
              <w:rPr>
                <w:lang w:eastAsia="en-GB"/>
              </w:rPr>
              <w:t>cs_RRCConnectionReconfiguration_8_2_2_6_2_Step1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tempalte</w:t>
            </w:r>
            <w:proofErr w:type="spellEnd"/>
            <w:r>
              <w:rPr>
                <w:lang w:eastAsia="en-GB"/>
              </w:rPr>
              <w:t xml:space="preserve"> input parameter from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txpe</w:t>
            </w:r>
            <w:proofErr w:type="spellEnd"/>
            <w:r>
              <w:rPr>
                <w:lang w:eastAsia="en-GB"/>
              </w:rPr>
              <w:t xml:space="preserve">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  <w:p w14:paraId="0BFB02B3" w14:textId="77777777" w:rsidR="00AE6E6B" w:rsidRDefault="00AE6E6B" w:rsidP="00AE6E6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Changed variable used as 4</w:t>
            </w:r>
            <w:r w:rsidRPr="00D432AA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to be of same type as per change 1,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  <w:p w14:paraId="37A34A9F" w14:textId="77777777" w:rsidR="00AE6E6B" w:rsidRPr="00300C5B" w:rsidRDefault="00AE6E6B" w:rsidP="00AE6E6B">
            <w:pPr>
              <w:pStyle w:val="CRCoverPage"/>
              <w:spacing w:after="0"/>
              <w:ind w:left="720"/>
              <w:rPr>
                <w:noProof/>
                <w:lang w:val="en-US"/>
              </w:rPr>
            </w:pPr>
          </w:p>
        </w:tc>
      </w:tr>
      <w:tr w:rsidR="00AE6E6B" w14:paraId="230171D5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666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3917E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4A00779B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8B0CE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379B1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AE6E6B" w14:paraId="42C58C77" w14:textId="77777777" w:rsidTr="00211F58">
        <w:tc>
          <w:tcPr>
            <w:tcW w:w="2694" w:type="dxa"/>
            <w:gridSpan w:val="2"/>
          </w:tcPr>
          <w:p w14:paraId="0EF95C57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81FB8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086C22B9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A9B08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A47AA" w14:textId="77777777"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8.2.2.6.2</w:t>
            </w:r>
          </w:p>
        </w:tc>
      </w:tr>
      <w:tr w:rsidR="00AE6E6B" w14:paraId="11B197BE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CBE24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747FD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05A00B89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1DE7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30481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09DAF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1E0DBA" w14:textId="77777777" w:rsidR="00AE6E6B" w:rsidRDefault="00AE6E6B" w:rsidP="00AE6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017987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0EB10297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731ED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342EA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AE179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8D054" w14:textId="77777777" w:rsidR="00AE6E6B" w:rsidRDefault="00AE6E6B" w:rsidP="00AE6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CD33F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5A60A629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D0125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1BB4F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BC1DB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8C793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D2427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300566B0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3635D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7B2E9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78378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B3895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6897C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694C6A66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14587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532D9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</w:p>
        </w:tc>
      </w:tr>
      <w:tr w:rsidR="00AE6E6B" w14:paraId="30C7B50B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AB468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7BC18" w14:textId="77777777"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E6B" w:rsidRPr="008863B9" w14:paraId="77F4E2CA" w14:textId="77777777" w:rsidTr="0021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9360B" w14:textId="77777777" w:rsidR="00AE6E6B" w:rsidRPr="008863B9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1B3609" w14:textId="77777777" w:rsidR="00AE6E6B" w:rsidRPr="008863B9" w:rsidRDefault="00AE6E6B" w:rsidP="00AE6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E6B" w14:paraId="25C6E0BE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D5254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C0634" w14:textId="77777777"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A8A992" w14:textId="77777777" w:rsidR="005D4E20" w:rsidRDefault="005D4E20" w:rsidP="005D4E20">
      <w:pPr>
        <w:rPr>
          <w:noProof/>
        </w:rPr>
      </w:pPr>
    </w:p>
    <w:p w14:paraId="367E29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1DDA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588C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51893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F3CEE5D" w14:textId="77777777" w:rsidR="00F62AE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2AE7" w:rsidRPr="00EA778C">
        <w:rPr>
          <w:rFonts w:ascii="Arial" w:hAnsi="Arial" w:cs="Arial"/>
          <w:iCs/>
        </w:rPr>
        <w:t>Table of Contents</w:t>
      </w:r>
      <w:r w:rsidR="00F62AE7">
        <w:tab/>
      </w:r>
      <w:r w:rsidR="00F62AE7">
        <w:fldChar w:fldCharType="begin"/>
      </w:r>
      <w:r w:rsidR="00F62AE7">
        <w:instrText xml:space="preserve"> PAGEREF _Toc73518932 \h </w:instrText>
      </w:r>
      <w:r w:rsidR="00F62AE7">
        <w:fldChar w:fldCharType="separate"/>
      </w:r>
      <w:r w:rsidR="00F62AE7">
        <w:t>3</w:t>
      </w:r>
      <w:r w:rsidR="00F62AE7">
        <w:fldChar w:fldCharType="end"/>
      </w:r>
    </w:p>
    <w:p w14:paraId="5F916F34" w14:textId="77777777" w:rsidR="00F62AE7" w:rsidRDefault="00F62A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A778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A77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_Toc73518933 \h </w:instrText>
      </w:r>
      <w:r>
        <w:fldChar w:fldCharType="separate"/>
      </w:r>
      <w:r>
        <w:t>4</w:t>
      </w:r>
      <w:r>
        <w:fldChar w:fldCharType="end"/>
      </w:r>
    </w:p>
    <w:p w14:paraId="6963FCD3" w14:textId="77777777" w:rsidR="00F62AE7" w:rsidRDefault="00F62A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A778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A778C">
        <w:rPr>
          <w:b/>
        </w:rPr>
        <w:t>Correction to template cs_RRCConnectionReconfiguration_8_2_2_6_2_Step1</w:t>
      </w:r>
      <w:r>
        <w:tab/>
      </w:r>
      <w:r>
        <w:fldChar w:fldCharType="begin"/>
      </w:r>
      <w:r>
        <w:instrText xml:space="preserve"> PAGEREF _Toc73518934 \h </w:instrText>
      </w:r>
      <w:r>
        <w:fldChar w:fldCharType="separate"/>
      </w:r>
      <w:r>
        <w:t>4</w:t>
      </w:r>
      <w:r>
        <w:fldChar w:fldCharType="end"/>
      </w:r>
    </w:p>
    <w:p w14:paraId="3BE709D0" w14:textId="77777777" w:rsidR="00F62AE7" w:rsidRDefault="00F62A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A778C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A778C">
        <w:rPr>
          <w:b/>
        </w:rPr>
        <w:t>Correction to function f_TC_8_2_2_6_2_EUTRA</w:t>
      </w:r>
      <w:r>
        <w:tab/>
      </w:r>
      <w:r>
        <w:fldChar w:fldCharType="begin"/>
      </w:r>
      <w:r>
        <w:instrText xml:space="preserve"> PAGEREF _Toc73518935 \h </w:instrText>
      </w:r>
      <w:r>
        <w:fldChar w:fldCharType="separate"/>
      </w:r>
      <w:r>
        <w:t>5</w:t>
      </w:r>
      <w:r>
        <w:fldChar w:fldCharType="end"/>
      </w:r>
    </w:p>
    <w:p w14:paraId="29703E44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211780A" w14:textId="77777777" w:rsidR="00446488" w:rsidRDefault="00446488" w:rsidP="00446488"/>
    <w:p w14:paraId="03370076" w14:textId="77777777" w:rsidR="00446488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3518933"/>
      <w:r w:rsidRPr="00854C55">
        <w:rPr>
          <w:b/>
        </w:rPr>
        <w:t>Corrections required</w:t>
      </w:r>
      <w:bookmarkEnd w:id="2"/>
      <w:bookmarkEnd w:id="3"/>
      <w:bookmarkEnd w:id="4"/>
    </w:p>
    <w:p w14:paraId="701966C3" w14:textId="77777777" w:rsidR="00D432AA" w:rsidRDefault="00D432AA" w:rsidP="00D432A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3518934"/>
      <w:r>
        <w:rPr>
          <w:b/>
        </w:rPr>
        <w:t xml:space="preserve">Correction to template </w:t>
      </w:r>
      <w:r w:rsidRPr="00D80E49">
        <w:rPr>
          <w:b/>
        </w:rPr>
        <w:t>cs_RRCConnectionReconfiguration_8_2_2_6_2_Step1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32AA" w14:paraId="5011DB94" w14:textId="77777777" w:rsidTr="00965BEA">
        <w:trPr>
          <w:trHeight w:val="447"/>
        </w:trPr>
        <w:tc>
          <w:tcPr>
            <w:tcW w:w="1985" w:type="dxa"/>
          </w:tcPr>
          <w:p w14:paraId="19883404" w14:textId="77777777" w:rsidR="00D432AA" w:rsidRPr="00E751F5" w:rsidRDefault="00D432AA" w:rsidP="00965B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403A86" w14:textId="77777777" w:rsidR="00D432AA" w:rsidRPr="00D80E49" w:rsidRDefault="00D432AA" w:rsidP="00965BEA">
            <w:pPr>
              <w:pStyle w:val="CRCoverPage"/>
              <w:spacing w:after="0"/>
              <w:ind w:left="100"/>
              <w:rPr>
                <w:noProof/>
              </w:rPr>
            </w:pPr>
            <w:r w:rsidRPr="00D80E49">
              <w:rPr>
                <w:noProof/>
              </w:rPr>
              <w:t>cs_RRCConnectionReconfiguration_8_2_2_6_2_Step1</w:t>
            </w:r>
          </w:p>
        </w:tc>
      </w:tr>
      <w:tr w:rsidR="00D432AA" w14:paraId="4697B23C" w14:textId="77777777" w:rsidTr="00965BEA">
        <w:trPr>
          <w:trHeight w:val="452"/>
        </w:trPr>
        <w:tc>
          <w:tcPr>
            <w:tcW w:w="1985" w:type="dxa"/>
          </w:tcPr>
          <w:p w14:paraId="58219FBF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FA3A35" w14:textId="77777777" w:rsidR="00D432AA" w:rsidRPr="00D432AA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</w:tc>
      </w:tr>
      <w:tr w:rsidR="00D432AA" w14:paraId="58241916" w14:textId="77777777" w:rsidTr="00965BEA">
        <w:tc>
          <w:tcPr>
            <w:tcW w:w="1985" w:type="dxa"/>
          </w:tcPr>
          <w:p w14:paraId="449D7D5D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DF4342" w14:textId="77777777" w:rsidR="00D432AA" w:rsidRPr="00300C5B" w:rsidRDefault="00D432AA" w:rsidP="00965BEA">
            <w:pPr>
              <w:pStyle w:val="CRCoverPage"/>
              <w:spacing w:after="0"/>
              <w:rPr>
                <w:noProof/>
                <w:lang w:val="en-US"/>
              </w:rPr>
            </w:pPr>
            <w:r w:rsidRPr="00D432AA">
              <w:rPr>
                <w:noProof/>
                <w:lang w:val="en-US"/>
              </w:rPr>
              <w:t>Changed cs_RRCConnectionReconfiguration_8_2_2_6_2_Step1 tempalte input parameter from type ARFCN_ValueEUTRA_v9e0 to txpe ARFCN_ValueEUTRA_r9.</w:t>
            </w:r>
          </w:p>
        </w:tc>
      </w:tr>
      <w:tr w:rsidR="00D432AA" w14:paraId="6F65C763" w14:textId="77777777" w:rsidTr="00965BEA">
        <w:tc>
          <w:tcPr>
            <w:tcW w:w="1985" w:type="dxa"/>
          </w:tcPr>
          <w:p w14:paraId="7BE34039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23C5BD" w14:textId="77777777" w:rsidR="00D432AA" w:rsidRPr="00F0313E" w:rsidRDefault="00D432AA" w:rsidP="00965BE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LTE_A_R10_R11\8_2\</w:t>
            </w:r>
            <w:r w:rsidRPr="0058338F">
              <w:rPr>
                <w:rFonts w:ascii="Arial" w:hAnsi="Arial" w:cs="Arial"/>
                <w:noProof/>
                <w:lang w:val="en-US"/>
              </w:rPr>
              <w:t>RRC_ConnReconfig_A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D432AA" w:rsidRPr="00E751F5" w14:paraId="6315099B" w14:textId="77777777" w:rsidTr="00965BEA">
        <w:tc>
          <w:tcPr>
            <w:tcW w:w="1985" w:type="dxa"/>
          </w:tcPr>
          <w:p w14:paraId="2E9F181A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6C7018" w14:textId="270680F0" w:rsidR="00D432AA" w:rsidRPr="00E751F5" w:rsidRDefault="00C964DB" w:rsidP="00965BE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91E64B0" w14:textId="77777777" w:rsidR="00D432AA" w:rsidRDefault="00D432AA" w:rsidP="00D432AA">
      <w:pPr>
        <w:rPr>
          <w:noProof/>
          <w:lang w:val="en-US"/>
        </w:rPr>
      </w:pPr>
    </w:p>
    <w:p w14:paraId="5E09848F" w14:textId="77777777" w:rsidR="00D432AA" w:rsidRDefault="00D432AA" w:rsidP="00D432AA">
      <w:pPr>
        <w:rPr>
          <w:noProof/>
        </w:rPr>
      </w:pPr>
    </w:p>
    <w:p w14:paraId="2E2F4CE0" w14:textId="77777777" w:rsidR="00D432AA" w:rsidRDefault="00D432AA" w:rsidP="00D432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32AA" w:rsidRPr="004031F3" w14:paraId="79E18A28" w14:textId="77777777" w:rsidTr="00965BEA">
        <w:tc>
          <w:tcPr>
            <w:tcW w:w="9855" w:type="dxa"/>
          </w:tcPr>
          <w:p w14:paraId="67A4E891" w14:textId="77777777" w:rsidR="00D432AA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C7AEF8C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//TC8.2.2.6.2, Step1</w:t>
            </w:r>
          </w:p>
          <w:p w14:paraId="5344A4C6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cs_RRCConnectionReconfiguration_8_2_2_6_2_Step1(RRC_TransactionIdentifier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0B7234BF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ARFCN_ValueEUTRA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375E3DAF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AllowedMeasBandwidth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35712230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PowerPrefIndicationConfig_r11.setup.powerPrefIndicationTimer_r11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p_PowerPrefIndicationTimer</w:t>
            </w:r>
            <w:proofErr w:type="spellEnd"/>
            <w:r w:rsidRPr="00D80E49">
              <w:rPr>
                <w:rFonts w:ascii="Arial" w:hAnsi="Arial"/>
                <w:lang w:eastAsia="en-GB"/>
              </w:rPr>
              <w:t>, //@sic R5-171442 sic@</w:t>
            </w:r>
          </w:p>
          <w:p w14:paraId="50396D7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ARFCN_ValueEUTRA_v9e0 p_EUTRA_DL_CarrierFreq_v9e0) :=</w:t>
            </w:r>
          </w:p>
          <w:p w14:paraId="4628785E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/* @status    APPROVED (LTE_A_R10_R11) */</w:t>
            </w:r>
          </w:p>
          <w:p w14:paraId="199E92B4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cs_RRCConnectionReconfiguration_v890(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736ED416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cs_MeasConfig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(omit,</w:t>
            </w:r>
          </w:p>
          <w:p w14:paraId="7DCB41E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cs_MeasObjectToAddModList_1Entry(tsc_IdMeasObject_f1,</w:t>
            </w:r>
          </w:p>
          <w:p w14:paraId="79AB5889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cs_508_MeasObjectEUTRA_GENERIC(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)),</w:t>
            </w:r>
          </w:p>
          <w:p w14:paraId="3D706D17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1D15E5CC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cs_ReportConfigToAddModList_1Entry(tsc_IdReportConfig_A3,</w:t>
            </w:r>
          </w:p>
          <w:p w14:paraId="6C1D7FCD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cs_508_ReportConfigEUTRA_A3),</w:t>
            </w:r>
          </w:p>
          <w:p w14:paraId="42BCBA4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5D424746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cs_MeasIdToAddModList_1Entry(1, tsc_IdMeasObject_f1, tsc_IdReportConfig_A3),</w:t>
            </w:r>
          </w:p>
          <w:p w14:paraId="52B52557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-,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f_EUTRA_SS_InitialiseMeasGapConfig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(),-,-,-,  //@sic R5s190578 sic@</w:t>
            </w:r>
          </w:p>
          <w:p w14:paraId="0A665D7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f_ReturnMeasObjectToAddModList_v9e0(p_EUTRA_DL_CarrierFreq_v9e0)),</w:t>
            </w:r>
          </w:p>
          <w:p w14:paraId="141B5B9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cs_RRCConnectionReconfiguration_PowerPrefIndicationConfig_Setup(p_PowerPrefIndicationTimer));</w:t>
            </w:r>
          </w:p>
          <w:p w14:paraId="7894A742" w14:textId="77777777" w:rsidR="00D432AA" w:rsidRPr="004031F3" w:rsidRDefault="00D432AA" w:rsidP="00965B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D432AA" w:rsidRPr="004031F3" w14:paraId="6B873764" w14:textId="77777777" w:rsidTr="00965BEA">
        <w:tc>
          <w:tcPr>
            <w:tcW w:w="9855" w:type="dxa"/>
          </w:tcPr>
          <w:p w14:paraId="5C7E120C" w14:textId="77777777" w:rsidR="00D432AA" w:rsidRPr="004031F3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D64D9C9" w14:textId="77777777"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</w:p>
    <w:p w14:paraId="6103C192" w14:textId="77777777"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</w:p>
    <w:p w14:paraId="6825D7CD" w14:textId="77777777"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32AA" w:rsidRPr="004031F3" w14:paraId="6CC9A1F1" w14:textId="77777777" w:rsidTr="00965BEA">
        <w:tc>
          <w:tcPr>
            <w:tcW w:w="9855" w:type="dxa"/>
          </w:tcPr>
          <w:p w14:paraId="0ED4C48B" w14:textId="77777777" w:rsidR="00D432AA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84BFA5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//TC8.2.2.6.2, Step1</w:t>
            </w:r>
          </w:p>
          <w:p w14:paraId="66B8EACA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lastRenderedPageBreak/>
              <w:t xml:space="preserve">  template (value)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cs_RRCConnectionReconfiguration_8_2_2_6_2_Step1(RRC_TransactionIdentifier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5F143D05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ARFCN_ValueEUTRA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2675C967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AllowedMeasBandwidth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0FBC2D1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PowerPrefIndicationConfig_r11.setup.powerPrefIndicationTimer_r11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p_PowerPrefIndicationTimer</w:t>
            </w:r>
            <w:proofErr w:type="spellEnd"/>
            <w:r w:rsidRPr="00D80E49">
              <w:rPr>
                <w:rFonts w:ascii="Arial" w:hAnsi="Arial"/>
                <w:lang w:eastAsia="en-GB"/>
              </w:rPr>
              <w:t>, //@sic R5-171442 sic@</w:t>
            </w:r>
          </w:p>
          <w:p w14:paraId="4119A4F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r w:rsidRPr="00D80E49">
              <w:rPr>
                <w:rFonts w:ascii="Arial" w:hAnsi="Arial"/>
                <w:highlight w:val="yellow"/>
                <w:lang w:eastAsia="en-GB"/>
              </w:rPr>
              <w:t>ARFCN_ValueEUTRA_r9 p_EUTRA_DL_CarrierFreq_r9</w:t>
            </w:r>
            <w:r w:rsidRPr="00D80E49">
              <w:rPr>
                <w:rFonts w:ascii="Arial" w:hAnsi="Arial"/>
                <w:lang w:eastAsia="en-GB"/>
              </w:rPr>
              <w:t>) :=</w:t>
            </w:r>
          </w:p>
          <w:p w14:paraId="0FD97B2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/* @status    APPROVED (LTE_A_R10_R11) */</w:t>
            </w:r>
          </w:p>
          <w:p w14:paraId="2555891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cs_RRCConnectionReconfiguration_v890(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D80E49">
              <w:rPr>
                <w:rFonts w:ascii="Arial" w:hAnsi="Arial"/>
                <w:lang w:eastAsia="en-GB"/>
              </w:rPr>
              <w:t>,</w:t>
            </w:r>
          </w:p>
          <w:p w14:paraId="5D78101D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cs_MeasConfig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(omit,</w:t>
            </w:r>
          </w:p>
          <w:p w14:paraId="620F188D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cs_MeasObjectToAddModList_1Entry(tsc_IdMeasObject_f1,</w:t>
            </w:r>
          </w:p>
          <w:p w14:paraId="782DC843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cs_508_MeasObjectEUTRA_GENERIC(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p_EUTRA_DL_CarrierFreq</w:t>
            </w:r>
            <w:proofErr w:type="spellEnd"/>
            <w:r w:rsidRPr="00D80E4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p_MeasurementBandwidth</w:t>
            </w:r>
            <w:proofErr w:type="spellEnd"/>
            <w:r w:rsidRPr="00D80E49">
              <w:rPr>
                <w:rFonts w:ascii="Arial" w:hAnsi="Arial"/>
                <w:lang w:eastAsia="en-GB"/>
              </w:rPr>
              <w:t>)),</w:t>
            </w:r>
          </w:p>
          <w:p w14:paraId="0F68B9E3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3FB0039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cs_ReportConfigToAddModList_1Entry(tsc_IdReportConfig_A3,</w:t>
            </w:r>
          </w:p>
          <w:p w14:paraId="5E85C42A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cs_508_ReportConfigEUTRA_A3),</w:t>
            </w:r>
          </w:p>
          <w:p w14:paraId="4CC36E14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0062C18C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cs_MeasIdToAddModList_1Entry(1, tsc_IdMeasObject_f1, tsc_IdReportConfig_A3),</w:t>
            </w:r>
          </w:p>
          <w:p w14:paraId="67A7C7E3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-,</w:t>
            </w:r>
            <w:proofErr w:type="spellStart"/>
            <w:r w:rsidRPr="00D80E49">
              <w:rPr>
                <w:rFonts w:ascii="Arial" w:hAnsi="Arial"/>
                <w:lang w:eastAsia="en-GB"/>
              </w:rPr>
              <w:t>f_EUTRA_SS_InitialiseMeasGapConfig</w:t>
            </w:r>
            <w:proofErr w:type="spellEnd"/>
            <w:r w:rsidRPr="00D80E49">
              <w:rPr>
                <w:rFonts w:ascii="Arial" w:hAnsi="Arial"/>
                <w:lang w:eastAsia="en-GB"/>
              </w:rPr>
              <w:t>(),-,-,-,  //@sic R5s190578 sic@</w:t>
            </w:r>
          </w:p>
          <w:p w14:paraId="2AAC39DE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f_ReturnMeasObjectToAddModList_v9e0(</w:t>
            </w:r>
            <w:r w:rsidRPr="00D80E49">
              <w:rPr>
                <w:rFonts w:ascii="Arial" w:hAnsi="Arial"/>
                <w:highlight w:val="yellow"/>
                <w:lang w:eastAsia="en-GB"/>
              </w:rPr>
              <w:t>p_EUTRA_DL_CarrierFreq_r9</w:t>
            </w:r>
            <w:r w:rsidRPr="00D80E49">
              <w:rPr>
                <w:rFonts w:ascii="Arial" w:hAnsi="Arial"/>
                <w:lang w:eastAsia="en-GB"/>
              </w:rPr>
              <w:t>)),</w:t>
            </w:r>
          </w:p>
          <w:p w14:paraId="2C34B8D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cs_RRCConnectionReconfiguration_PowerPrefIndicationConfig_Setup(p_PowerPrefIndicationTimer));</w:t>
            </w:r>
          </w:p>
          <w:p w14:paraId="7DA2E21E" w14:textId="77777777" w:rsidR="00D432AA" w:rsidRPr="004031F3" w:rsidRDefault="00D432AA" w:rsidP="00965B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E567CEF" w14:textId="77777777" w:rsidR="00D432AA" w:rsidRPr="00D432AA" w:rsidRDefault="00D432AA" w:rsidP="00D432AA"/>
    <w:p w14:paraId="2703A355" w14:textId="77777777" w:rsidR="00446488" w:rsidRDefault="0058338F" w:rsidP="00F83D5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3518935"/>
      <w:r>
        <w:rPr>
          <w:b/>
        </w:rPr>
        <w:t xml:space="preserve">Correction to function </w:t>
      </w:r>
      <w:r w:rsidRPr="0058338F">
        <w:rPr>
          <w:b/>
        </w:rPr>
        <w:t>f_TC_8_2_2_6_2_EUTRA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3329C89C" w14:textId="77777777" w:rsidTr="00E14D7D">
        <w:trPr>
          <w:trHeight w:val="447"/>
        </w:trPr>
        <w:tc>
          <w:tcPr>
            <w:tcW w:w="1985" w:type="dxa"/>
          </w:tcPr>
          <w:p w14:paraId="519DCACC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D79C290" w14:textId="77777777" w:rsidR="005C576A" w:rsidRDefault="0058338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58338F">
              <w:rPr>
                <w:noProof/>
              </w:rPr>
              <w:t>f_TC_8_2_2_6_2_EUTRA</w:t>
            </w:r>
          </w:p>
        </w:tc>
      </w:tr>
      <w:tr w:rsidR="005C576A" w14:paraId="530256FF" w14:textId="77777777" w:rsidTr="00E14D7D">
        <w:trPr>
          <w:trHeight w:val="452"/>
        </w:trPr>
        <w:tc>
          <w:tcPr>
            <w:tcW w:w="1985" w:type="dxa"/>
          </w:tcPr>
          <w:p w14:paraId="6501C84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6D7A87" w14:textId="77777777" w:rsidR="005C576A" w:rsidRPr="00D432AA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</w:tc>
      </w:tr>
      <w:tr w:rsidR="00617F63" w14:paraId="7EAD6306" w14:textId="77777777" w:rsidTr="00E14D7D">
        <w:tc>
          <w:tcPr>
            <w:tcW w:w="1985" w:type="dxa"/>
          </w:tcPr>
          <w:p w14:paraId="1BD0593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FA7D80" w14:textId="77777777" w:rsidR="00617F63" w:rsidRPr="00300C5B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Changed variable used as 4</w:t>
            </w:r>
            <w:r w:rsidRPr="00D432AA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to be of same type as per change 1,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</w:tc>
      </w:tr>
      <w:tr w:rsidR="00617F63" w14:paraId="58E47371" w14:textId="77777777" w:rsidTr="00E14D7D">
        <w:tc>
          <w:tcPr>
            <w:tcW w:w="1985" w:type="dxa"/>
          </w:tcPr>
          <w:p w14:paraId="5CBCE0FA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0FC424" w14:textId="77777777" w:rsidR="00617F63" w:rsidRPr="00F0313E" w:rsidRDefault="0058338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8_2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58338F">
              <w:rPr>
                <w:rFonts w:ascii="Arial" w:hAnsi="Arial" w:cs="Arial"/>
                <w:noProof/>
                <w:lang w:val="en-US"/>
              </w:rPr>
              <w:t>RRC_ConnReconfig_A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5F32439C" w14:textId="77777777" w:rsidTr="00E14D7D">
        <w:tc>
          <w:tcPr>
            <w:tcW w:w="1985" w:type="dxa"/>
          </w:tcPr>
          <w:p w14:paraId="4F2D922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4C2B9F" w14:textId="6925F97E" w:rsidR="00617F63" w:rsidRPr="00E751F5" w:rsidRDefault="00F25D0C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6589123" w14:textId="77777777" w:rsidR="001E41F3" w:rsidRDefault="001E41F3">
      <w:pPr>
        <w:rPr>
          <w:noProof/>
          <w:lang w:val="en-US"/>
        </w:rPr>
      </w:pPr>
    </w:p>
    <w:p w14:paraId="2EC4C0E9" w14:textId="77777777" w:rsidR="00300C5B" w:rsidRDefault="00300C5B" w:rsidP="00300C5B">
      <w:pPr>
        <w:rPr>
          <w:noProof/>
        </w:rPr>
      </w:pPr>
    </w:p>
    <w:p w14:paraId="4D297247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33B6C6D0" w14:textId="77777777" w:rsidTr="000441DD">
        <w:tc>
          <w:tcPr>
            <w:tcW w:w="9855" w:type="dxa"/>
          </w:tcPr>
          <w:p w14:paraId="4A11DA25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9EA9ACE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//@siclog "Step 1"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siclog</w:t>
            </w:r>
            <w:proofErr w:type="spellEnd"/>
            <w:r w:rsidRPr="0058338F">
              <w:rPr>
                <w:rFonts w:ascii="Arial" w:hAnsi="Arial"/>
                <w:lang w:eastAsia="en-GB"/>
              </w:rPr>
              <w:t>@</w:t>
            </w:r>
          </w:p>
          <w:p w14:paraId="284190C0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RRCConnectionReconfiguration</w:t>
            </w:r>
            <w:proofErr w:type="spellEnd"/>
            <w:r w:rsidRPr="0058338F">
              <w:rPr>
                <w:rFonts w:ascii="Arial" w:hAnsi="Arial"/>
                <w:lang w:eastAsia="en-GB"/>
              </w:rPr>
              <w:t xml:space="preserve"> message to setup intra frequency measurement on Cell 1 &amp; to</w:t>
            </w:r>
          </w:p>
          <w:p w14:paraId="765AED43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//configure power preference indication.</w:t>
            </w:r>
          </w:p>
          <w:p w14:paraId="194D298A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f_EUTRA_RRCConnectionReconfiguration_MeasConfig</w:t>
            </w:r>
            <w:proofErr w:type="spellEnd"/>
            <w:r w:rsidRPr="0058338F">
              <w:rPr>
                <w:rFonts w:ascii="Arial" w:hAnsi="Arial"/>
                <w:lang w:eastAsia="en-GB"/>
              </w:rPr>
              <w:t>(eutra_Cell1,</w:t>
            </w:r>
          </w:p>
          <w:p w14:paraId="403F52E6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cs_RRCConnectionReconfiguration_8_2_2_6_2_Step1(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58338F">
              <w:rPr>
                <w:rFonts w:ascii="Arial" w:hAnsi="Arial"/>
                <w:lang w:eastAsia="en-GB"/>
              </w:rPr>
              <w:t>,</w:t>
            </w:r>
          </w:p>
          <w:p w14:paraId="585C0B22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v_Frequency_IE_Cell2.UL_DL_Earfcn.dl_CarrierFreq,</w:t>
            </w:r>
          </w:p>
          <w:p w14:paraId="5E23FF6D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v_ChBandDependency_Cell2.AllowedMeasBandwidth,</w:t>
            </w:r>
          </w:p>
          <w:p w14:paraId="260ADDE7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v_PowerPrefIndicationTimer</w:t>
            </w:r>
            <w:proofErr w:type="spellEnd"/>
            <w:r w:rsidRPr="0058338F">
              <w:rPr>
                <w:rFonts w:ascii="Arial" w:hAnsi="Arial"/>
                <w:lang w:eastAsia="en-GB"/>
              </w:rPr>
              <w:t>, //@sic R5-171442 sic@</w:t>
            </w:r>
          </w:p>
          <w:p w14:paraId="09EFB093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    v_Frequency_IE_Cell2.UL_DL_Earfcn.dl_CarrierFreq_v9e0));</w:t>
            </w:r>
          </w:p>
          <w:p w14:paraId="4B55C015" w14:textId="77777777" w:rsidR="00300C5B" w:rsidRPr="004031F3" w:rsidRDefault="0058338F" w:rsidP="0058338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45290361" w14:textId="77777777" w:rsidTr="000441DD">
        <w:tc>
          <w:tcPr>
            <w:tcW w:w="9855" w:type="dxa"/>
          </w:tcPr>
          <w:p w14:paraId="05F5E398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1736CD0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42259D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4DCF3E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1C0A06E" w14:textId="77777777" w:rsidTr="000441DD">
        <w:tc>
          <w:tcPr>
            <w:tcW w:w="9855" w:type="dxa"/>
          </w:tcPr>
          <w:p w14:paraId="6B86CA19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D041CB7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//@siclog "Step 1"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siclog</w:t>
            </w:r>
            <w:proofErr w:type="spellEnd"/>
            <w:r w:rsidRPr="0058338F">
              <w:rPr>
                <w:rFonts w:ascii="Arial" w:hAnsi="Arial"/>
                <w:lang w:eastAsia="en-GB"/>
              </w:rPr>
              <w:t>@</w:t>
            </w:r>
          </w:p>
          <w:p w14:paraId="11CE673C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RRCConnectionReconfiguration</w:t>
            </w:r>
            <w:proofErr w:type="spellEnd"/>
            <w:r w:rsidRPr="0058338F">
              <w:rPr>
                <w:rFonts w:ascii="Arial" w:hAnsi="Arial"/>
                <w:lang w:eastAsia="en-GB"/>
              </w:rPr>
              <w:t xml:space="preserve"> message to setup intra frequency measurement on Cell 1 &amp; to</w:t>
            </w:r>
          </w:p>
          <w:p w14:paraId="365B189A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//configure power preference indication.</w:t>
            </w:r>
          </w:p>
          <w:p w14:paraId="5FCBA170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f_EUTRA_RRCConnectionReconfiguration_MeasConfig</w:t>
            </w:r>
            <w:proofErr w:type="spellEnd"/>
            <w:r w:rsidRPr="0058338F">
              <w:rPr>
                <w:rFonts w:ascii="Arial" w:hAnsi="Arial"/>
                <w:lang w:eastAsia="en-GB"/>
              </w:rPr>
              <w:t>(eutra_Cell1,</w:t>
            </w:r>
          </w:p>
          <w:p w14:paraId="21FD2932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cs_RRCConnectionReconfiguration_8_2_2_6_2_Step1(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58338F">
              <w:rPr>
                <w:rFonts w:ascii="Arial" w:hAnsi="Arial"/>
                <w:lang w:eastAsia="en-GB"/>
              </w:rPr>
              <w:t>,</w:t>
            </w:r>
          </w:p>
          <w:p w14:paraId="08221F09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v_Frequency_IE_Cell2.UL_DL_Earfcn.dl_CarrierFreq,</w:t>
            </w:r>
          </w:p>
          <w:p w14:paraId="200D54C5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v_ChBandDependency_Cell2.AllowedMeasBandwidth,</w:t>
            </w:r>
          </w:p>
          <w:p w14:paraId="3A79BB65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</w:t>
            </w:r>
            <w:proofErr w:type="spellStart"/>
            <w:r w:rsidRPr="0058338F">
              <w:rPr>
                <w:rFonts w:ascii="Arial" w:hAnsi="Arial"/>
                <w:lang w:eastAsia="en-GB"/>
              </w:rPr>
              <w:t>v_PowerPrefIndicationTimer</w:t>
            </w:r>
            <w:proofErr w:type="spellEnd"/>
            <w:r w:rsidRPr="0058338F">
              <w:rPr>
                <w:rFonts w:ascii="Arial" w:hAnsi="Arial"/>
                <w:lang w:eastAsia="en-GB"/>
              </w:rPr>
              <w:t>, //@sic R5-171442 sic@</w:t>
            </w:r>
          </w:p>
          <w:p w14:paraId="6B16E383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</w:t>
            </w:r>
            <w:r w:rsidRPr="0058338F">
              <w:rPr>
                <w:rFonts w:ascii="Arial" w:hAnsi="Arial"/>
                <w:highlight w:val="yellow"/>
                <w:lang w:eastAsia="en-GB"/>
              </w:rPr>
              <w:t>dl_CarrierFreq_r9</w:t>
            </w:r>
            <w:r w:rsidRPr="0058338F">
              <w:rPr>
                <w:rFonts w:ascii="Arial" w:hAnsi="Arial"/>
                <w:lang w:eastAsia="en-GB"/>
              </w:rPr>
              <w:t>));</w:t>
            </w:r>
          </w:p>
          <w:p w14:paraId="6822FFEA" w14:textId="77777777" w:rsidR="00300C5B" w:rsidRPr="004031F3" w:rsidRDefault="0058338F" w:rsidP="0058338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5D76F6E" w14:textId="77777777" w:rsidR="00300C5B" w:rsidRDefault="00300C5B" w:rsidP="00300C5B">
      <w:pPr>
        <w:rPr>
          <w:noProof/>
          <w:lang w:val="en-US"/>
        </w:rPr>
      </w:pPr>
    </w:p>
    <w:p w14:paraId="64DAB623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BAB0" w14:textId="77777777" w:rsidR="005D43C3" w:rsidRDefault="005D43C3">
      <w:r>
        <w:separator/>
      </w:r>
    </w:p>
  </w:endnote>
  <w:endnote w:type="continuationSeparator" w:id="0">
    <w:p w14:paraId="75201321" w14:textId="77777777" w:rsidR="005D43C3" w:rsidRDefault="005D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1BF0" w14:textId="77777777" w:rsidR="005D43C3" w:rsidRDefault="005D43C3">
      <w:r>
        <w:separator/>
      </w:r>
    </w:p>
  </w:footnote>
  <w:footnote w:type="continuationSeparator" w:id="0">
    <w:p w14:paraId="1F3AFB2B" w14:textId="77777777" w:rsidR="005D43C3" w:rsidRDefault="005D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C8B32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3F91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0EC9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D9E7D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1B0A0E"/>
    <w:multiLevelType w:val="hybridMultilevel"/>
    <w:tmpl w:val="5A086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74380"/>
    <w:multiLevelType w:val="hybridMultilevel"/>
    <w:tmpl w:val="5A086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96053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17752"/>
    <w:rsid w:val="00143F82"/>
    <w:rsid w:val="00145D43"/>
    <w:rsid w:val="00154DA1"/>
    <w:rsid w:val="00154EF6"/>
    <w:rsid w:val="00157804"/>
    <w:rsid w:val="00192C46"/>
    <w:rsid w:val="001A08B3"/>
    <w:rsid w:val="001A7B60"/>
    <w:rsid w:val="001B0214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963C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8338F"/>
    <w:rsid w:val="005916DF"/>
    <w:rsid w:val="00592D74"/>
    <w:rsid w:val="005C576A"/>
    <w:rsid w:val="005D43C3"/>
    <w:rsid w:val="005D4E20"/>
    <w:rsid w:val="005E2C44"/>
    <w:rsid w:val="00617D68"/>
    <w:rsid w:val="00617F63"/>
    <w:rsid w:val="00621188"/>
    <w:rsid w:val="00621BD8"/>
    <w:rsid w:val="006257ED"/>
    <w:rsid w:val="00673933"/>
    <w:rsid w:val="00681541"/>
    <w:rsid w:val="00695808"/>
    <w:rsid w:val="006A3627"/>
    <w:rsid w:val="006B46FB"/>
    <w:rsid w:val="006C48CD"/>
    <w:rsid w:val="006E21FB"/>
    <w:rsid w:val="006E6703"/>
    <w:rsid w:val="0071206F"/>
    <w:rsid w:val="007631E5"/>
    <w:rsid w:val="0076509A"/>
    <w:rsid w:val="0076512F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DF5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A6449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6E6B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32D4"/>
    <w:rsid w:val="00C86D54"/>
    <w:rsid w:val="00C939BF"/>
    <w:rsid w:val="00C93D5F"/>
    <w:rsid w:val="00C95985"/>
    <w:rsid w:val="00C964DB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37065"/>
    <w:rsid w:val="00D432AA"/>
    <w:rsid w:val="00D50255"/>
    <w:rsid w:val="00D62158"/>
    <w:rsid w:val="00D64B35"/>
    <w:rsid w:val="00D66520"/>
    <w:rsid w:val="00D74BDE"/>
    <w:rsid w:val="00D80E11"/>
    <w:rsid w:val="00D80E49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0C5C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0C"/>
    <w:rsid w:val="00F25D98"/>
    <w:rsid w:val="00F300FB"/>
    <w:rsid w:val="00F35BDB"/>
    <w:rsid w:val="00F62AE7"/>
    <w:rsid w:val="00F83D57"/>
    <w:rsid w:val="00F86140"/>
    <w:rsid w:val="00F90DF6"/>
    <w:rsid w:val="00FA7EE8"/>
    <w:rsid w:val="00FA7F62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1DD6E4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2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B6E76-FCDD-4336-8E99-14F06ED0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1770</Words>
  <Characters>9737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2021-06-03T11:03:00Z</dcterms:created>
  <dcterms:modified xsi:type="dcterms:W3CDTF">2021-06-03T11:03:00Z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