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9A3A" w14:textId="77777777"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R5s210607</w:t>
        </w:r>
      </w:fldSimple>
    </w:p>
    <w:p w14:paraId="7F4D8FF0" w14:textId="77777777" w:rsidR="00D021AB" w:rsidRDefault="00D021AB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14:paraId="2797B50C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7E777" w14:textId="77777777"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14:paraId="390EB7A5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947A8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14:paraId="3F85493C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816F4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29BF7362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77575E48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C8E80A" w14:textId="77777777" w:rsidR="00D021AB" w:rsidRPr="00410371" w:rsidRDefault="00D021AB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7AB973" w14:textId="77777777"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4752" w14:textId="77777777" w:rsidR="00D021AB" w:rsidRPr="00410371" w:rsidRDefault="00D021AB" w:rsidP="007C27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1748</w:t>
              </w:r>
            </w:fldSimple>
          </w:p>
        </w:tc>
        <w:tc>
          <w:tcPr>
            <w:tcW w:w="709" w:type="dxa"/>
          </w:tcPr>
          <w:p w14:paraId="74A1E6C2" w14:textId="77777777"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5BE" w14:textId="77777777" w:rsidR="00D021AB" w:rsidRPr="00410371" w:rsidRDefault="00D021AB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6357D6" w14:textId="77777777"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2DA755" w14:textId="77777777" w:rsidR="00D021AB" w:rsidRPr="00410371" w:rsidRDefault="00D021AB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791249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7303BAE1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A3804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3E9DF3C8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254A3D" w14:textId="77777777"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14:paraId="66C97FE1" w14:textId="77777777" w:rsidTr="007C2796">
        <w:tc>
          <w:tcPr>
            <w:tcW w:w="9641" w:type="dxa"/>
            <w:gridSpan w:val="9"/>
          </w:tcPr>
          <w:p w14:paraId="4C9E0F9B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BBB05" w14:textId="77777777"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14:paraId="23AB9DF1" w14:textId="77777777" w:rsidTr="007C2796">
        <w:tc>
          <w:tcPr>
            <w:tcW w:w="2835" w:type="dxa"/>
          </w:tcPr>
          <w:p w14:paraId="1D829851" w14:textId="77777777"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1A2BAD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A53E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42A143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14BF9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3C77FC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D3C0EE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9D681E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011E6" w14:textId="77777777"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D6E3EC" w14:textId="77777777"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14:paraId="590480F0" w14:textId="77777777" w:rsidTr="007C2796">
        <w:tc>
          <w:tcPr>
            <w:tcW w:w="9640" w:type="dxa"/>
            <w:gridSpan w:val="11"/>
          </w:tcPr>
          <w:p w14:paraId="13F27F2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DDD7124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35081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42C1E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11.3.4</w:t>
              </w:r>
            </w:fldSimple>
          </w:p>
        </w:tc>
      </w:tr>
      <w:tr w:rsidR="00D021AB" w14:paraId="78021BEC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034A1779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32292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0473BB5D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03F6184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D68A2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021AB" w14:paraId="44C4846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6E78E36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7ACFE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021AB" w14:paraId="581F741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21783F6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E3E79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638318E6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9B5387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600E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BC8CF7A" w14:textId="77777777"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C65B8" w14:textId="77777777"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71AFC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2021-05-26</w:t>
              </w:r>
            </w:fldSimple>
          </w:p>
        </w:tc>
      </w:tr>
      <w:tr w:rsidR="00D021AB" w14:paraId="51DA4C87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75F2A37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E340B8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36AA4A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8B62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0318C6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46A3FEFD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6C6C3" w14:textId="77777777"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3FA04" w14:textId="77777777" w:rsidR="00D021AB" w:rsidRDefault="00D021AB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B1065" w14:textId="77777777"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40BB38" w14:textId="77777777"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B4CF4" w14:textId="77777777"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021AB" w14:paraId="12A0263C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9FB4A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AA1563" w14:textId="77777777"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31FBA" w14:textId="77777777"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4F537" w14:textId="77777777"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14:paraId="6223DBFF" w14:textId="77777777" w:rsidTr="007C2796">
        <w:tc>
          <w:tcPr>
            <w:tcW w:w="1843" w:type="dxa"/>
          </w:tcPr>
          <w:p w14:paraId="24E78AD0" w14:textId="77777777"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51E2F" w14:textId="77777777"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51A23E4E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BA732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9EFAB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14:paraId="5E3C7066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  <w:p w14:paraId="4FB0EDDE" w14:textId="77777777" w:rsidR="00D021AB" w:rsidRPr="00E44E2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021AB" w14:paraId="6DD97B7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D1C50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40B12" w14:textId="77777777"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14:paraId="2217114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37554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8E85D" w14:textId="77777777" w:rsidR="00D021AB" w:rsidRPr="006316B2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 </w:t>
            </w:r>
          </w:p>
        </w:tc>
      </w:tr>
      <w:tr w:rsidR="00D021AB" w14:paraId="7CC802B5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D9971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4720C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14:paraId="7F23BFD6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CDD7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977C0" w14:textId="77777777"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14:paraId="79B28007" w14:textId="77777777" w:rsidTr="007C2796">
        <w:tc>
          <w:tcPr>
            <w:tcW w:w="2694" w:type="dxa"/>
            <w:gridSpan w:val="2"/>
          </w:tcPr>
          <w:p w14:paraId="198372B3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D3FD8A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7F14D116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69822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73979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11.3.4.NR5GC</w:t>
            </w:r>
          </w:p>
        </w:tc>
      </w:tr>
      <w:tr w:rsidR="00D021AB" w14:paraId="5155F6D9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3C0A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A3FFE" w14:textId="77777777"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14:paraId="4C12B61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BB2C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66BF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A661C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FC06E7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1B7BD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8D847A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1321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BF8C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46C6C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03B90" w14:textId="77777777"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9AC01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70D4AB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B0E0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860C7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58D08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04478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FA443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145A914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7CE1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ECB5B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C5992" w14:textId="77777777"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50517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10F09" w14:textId="77777777"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14:paraId="31ED41DB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435CB" w14:textId="77777777"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10A740" w14:textId="77777777"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14:paraId="353A1049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42EEB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EEB3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14:paraId="3E99A7A7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9065" w14:textId="77777777"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33E4C" w14:textId="77777777"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14:paraId="6410A99E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1746E" w14:textId="77777777"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73BB" w14:textId="77777777"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806A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C35642E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11540" w14:textId="77777777" w:rsidR="009478EE" w:rsidRDefault="009478EE" w:rsidP="009478EE">
      <w:pPr>
        <w:rPr>
          <w:noProof/>
        </w:rPr>
      </w:pPr>
    </w:p>
    <w:p w14:paraId="4CA8F83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29276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9481AA6" w14:textId="77777777" w:rsidR="00D021A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21AB" w:rsidRPr="002B2700">
        <w:rPr>
          <w:rFonts w:ascii="Arial" w:hAnsi="Arial" w:cs="Arial"/>
          <w:iCs/>
        </w:rPr>
        <w:t>Table of Contents</w:t>
      </w:r>
      <w:r w:rsidR="00D021AB">
        <w:tab/>
      </w:r>
      <w:r w:rsidR="00D021AB">
        <w:fldChar w:fldCharType="begin"/>
      </w:r>
      <w:r w:rsidR="00D021AB">
        <w:instrText xml:space="preserve"> PAGEREF _Toc72927693 \h </w:instrText>
      </w:r>
      <w:r w:rsidR="00D021AB">
        <w:fldChar w:fldCharType="separate"/>
      </w:r>
      <w:r w:rsidR="00D021AB">
        <w:t>2</w:t>
      </w:r>
      <w:r w:rsidR="00D021AB">
        <w:fldChar w:fldCharType="end"/>
      </w:r>
    </w:p>
    <w:p w14:paraId="2E3307A8" w14:textId="77777777" w:rsidR="00D021AB" w:rsidRDefault="00D021A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70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70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_Toc72927694 \h </w:instrText>
      </w:r>
      <w:r>
        <w:fldChar w:fldCharType="separate"/>
      </w:r>
      <w:r>
        <w:t>2</w:t>
      </w:r>
      <w:r>
        <w:fldChar w:fldCharType="end"/>
      </w:r>
    </w:p>
    <w:p w14:paraId="76B97818" w14:textId="77777777" w:rsidR="00D021AB" w:rsidRDefault="00D021A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70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700">
        <w:rPr>
          <w:rFonts w:cs="Arial"/>
          <w:b/>
          <w:color w:val="000000"/>
          <w:lang w:eastAsia="en-GB"/>
        </w:rPr>
        <w:t>Correction to function TC_11_3_4_NR5GC</w:t>
      </w:r>
      <w:r>
        <w:tab/>
      </w:r>
      <w:r>
        <w:fldChar w:fldCharType="begin"/>
      </w:r>
      <w:r>
        <w:instrText xml:space="preserve"> PAGEREF _Toc72927695 \h </w:instrText>
      </w:r>
      <w:r>
        <w:fldChar w:fldCharType="separate"/>
      </w:r>
      <w:r>
        <w:t>2</w:t>
      </w:r>
      <w:r>
        <w:fldChar w:fldCharType="end"/>
      </w:r>
    </w:p>
    <w:p w14:paraId="4441162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FFC6DB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2927694"/>
      <w:r w:rsidRPr="00854C55">
        <w:rPr>
          <w:b/>
        </w:rPr>
        <w:t>Corrections required</w:t>
      </w:r>
      <w:bookmarkEnd w:id="1"/>
      <w:bookmarkEnd w:id="2"/>
      <w:bookmarkEnd w:id="3"/>
    </w:p>
    <w:p w14:paraId="620A46F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292769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AD1AFB" w:rsidRPr="00AD1AFB">
        <w:rPr>
          <w:rFonts w:cs="Arial"/>
          <w:b/>
          <w:color w:val="000000"/>
          <w:lang w:eastAsia="en-GB"/>
        </w:rPr>
        <w:t>TC_11_3_4_NR5GC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0B1F0A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8B9B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7D0C" w14:textId="77777777" w:rsidR="005D27CA" w:rsidRPr="00CC39F9" w:rsidRDefault="00AD1AFB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D1AFB">
              <w:rPr>
                <w:noProof/>
              </w:rPr>
              <w:t>TC_11_3_4_NR5GC</w:t>
            </w:r>
          </w:p>
        </w:tc>
      </w:tr>
      <w:tr w:rsidR="000653B4" w14:paraId="1A0CD965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1DF7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5F87" w14:textId="77777777" w:rsidR="00AD1AFB" w:rsidRDefault="00AD1AFB" w:rsidP="00AD1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the guard timer is set to 300s, which is insufficient when UE has multiple bands/RATs enabled.</w:t>
            </w:r>
          </w:p>
          <w:p w14:paraId="0EF08CDF" w14:textId="77777777" w:rsidR="00AD1AFB" w:rsidRDefault="00AD1AFB" w:rsidP="00AD1AFB">
            <w:pPr>
              <w:pStyle w:val="CRCoverPage"/>
              <w:spacing w:after="0"/>
              <w:rPr>
                <w:noProof/>
              </w:rPr>
            </w:pPr>
          </w:p>
          <w:p w14:paraId="3D58FDC9" w14:textId="77777777" w:rsidR="000653B4" w:rsidRPr="002F2D52" w:rsidRDefault="00AD1AFB" w:rsidP="00AD1AFB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>It is proposed to increase the guard timer to 450s instead.</w:t>
            </w:r>
          </w:p>
        </w:tc>
      </w:tr>
      <w:tr w:rsidR="00D3641F" w14:paraId="6C861DF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B534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90F6" w14:textId="77777777" w:rsidR="00D3641F" w:rsidRPr="006316B2" w:rsidRDefault="00AD1AFB" w:rsidP="00D364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guard timer from 300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450s.</w:t>
            </w:r>
          </w:p>
        </w:tc>
      </w:tr>
      <w:tr w:rsidR="00D3641F" w14:paraId="70044F1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6AF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F531" w14:textId="77777777" w:rsidR="00D3641F" w:rsidRPr="00CC39F9" w:rsidRDefault="00F33A22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F33A22">
              <w:rPr>
                <w:rFonts w:ascii="Arial" w:hAnsi="Arial" w:cs="Arial"/>
                <w:lang w:eastAsia="en-GB"/>
              </w:rPr>
              <w:t>NR5GC</w:t>
            </w:r>
            <w:r w:rsidR="00AD1AFB">
              <w:rPr>
                <w:rFonts w:ascii="Arial" w:hAnsi="Arial" w:cs="Arial"/>
                <w:lang w:eastAsia="en-GB"/>
              </w:rPr>
              <w:t>_Testsuite</w:t>
            </w:r>
            <w:r w:rsidRPr="00F33A22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D3641F" w14:paraId="204B25A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E1B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923F" w14:textId="26E124FB" w:rsidR="00D3641F" w:rsidRDefault="00F821E7" w:rsidP="00D3641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DF1067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291A19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E9DDCB0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3F8" w14:textId="77777777" w:rsidR="00BA5195" w:rsidRPr="00B04335" w:rsidRDefault="00AD1AFB" w:rsidP="009140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3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//   UAC / Access Identity 0 / Registration procedure for mobility and periodic registration update 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BarringPerPLMN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timer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int2float(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300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392845D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90C5DB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A5AF12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0A32" w14:textId="77777777" w:rsidR="00CA2FA6" w:rsidRPr="00CD057D" w:rsidRDefault="00AD1AFB" w:rsidP="00FD381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testcase TC_11_3_4_NR5GC() runs on MTC_NR5GC system SYSTEM_NR5GC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//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  <w:shd w:val="clear" w:color="auto" w:fill="FFFFFF"/>
                </w:rPr>
                <w:t>@purpose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    //   UAC / Access Identity 0 / Registration procedure for mobility and periodic registration update 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BarringPerPLMN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/ Implicit AC Barring 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NR5GC_PTC        v_NR5GC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v_IMS1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   var IMS_PTC          v_IMS2       := null;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timer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t_GuardTimer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int2float</w:t>
            </w:r>
            <w:r w:rsidRPr="00AD1AF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(</w:t>
            </w:r>
            <w:r w:rsidRPr="00AD1A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shd w:val="clear" w:color="auto" w:fill="FFFFFF"/>
              </w:rPr>
              <w:t>450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14:paraId="4DE2994C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C5F2" w14:textId="77777777" w:rsidR="00DB3896" w:rsidRDefault="00DB3896">
      <w:r>
        <w:separator/>
      </w:r>
    </w:p>
  </w:endnote>
  <w:endnote w:type="continuationSeparator" w:id="0">
    <w:p w14:paraId="1644DF0A" w14:textId="77777777" w:rsidR="00DB3896" w:rsidRDefault="00DB3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43B7" w14:textId="77777777" w:rsidR="00DB3896" w:rsidRDefault="00DB3896">
      <w:r>
        <w:separator/>
      </w:r>
    </w:p>
  </w:footnote>
  <w:footnote w:type="continuationSeparator" w:id="0">
    <w:p w14:paraId="774333FA" w14:textId="77777777" w:rsidR="00DB3896" w:rsidRDefault="00DB3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BDF4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3E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CBF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457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3896"/>
    <w:rsid w:val="00DB484C"/>
    <w:rsid w:val="00DB4CCE"/>
    <w:rsid w:val="00DC0D26"/>
    <w:rsid w:val="00DC197C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21E7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714EA"/>
  <w15:docId w15:val="{76AF6869-6C51-4CAB-B9FE-26F586B7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purpos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jazz.rsint.net/ccm/users/purpos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96B2D-BE3D-4949-938F-A63649C6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648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2021-05-26T13:25:00Z</dcterms:created>
  <dcterms:modified xsi:type="dcterms:W3CDTF">2021-05-26T13:25:00Z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