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B9CE4" w14:textId="77777777" w:rsidR="002901A3" w:rsidRDefault="002901A3" w:rsidP="00290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016C">
        <w:fldChar w:fldCharType="begin"/>
      </w:r>
      <w:r w:rsidR="00B0016C">
        <w:instrText xml:space="preserve"> DOCPROPERTY  TSG/WGRef  \* MERGEFORMAT </w:instrText>
      </w:r>
      <w:r w:rsidR="00B0016C">
        <w:fldChar w:fldCharType="separate"/>
      </w:r>
      <w:r>
        <w:rPr>
          <w:b/>
          <w:noProof/>
          <w:sz w:val="24"/>
        </w:rPr>
        <w:t>RAN5</w:t>
      </w:r>
      <w:r w:rsidR="00B0016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0016C">
        <w:fldChar w:fldCharType="begin"/>
      </w:r>
      <w:r w:rsidR="00B0016C">
        <w:instrText xml:space="preserve"> DOCPROPERTY  MtgSeq  \* MERGEFORMAT </w:instrText>
      </w:r>
      <w:r w:rsidR="00B0016C">
        <w:fldChar w:fldCharType="separate"/>
      </w:r>
      <w:r w:rsidRPr="00EB09B7">
        <w:rPr>
          <w:b/>
          <w:noProof/>
          <w:sz w:val="24"/>
        </w:rPr>
        <w:t>2021</w:t>
      </w:r>
      <w:r w:rsidR="00B0016C">
        <w:rPr>
          <w:b/>
          <w:noProof/>
          <w:sz w:val="24"/>
        </w:rPr>
        <w:fldChar w:fldCharType="end"/>
      </w:r>
      <w:r w:rsidR="00B0016C">
        <w:fldChar w:fldCharType="begin"/>
      </w:r>
      <w:r w:rsidR="00B0016C">
        <w:instrText xml:space="preserve"> DOCPROPERTY  MtgTitle  \* MERGEFORMAT </w:instrText>
      </w:r>
      <w:r w:rsidR="00B0016C">
        <w:fldChar w:fldCharType="separate"/>
      </w:r>
      <w:r>
        <w:rPr>
          <w:b/>
          <w:noProof/>
          <w:sz w:val="24"/>
        </w:rPr>
        <w:t>-TTCN email</w:t>
      </w:r>
      <w:r w:rsidR="00B001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0016C">
        <w:fldChar w:fldCharType="begin"/>
      </w:r>
      <w:r w:rsidR="00B0016C">
        <w:instrText xml:space="preserve"> DOCPROPERTY  Tdoc#  \* MERGEFORMAT </w:instrText>
      </w:r>
      <w:r w:rsidR="00B0016C">
        <w:fldChar w:fldCharType="separate"/>
      </w:r>
      <w:r w:rsidRPr="00E13F3D">
        <w:rPr>
          <w:b/>
          <w:i/>
          <w:noProof/>
          <w:sz w:val="28"/>
        </w:rPr>
        <w:t>R5s210</w:t>
      </w:r>
      <w:r w:rsidR="00B0016C">
        <w:rPr>
          <w:b/>
          <w:i/>
          <w:noProof/>
          <w:sz w:val="28"/>
        </w:rPr>
        <w:fldChar w:fldCharType="end"/>
      </w:r>
      <w:r w:rsidR="00BA0F4D">
        <w:rPr>
          <w:b/>
          <w:i/>
          <w:noProof/>
          <w:sz w:val="28"/>
        </w:rPr>
        <w:t>594</w:t>
      </w:r>
    </w:p>
    <w:p w14:paraId="17BECC9E" w14:textId="77777777" w:rsidR="002901A3" w:rsidRDefault="00B0016C" w:rsidP="002901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901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901A3">
        <w:rPr>
          <w:b/>
          <w:noProof/>
          <w:sz w:val="24"/>
        </w:rPr>
        <w:t xml:space="preserve">, </w:t>
      </w:r>
      <w:r w:rsidR="002901A3">
        <w:fldChar w:fldCharType="begin"/>
      </w:r>
      <w:r w:rsidR="002901A3">
        <w:instrText xml:space="preserve"> DOCPROPERTY  Country  \* MERGEFORMAT </w:instrText>
      </w:r>
      <w:r w:rsidR="002901A3">
        <w:fldChar w:fldCharType="end"/>
      </w:r>
      <w:r w:rsidR="002901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01A3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2901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901A3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1A3" w14:paraId="1628CB5B" w14:textId="77777777" w:rsidTr="008236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C918F" w14:textId="77777777" w:rsidR="002901A3" w:rsidRDefault="002901A3" w:rsidP="008236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901A3" w14:paraId="575123F0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E2293" w14:textId="77777777"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01A3" w14:paraId="4F10328F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C936A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4D5ED996" w14:textId="77777777" w:rsidTr="008236E7">
        <w:tc>
          <w:tcPr>
            <w:tcW w:w="142" w:type="dxa"/>
            <w:tcBorders>
              <w:left w:val="single" w:sz="4" w:space="0" w:color="auto"/>
            </w:tcBorders>
          </w:tcPr>
          <w:p w14:paraId="3B7064C0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D5FA8E" w14:textId="77777777" w:rsidR="002901A3" w:rsidRPr="00410371" w:rsidRDefault="00B0016C" w:rsidP="00823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01A3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FA0D7F" w14:textId="77777777"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E4C143" w14:textId="77777777" w:rsidR="002901A3" w:rsidRPr="00410371" w:rsidRDefault="00B0016C" w:rsidP="008236E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0F4D">
              <w:rPr>
                <w:b/>
                <w:noProof/>
                <w:sz w:val="28"/>
              </w:rPr>
              <w:t>1738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D71867" w14:textId="77777777" w:rsidR="002901A3" w:rsidRDefault="002901A3" w:rsidP="008236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D02B4A" w14:textId="77777777" w:rsidR="002901A3" w:rsidRPr="00410371" w:rsidRDefault="00B0016C" w:rsidP="00823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901A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19AA19" w14:textId="77777777" w:rsidR="002901A3" w:rsidRDefault="002901A3" w:rsidP="008236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F505C" w14:textId="77777777" w:rsidR="002901A3" w:rsidRPr="00410371" w:rsidRDefault="00B0016C" w:rsidP="0082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01A3" w:rsidRPr="00410371">
              <w:rPr>
                <w:b/>
                <w:noProof/>
                <w:sz w:val="28"/>
              </w:rPr>
              <w:t>16.</w:t>
            </w:r>
            <w:r w:rsidR="00BA0F4D">
              <w:rPr>
                <w:b/>
                <w:noProof/>
                <w:sz w:val="28"/>
              </w:rPr>
              <w:t>1</w:t>
            </w:r>
            <w:r w:rsidR="002901A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DA93A5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63EBDE57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359E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0670D385" w14:textId="77777777" w:rsidTr="008236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BD97AE" w14:textId="77777777" w:rsidR="002901A3" w:rsidRPr="00F25D98" w:rsidRDefault="002901A3" w:rsidP="008236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01A3" w14:paraId="12DB815B" w14:textId="77777777" w:rsidTr="008236E7">
        <w:tc>
          <w:tcPr>
            <w:tcW w:w="9641" w:type="dxa"/>
            <w:gridSpan w:val="9"/>
          </w:tcPr>
          <w:p w14:paraId="316F389C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FE3AE2" w14:textId="77777777" w:rsidR="002901A3" w:rsidRDefault="002901A3" w:rsidP="002901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1A3" w14:paraId="15E1388E" w14:textId="77777777" w:rsidTr="008236E7">
        <w:tc>
          <w:tcPr>
            <w:tcW w:w="2835" w:type="dxa"/>
          </w:tcPr>
          <w:p w14:paraId="792593C4" w14:textId="77777777" w:rsidR="002901A3" w:rsidRDefault="002901A3" w:rsidP="008236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A2B1BA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8F939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CDD294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44D8F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F03FF7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2B87B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FC00AD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B2DD51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3680A" w14:textId="77777777" w:rsidR="002901A3" w:rsidRDefault="002901A3" w:rsidP="002901A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1A3" w14:paraId="00F765FA" w14:textId="77777777" w:rsidTr="002901A3">
        <w:tc>
          <w:tcPr>
            <w:tcW w:w="9640" w:type="dxa"/>
            <w:gridSpan w:val="11"/>
          </w:tcPr>
          <w:p w14:paraId="40FB3A46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14017488" w14:textId="77777777" w:rsidTr="002901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0FD36E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2EF1DD" w14:textId="77777777" w:rsidR="002901A3" w:rsidRDefault="002A00FA" w:rsidP="008236E7">
            <w:pPr>
              <w:pStyle w:val="CRCoverPage"/>
              <w:spacing w:after="0"/>
              <w:ind w:left="100"/>
              <w:rPr>
                <w:noProof/>
              </w:rPr>
            </w:pPr>
            <w:r w:rsidRPr="002A00FA">
              <w:rPr>
                <w:noProof/>
              </w:rPr>
              <w:t xml:space="preserve">Correction to </w:t>
            </w:r>
            <w:r>
              <w:rPr>
                <w:noProof/>
              </w:rPr>
              <w:t xml:space="preserve">NR5GC </w:t>
            </w:r>
            <w:r w:rsidRPr="002A00FA">
              <w:rPr>
                <w:noProof/>
              </w:rPr>
              <w:t>MAC DRX test</w:t>
            </w:r>
            <w:r w:rsidR="009070C0">
              <w:rPr>
                <w:noProof/>
              </w:rPr>
              <w:t xml:space="preserve"> </w:t>
            </w:r>
            <w:r w:rsidRPr="002A00FA">
              <w:rPr>
                <w:noProof/>
              </w:rPr>
              <w:t>cases</w:t>
            </w:r>
          </w:p>
        </w:tc>
      </w:tr>
      <w:tr w:rsidR="002901A3" w14:paraId="090E7051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16E03AF2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421438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074EC629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09F78598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CCCFDA" w14:textId="77777777" w:rsidR="002901A3" w:rsidRDefault="00B0016C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901A3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901A3" w14:paraId="7ABD1EF1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7414DA99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31944" w14:textId="77777777" w:rsidR="002901A3" w:rsidRDefault="002901A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901A3" w14:paraId="65B7AF6F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4458EA34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1DA10A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54AB3997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52D21502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7CC5D7" w14:textId="77777777" w:rsidR="002901A3" w:rsidRDefault="00B0016C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901A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DBEBA53" w14:textId="77777777" w:rsidR="002901A3" w:rsidRDefault="002901A3" w:rsidP="00823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FEC73D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E34C5" w14:textId="77777777" w:rsidR="002901A3" w:rsidRDefault="00B0016C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01A3">
              <w:rPr>
                <w:noProof/>
              </w:rPr>
              <w:t>2021-0</w:t>
            </w:r>
            <w:r w:rsidR="009502A6">
              <w:rPr>
                <w:noProof/>
              </w:rPr>
              <w:t>5-15</w:t>
            </w:r>
            <w:r>
              <w:rPr>
                <w:noProof/>
              </w:rPr>
              <w:fldChar w:fldCharType="end"/>
            </w:r>
          </w:p>
        </w:tc>
      </w:tr>
      <w:tr w:rsidR="002901A3" w14:paraId="00BAC92C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47CD2F65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A011DB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D9C213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F6F945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C57F8B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5B6A94B1" w14:textId="77777777" w:rsidTr="002901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C45003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3E5151" w14:textId="77777777" w:rsidR="002901A3" w:rsidRDefault="00B0016C" w:rsidP="00823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901A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C267AD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1058DF" w14:textId="77777777" w:rsidR="002901A3" w:rsidRDefault="002901A3" w:rsidP="00823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2E5B20" w14:textId="77777777" w:rsidR="002901A3" w:rsidRDefault="00B0016C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901A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901A3" w14:paraId="522F9AD7" w14:textId="77777777" w:rsidTr="002901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D741BD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01B7AB" w14:textId="77777777" w:rsidR="002901A3" w:rsidRDefault="002901A3" w:rsidP="00823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EFE3F3" w14:textId="77777777" w:rsidR="002901A3" w:rsidRDefault="002901A3" w:rsidP="00823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08D066" w14:textId="77777777" w:rsidR="002901A3" w:rsidRPr="007C2097" w:rsidRDefault="002901A3" w:rsidP="00823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01A3" w14:paraId="40ED10FC" w14:textId="77777777" w:rsidTr="002901A3">
        <w:tc>
          <w:tcPr>
            <w:tcW w:w="1843" w:type="dxa"/>
          </w:tcPr>
          <w:p w14:paraId="07541661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EB4CC6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69391099" w14:textId="77777777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17135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0DA0A" w14:textId="77777777" w:rsidR="00AE2F65" w:rsidRDefault="00AE2F65" w:rsidP="008734F4">
            <w:pPr>
              <w:pStyle w:val="CRCoverPage"/>
              <w:spacing w:after="0"/>
              <w:ind w:left="100"/>
              <w:rPr>
                <w:noProof/>
              </w:rPr>
            </w:pPr>
            <w:r w:rsidRPr="008734F4">
              <w:rPr>
                <w:noProof/>
              </w:rPr>
              <w:t xml:space="preserve">In </w:t>
            </w:r>
            <w:r w:rsidR="008734F4">
              <w:rPr>
                <w:noProof/>
              </w:rPr>
              <w:t>all</w:t>
            </w:r>
            <w:r w:rsidRPr="008734F4">
              <w:rPr>
                <w:noProof/>
              </w:rPr>
              <w:t xml:space="preserve"> </w:t>
            </w:r>
            <w:r w:rsidR="008734F4">
              <w:rPr>
                <w:noProof/>
              </w:rPr>
              <w:t xml:space="preserve">NR5GC </w:t>
            </w:r>
            <w:r w:rsidRPr="008734F4">
              <w:rPr>
                <w:noProof/>
              </w:rPr>
              <w:t>MAC DRX test cases, before the start of the test procedure f_NR_ULGrantConfiguration_StartPeriodicGrant is called with cs_TimingInfo_SubFrame(0)</w:t>
            </w:r>
            <w:r w:rsidR="008734F4">
              <w:rPr>
                <w:noProof/>
              </w:rPr>
              <w:t>,</w:t>
            </w:r>
            <w:r w:rsidRPr="008734F4">
              <w:rPr>
                <w:noProof/>
              </w:rPr>
              <w:t xml:space="preserve"> the expectation is that UL grant is sent out on SF 0, slot 0 (first slot).</w:t>
            </w:r>
            <w:r w:rsidRPr="008734F4">
              <w:rPr>
                <w:noProof/>
              </w:rPr>
              <w:br/>
            </w:r>
            <w:r w:rsidR="008734F4">
              <w:rPr>
                <w:noProof/>
              </w:rPr>
              <w:t xml:space="preserve">However, </w:t>
            </w:r>
            <w:r w:rsidRPr="008734F4">
              <w:rPr>
                <w:noProof/>
              </w:rPr>
              <w:t xml:space="preserve">for SCS 30KHz, based on the UL-DL pattern configuration and K2=4, the </w:t>
            </w:r>
            <w:r w:rsidR="008734F4">
              <w:rPr>
                <w:noProof/>
              </w:rPr>
              <w:t>UL</w:t>
            </w:r>
            <w:r w:rsidRPr="008734F4">
              <w:rPr>
                <w:noProof/>
              </w:rPr>
              <w:t xml:space="preserve"> data will be expected in slot 4 which is not an </w:t>
            </w:r>
            <w:r w:rsidR="008734F4">
              <w:rPr>
                <w:noProof/>
              </w:rPr>
              <w:t>UL</w:t>
            </w:r>
            <w:r w:rsidRPr="008734F4">
              <w:rPr>
                <w:noProof/>
              </w:rPr>
              <w:t xml:space="preserve"> slot.</w:t>
            </w:r>
          </w:p>
          <w:p w14:paraId="0BC99F08" w14:textId="77777777" w:rsidR="008734F4" w:rsidRPr="008734F4" w:rsidRDefault="008734F4" w:rsidP="008734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E6B0E0" w14:textId="77777777" w:rsidR="00AE2F65" w:rsidRDefault="00AE2F65" w:rsidP="008734F4">
            <w:pPr>
              <w:pStyle w:val="CRCoverPage"/>
              <w:spacing w:after="0"/>
              <w:ind w:left="100"/>
              <w:rPr>
                <w:noProof/>
              </w:rPr>
            </w:pPr>
            <w:r w:rsidRPr="008734F4">
              <w:rPr>
                <w:noProof/>
              </w:rPr>
              <w:t>The grant scheduling should go on slot 4, to expect data on slot 8</w:t>
            </w:r>
            <w:r w:rsidR="007C0825" w:rsidRPr="008734F4">
              <w:rPr>
                <w:noProof/>
              </w:rPr>
              <w:t>.</w:t>
            </w:r>
          </w:p>
          <w:p w14:paraId="3D1C5957" w14:textId="77777777" w:rsidR="008734F4" w:rsidRPr="008734F4" w:rsidRDefault="008734F4" w:rsidP="00873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the scheduling table below:</w:t>
            </w:r>
            <w:r w:rsidR="00F7246F">
              <w:rPr>
                <w:noProof/>
              </w:rPr>
              <w:br/>
            </w:r>
          </w:p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684"/>
              <w:gridCol w:w="684"/>
              <w:gridCol w:w="684"/>
              <w:gridCol w:w="685"/>
              <w:gridCol w:w="685"/>
              <w:gridCol w:w="685"/>
              <w:gridCol w:w="685"/>
              <w:gridCol w:w="685"/>
              <w:gridCol w:w="685"/>
              <w:gridCol w:w="685"/>
            </w:tblGrid>
            <w:tr w:rsidR="00AE2F65" w:rsidRPr="002A00FA" w14:paraId="36A6B95A" w14:textId="77777777" w:rsidTr="00ED6747">
              <w:trPr>
                <w:trHeight w:val="315"/>
              </w:trPr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14:paraId="039C41E4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14:paraId="1C986ECB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14:paraId="1EDF269C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14:paraId="71D8DF5F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14:paraId="27FE4243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14:paraId="6040DCD4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14:paraId="33649EB6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000000" w:fill="9BC2E6"/>
                  <w:noWrap/>
                  <w:vAlign w:val="bottom"/>
                  <w:hideMark/>
                </w:tcPr>
                <w:p w14:paraId="362982F6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DL/F/UL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14:paraId="7191DED9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UL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14:paraId="041F0F9D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UL</w:t>
                  </w:r>
                </w:p>
              </w:tc>
            </w:tr>
            <w:tr w:rsidR="00AE2F65" w:rsidRPr="002A00FA" w14:paraId="0808C0D2" w14:textId="77777777" w:rsidTr="00ED6747">
              <w:trPr>
                <w:trHeight w:val="300"/>
              </w:trPr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2177D4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0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FEDA74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1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0F7732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2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5C97F3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3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3E1680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4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F20271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5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549000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6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8254005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7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15C87F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8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B99152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9</w:t>
                  </w:r>
                </w:p>
              </w:tc>
            </w:tr>
            <w:tr w:rsidR="00AE2F65" w:rsidRPr="002A00FA" w14:paraId="5E056A56" w14:textId="77777777" w:rsidTr="00ED6747">
              <w:trPr>
                <w:trHeight w:val="300"/>
              </w:trPr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D9FD72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 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DCF15B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23FBF6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85E648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2000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E030CC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            </w:t>
                  </w: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&lt;---------------------n+k2 = 4+4 ----------- -&gt;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BCD760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9F72D6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 </w:t>
                  </w:r>
                </w:p>
              </w:tc>
            </w:tr>
            <w:tr w:rsidR="00AE2F65" w:rsidRPr="002A00FA" w14:paraId="01992DC6" w14:textId="77777777" w:rsidTr="00ED6747">
              <w:trPr>
                <w:trHeight w:val="315"/>
              </w:trPr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0CD42FB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 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8F5394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8617AD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47298E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120108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DCI_0_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1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BE5E96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3F4955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ECF521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84D61F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PUSCH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1722A7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AE2F65" w:rsidRPr="002A00FA" w14:paraId="61A92C12" w14:textId="77777777" w:rsidTr="00ED6747">
              <w:trPr>
                <w:trHeight w:val="315"/>
              </w:trPr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7DB4E2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0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912589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1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59B949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0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25E80E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1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14:paraId="56444650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0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4A5431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1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8C8936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0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7892F0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Slot 1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14:paraId="00A9F57C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0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3B3692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Slot 1</w:t>
                  </w:r>
                </w:p>
              </w:tc>
            </w:tr>
            <w:tr w:rsidR="00AE2F65" w:rsidRPr="002A00FA" w14:paraId="2A005C4F" w14:textId="77777777" w:rsidTr="00ED6747">
              <w:trPr>
                <w:trHeight w:val="315"/>
              </w:trPr>
              <w:tc>
                <w:tcPr>
                  <w:tcW w:w="1000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20C9A40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SF 0 (1msec)</w:t>
                  </w:r>
                </w:p>
              </w:tc>
              <w:tc>
                <w:tcPr>
                  <w:tcW w:w="100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8865408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SF 1</w:t>
                  </w:r>
                </w:p>
              </w:tc>
              <w:tc>
                <w:tcPr>
                  <w:tcW w:w="100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4527506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SF 2</w:t>
                  </w:r>
                </w:p>
              </w:tc>
              <w:tc>
                <w:tcPr>
                  <w:tcW w:w="100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A6030E9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SF 3</w:t>
                  </w:r>
                </w:p>
              </w:tc>
              <w:tc>
                <w:tcPr>
                  <w:tcW w:w="100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7412A4B" w14:textId="77777777"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SF 4</w:t>
                  </w:r>
                </w:p>
              </w:tc>
            </w:tr>
            <w:tr w:rsidR="00AE2F65" w:rsidRPr="002A00FA" w14:paraId="7D1D8671" w14:textId="77777777" w:rsidTr="00ED6747">
              <w:trPr>
                <w:trHeight w:val="315"/>
              </w:trPr>
              <w:tc>
                <w:tcPr>
                  <w:tcW w:w="5000" w:type="pct"/>
                  <w:gridSpan w:val="10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AE20D1A" w14:textId="77777777" w:rsidR="00AE2F65" w:rsidRPr="002A00FA" w:rsidRDefault="00AE2F65" w:rsidP="00AE2F65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&lt;&lt;-------------------------------</w:t>
                  </w:r>
                  <w:proofErr w:type="spellStart"/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dl_UL_TransmissionPeriodicity</w:t>
                  </w:r>
                  <w:proofErr w:type="spellEnd"/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= ms5 ----------------------------------------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------------------------</w:t>
                  </w: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----&gt;&gt;</w:t>
                  </w:r>
                </w:p>
              </w:tc>
            </w:tr>
          </w:tbl>
          <w:p w14:paraId="70BBA1BF" w14:textId="77777777" w:rsidR="00C72ED8" w:rsidRPr="002E008A" w:rsidRDefault="00C72ED8" w:rsidP="00C72ED8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05AA0C00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B34B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12BCB" w14:textId="77777777"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14:paraId="2A871B74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B1C36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963702" w14:textId="77777777" w:rsidR="00AE2F65" w:rsidRPr="008734F4" w:rsidRDefault="00AE2F65" w:rsidP="008734F4">
            <w:pPr>
              <w:pStyle w:val="CRCoverPage"/>
              <w:spacing w:after="0"/>
              <w:ind w:left="100"/>
              <w:rPr>
                <w:noProof/>
              </w:rPr>
            </w:pPr>
            <w:r w:rsidRPr="008734F4">
              <w:rPr>
                <w:noProof/>
              </w:rPr>
              <w:t>Changed the subframe to 2 when SCS 30 is configured.</w:t>
            </w:r>
          </w:p>
          <w:p w14:paraId="51C91713" w14:textId="77777777" w:rsidR="00C72ED8" w:rsidRPr="006316B2" w:rsidRDefault="00AE2F65" w:rsidP="008734F4">
            <w:pPr>
              <w:pStyle w:val="CRCoverPage"/>
              <w:spacing w:after="0"/>
              <w:ind w:left="100"/>
              <w:rPr>
                <w:noProof/>
              </w:rPr>
            </w:pPr>
            <w:r w:rsidRPr="008734F4">
              <w:rPr>
                <w:noProof/>
              </w:rPr>
              <w:t xml:space="preserve">Editorial correction to the comment as the </w:t>
            </w:r>
            <w:r w:rsidR="00F7246F">
              <w:rPr>
                <w:noProof/>
              </w:rPr>
              <w:t xml:space="preserve">UL </w:t>
            </w:r>
            <w:r w:rsidRPr="008734F4">
              <w:rPr>
                <w:noProof/>
              </w:rPr>
              <w:t>grant is configured to be sent out every 10msec</w:t>
            </w:r>
            <w:r w:rsidR="008734F4">
              <w:rPr>
                <w:noProof/>
              </w:rPr>
              <w:t>.</w:t>
            </w:r>
          </w:p>
        </w:tc>
      </w:tr>
      <w:tr w:rsidR="002901A3" w14:paraId="44B4456B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50C08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B4F0C" w14:textId="77777777"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14:paraId="15B91C12" w14:textId="77777777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7ED57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909C8" w14:textId="77777777" w:rsidR="002901A3" w:rsidRPr="008734F4" w:rsidRDefault="00AE2F65" w:rsidP="008734F4">
            <w:pPr>
              <w:pStyle w:val="CRCoverPage"/>
              <w:spacing w:after="0"/>
              <w:ind w:left="100"/>
              <w:rPr>
                <w:noProof/>
              </w:rPr>
            </w:pPr>
            <w:r w:rsidRPr="006C0AEE">
              <w:rPr>
                <w:noProof/>
              </w:rPr>
              <w:t>T</w:t>
            </w:r>
            <w:r w:rsidR="005605BA">
              <w:rPr>
                <w:noProof/>
              </w:rPr>
              <w:t>C implementation</w:t>
            </w:r>
            <w:r w:rsidRPr="006C0AEE">
              <w:rPr>
                <w:noProof/>
              </w:rPr>
              <w:t xml:space="preserve"> will </w:t>
            </w:r>
            <w:r w:rsidR="008734F4">
              <w:rPr>
                <w:noProof/>
              </w:rPr>
              <w:t>FAI</w:t>
            </w:r>
            <w:r w:rsidR="005605BA">
              <w:rPr>
                <w:noProof/>
              </w:rPr>
              <w:t>L</w:t>
            </w:r>
            <w:r w:rsidRPr="006C0AEE">
              <w:rPr>
                <w:noProof/>
              </w:rPr>
              <w:t xml:space="preserve"> </w:t>
            </w:r>
            <w:r w:rsidR="005605BA">
              <w:rPr>
                <w:noProof/>
              </w:rPr>
              <w:t xml:space="preserve">conformant UEs </w:t>
            </w:r>
            <w:r w:rsidRPr="006C0AEE">
              <w:rPr>
                <w:noProof/>
              </w:rPr>
              <w:t>when testing with SCS 30</w:t>
            </w:r>
            <w:r w:rsidR="006C0AEE" w:rsidRPr="006C0AEE">
              <w:rPr>
                <w:noProof/>
              </w:rPr>
              <w:t>KHz</w:t>
            </w:r>
            <w:r w:rsidR="008734F4">
              <w:rPr>
                <w:noProof/>
              </w:rPr>
              <w:t>.</w:t>
            </w:r>
          </w:p>
        </w:tc>
      </w:tr>
      <w:tr w:rsidR="002901A3" w14:paraId="78020599" w14:textId="77777777" w:rsidTr="002901A3">
        <w:tc>
          <w:tcPr>
            <w:tcW w:w="2694" w:type="dxa"/>
            <w:gridSpan w:val="2"/>
          </w:tcPr>
          <w:p w14:paraId="79768CEB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08FDEB" w14:textId="77777777"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7188AD37" w14:textId="77777777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DA7A3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4BECE" w14:textId="77777777" w:rsidR="002901A3" w:rsidRDefault="002A00FA" w:rsidP="008734F4">
            <w:pPr>
              <w:pStyle w:val="CRCoverPage"/>
              <w:spacing w:after="0"/>
              <w:ind w:left="100"/>
              <w:rPr>
                <w:noProof/>
              </w:rPr>
            </w:pPr>
            <w:r w:rsidRPr="002A00FA">
              <w:rPr>
                <w:noProof/>
              </w:rPr>
              <w:t>7.1.1.5.1</w:t>
            </w:r>
            <w:r w:rsidR="001242E6">
              <w:rPr>
                <w:noProof/>
              </w:rPr>
              <w:t>.NR5GC</w:t>
            </w:r>
            <w:r w:rsidRPr="002A00FA">
              <w:rPr>
                <w:noProof/>
              </w:rPr>
              <w:t>, 7.1.1.5.2</w:t>
            </w:r>
            <w:r w:rsidR="00BA0F4D">
              <w:rPr>
                <w:noProof/>
              </w:rPr>
              <w:t>.NR5GC</w:t>
            </w:r>
            <w:r w:rsidRPr="002A00FA">
              <w:rPr>
                <w:noProof/>
              </w:rPr>
              <w:t>, 7.1.1.5.3</w:t>
            </w:r>
            <w:r w:rsidR="00BA0F4D">
              <w:rPr>
                <w:noProof/>
              </w:rPr>
              <w:t>.NR5GC</w:t>
            </w:r>
            <w:r w:rsidRPr="002A00FA">
              <w:rPr>
                <w:noProof/>
              </w:rPr>
              <w:t>, 7.1.1.5.4</w:t>
            </w:r>
            <w:r w:rsidR="00BA0F4D">
              <w:rPr>
                <w:noProof/>
              </w:rPr>
              <w:t>.NR5GC</w:t>
            </w:r>
            <w:r w:rsidRPr="002A00FA">
              <w:rPr>
                <w:noProof/>
              </w:rPr>
              <w:t>, 7.1.1.5.5.</w:t>
            </w:r>
            <w:r w:rsidR="00BA0F4D">
              <w:rPr>
                <w:noProof/>
              </w:rPr>
              <w:t>NR5GC</w:t>
            </w:r>
          </w:p>
        </w:tc>
      </w:tr>
      <w:tr w:rsidR="002901A3" w14:paraId="0F0D26C0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A0E1E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AC678C" w14:textId="77777777"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0D533598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452C5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7F9D4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77FE94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6E2EF6" w14:textId="77777777"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0C70E1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332896FD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BB121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71F93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3030D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A8C97D" w14:textId="77777777"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689FD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7F0B0057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526DA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042DA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16DE1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10B8F" w14:textId="77777777"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536FA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65C5C558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8FC9E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A032B5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62683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06AD9" w14:textId="77777777"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CFD907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0DDA1FA3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0BF12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F0A47" w14:textId="77777777" w:rsidR="002901A3" w:rsidRDefault="002901A3" w:rsidP="002901A3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2EAC69C4" w14:textId="77777777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C5B87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FFD13" w14:textId="77777777"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1A3" w:rsidRPr="008863B9" w14:paraId="4A70375D" w14:textId="77777777" w:rsidTr="002901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624FF6" w14:textId="77777777" w:rsidR="002901A3" w:rsidRPr="008863B9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1A24CFD" w14:textId="77777777" w:rsidR="002901A3" w:rsidRPr="008863B9" w:rsidRDefault="002901A3" w:rsidP="002901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01A3" w14:paraId="10780947" w14:textId="77777777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8C021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F9305" w14:textId="77777777"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088FD4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B82AA35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C88633" w14:textId="77777777" w:rsidR="009478EE" w:rsidRDefault="009478EE" w:rsidP="009478EE">
      <w:pPr>
        <w:rPr>
          <w:noProof/>
        </w:rPr>
      </w:pPr>
    </w:p>
    <w:p w14:paraId="7DD12F4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217108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D0FFEC6" w14:textId="77777777" w:rsidR="008734F4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734F4" w:rsidRPr="00E22A63">
        <w:rPr>
          <w:rFonts w:ascii="Arial" w:hAnsi="Arial" w:cs="Arial"/>
          <w:iCs/>
        </w:rPr>
        <w:t>Table of Contents</w:t>
      </w:r>
      <w:r w:rsidR="008734F4">
        <w:tab/>
      </w:r>
      <w:r w:rsidR="008734F4">
        <w:fldChar w:fldCharType="begin"/>
      </w:r>
      <w:r w:rsidR="008734F4">
        <w:instrText xml:space="preserve"> PAGEREF _Toc72171087 \h </w:instrText>
      </w:r>
      <w:r w:rsidR="008734F4">
        <w:fldChar w:fldCharType="separate"/>
      </w:r>
      <w:r w:rsidR="008734F4">
        <w:t>3</w:t>
      </w:r>
      <w:r w:rsidR="008734F4">
        <w:fldChar w:fldCharType="end"/>
      </w:r>
    </w:p>
    <w:p w14:paraId="49ADEA7D" w14:textId="77777777" w:rsidR="008734F4" w:rsidRDefault="008734F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2A63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2A63">
        <w:rPr>
          <w:b/>
        </w:rPr>
        <w:t>Corrections required for NR5GC DRX test cases</w:t>
      </w:r>
      <w:r>
        <w:tab/>
      </w:r>
      <w:r>
        <w:fldChar w:fldCharType="begin"/>
      </w:r>
      <w:r>
        <w:instrText xml:space="preserve"> PAGEREF _Toc72171088 \h </w:instrText>
      </w:r>
      <w:r>
        <w:fldChar w:fldCharType="separate"/>
      </w:r>
      <w:r>
        <w:t>3</w:t>
      </w:r>
      <w:r>
        <w:fldChar w:fldCharType="end"/>
      </w:r>
    </w:p>
    <w:p w14:paraId="3009A137" w14:textId="77777777" w:rsidR="008734F4" w:rsidRDefault="008734F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2A63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2A63">
        <w:rPr>
          <w:rFonts w:cs="Arial"/>
          <w:b/>
          <w:color w:val="000000"/>
          <w:lang w:eastAsia="en-GB"/>
        </w:rPr>
        <w:t>Correction to f_TC_7_1_1_5_1_NR5GC</w:t>
      </w:r>
      <w:r>
        <w:tab/>
      </w:r>
      <w:r>
        <w:fldChar w:fldCharType="begin"/>
      </w:r>
      <w:r>
        <w:instrText xml:space="preserve"> PAGEREF _Toc72171089 \h </w:instrText>
      </w:r>
      <w:r>
        <w:fldChar w:fldCharType="separate"/>
      </w:r>
      <w:r>
        <w:t>3</w:t>
      </w:r>
      <w:r>
        <w:fldChar w:fldCharType="end"/>
      </w:r>
    </w:p>
    <w:p w14:paraId="7C7A92B8" w14:textId="77777777" w:rsidR="008734F4" w:rsidRDefault="008734F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2A63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2A63">
        <w:rPr>
          <w:rFonts w:cs="Arial"/>
          <w:b/>
          <w:color w:val="000000"/>
          <w:lang w:eastAsia="en-GB"/>
        </w:rPr>
        <w:t>Other DRX test cases</w:t>
      </w:r>
      <w:r>
        <w:tab/>
      </w:r>
      <w:r>
        <w:fldChar w:fldCharType="begin"/>
      </w:r>
      <w:r>
        <w:instrText xml:space="preserve"> PAGEREF _Toc72171090 \h </w:instrText>
      </w:r>
      <w:r>
        <w:fldChar w:fldCharType="separate"/>
      </w:r>
      <w:r>
        <w:t>5</w:t>
      </w:r>
      <w:r>
        <w:fldChar w:fldCharType="end"/>
      </w:r>
    </w:p>
    <w:p w14:paraId="055B9196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24ECDAF8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2171088"/>
      <w:r w:rsidRPr="00854C55">
        <w:rPr>
          <w:b/>
        </w:rPr>
        <w:t>Corrections required</w:t>
      </w:r>
      <w:bookmarkEnd w:id="2"/>
      <w:bookmarkEnd w:id="3"/>
      <w:r w:rsidR="00460215">
        <w:rPr>
          <w:b/>
        </w:rPr>
        <w:t xml:space="preserve"> </w:t>
      </w:r>
      <w:r w:rsidR="002A00FA">
        <w:rPr>
          <w:b/>
        </w:rPr>
        <w:t>for NR5GC DRX test cases</w:t>
      </w:r>
      <w:bookmarkEnd w:id="4"/>
    </w:p>
    <w:p w14:paraId="2D992DC4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2171089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2A00FA" w:rsidRPr="002A00FA">
        <w:rPr>
          <w:rFonts w:cs="Arial"/>
          <w:b/>
          <w:color w:val="000000"/>
          <w:lang w:eastAsia="en-GB"/>
        </w:rPr>
        <w:t>f_TC_7_1_1_5_1_NR5GC</w:t>
      </w:r>
      <w:bookmarkEnd w:id="5"/>
    </w:p>
    <w:tbl>
      <w:tblPr>
        <w:tblW w:w="1197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0956"/>
      </w:tblGrid>
      <w:tr w:rsidR="005D27CA" w14:paraId="2CCCDB2B" w14:textId="77777777" w:rsidTr="002A00FA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9197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0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4272" w14:textId="77777777" w:rsidR="005D27CA" w:rsidRPr="00CC39F9" w:rsidRDefault="002A00FA" w:rsidP="005D27CA">
            <w:pPr>
              <w:rPr>
                <w:rFonts w:ascii="Arial" w:hAnsi="Arial" w:cs="Arial"/>
                <w:lang w:eastAsia="en-GB"/>
              </w:rPr>
            </w:pPr>
            <w:r w:rsidRPr="002A00FA">
              <w:rPr>
                <w:rFonts w:ascii="Arial" w:hAnsi="Arial" w:cs="Arial"/>
                <w:lang w:eastAsia="en-GB"/>
              </w:rPr>
              <w:t>f_TC_7_1_1_5_1_NR5GC</w:t>
            </w:r>
          </w:p>
        </w:tc>
      </w:tr>
      <w:tr w:rsidR="00FA485A" w14:paraId="1DC2FC3C" w14:textId="77777777" w:rsidTr="002A00FA">
        <w:trPr>
          <w:trHeight w:val="35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CC99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0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EA78" w14:textId="77777777" w:rsidR="008734F4" w:rsidRDefault="002A00FA" w:rsidP="008734F4">
            <w:pPr>
              <w:pStyle w:val="CRCoverPage"/>
              <w:spacing w:after="0"/>
              <w:ind w:left="100"/>
              <w:rPr>
                <w:noProof/>
              </w:rPr>
            </w:pPr>
            <w:r w:rsidRPr="002A00FA">
              <w:rPr>
                <w:rFonts w:cs="Arial"/>
                <w:lang w:eastAsia="en-GB"/>
              </w:rPr>
              <w:t>I</w:t>
            </w:r>
            <w:r w:rsidR="008734F4" w:rsidRPr="008734F4">
              <w:rPr>
                <w:noProof/>
              </w:rPr>
              <w:t xml:space="preserve">n </w:t>
            </w:r>
            <w:r w:rsidR="008734F4">
              <w:rPr>
                <w:noProof/>
              </w:rPr>
              <w:t>all</w:t>
            </w:r>
            <w:r w:rsidR="008734F4" w:rsidRPr="008734F4">
              <w:rPr>
                <w:noProof/>
              </w:rPr>
              <w:t xml:space="preserve"> </w:t>
            </w:r>
            <w:r w:rsidR="008734F4">
              <w:rPr>
                <w:noProof/>
              </w:rPr>
              <w:t xml:space="preserve">NR5GC </w:t>
            </w:r>
            <w:r w:rsidR="008734F4" w:rsidRPr="008734F4">
              <w:rPr>
                <w:noProof/>
              </w:rPr>
              <w:t>MAC DRX test cases, before the start of the test procedure f_NR_ULGrantConfiguration_StartPeriodicGrant is called with cs_TimingInfo_SubFrame(0)</w:t>
            </w:r>
            <w:r w:rsidR="008734F4">
              <w:rPr>
                <w:noProof/>
              </w:rPr>
              <w:t>,</w:t>
            </w:r>
            <w:r w:rsidR="008734F4" w:rsidRPr="008734F4">
              <w:rPr>
                <w:noProof/>
              </w:rPr>
              <w:t xml:space="preserve"> the expectation is that UL grant is sent out on SF 0, slot 0 (first slot).</w:t>
            </w:r>
            <w:r w:rsidR="008734F4" w:rsidRPr="008734F4">
              <w:rPr>
                <w:noProof/>
              </w:rPr>
              <w:br/>
            </w:r>
            <w:r w:rsidR="008734F4">
              <w:rPr>
                <w:noProof/>
              </w:rPr>
              <w:t xml:space="preserve">However, </w:t>
            </w:r>
            <w:r w:rsidR="008734F4" w:rsidRPr="008734F4">
              <w:rPr>
                <w:noProof/>
              </w:rPr>
              <w:t xml:space="preserve">for SCS 30KHz, based on the UL-DL pattern configuration and K2=4, the </w:t>
            </w:r>
            <w:r w:rsidR="008734F4">
              <w:rPr>
                <w:noProof/>
              </w:rPr>
              <w:t>UL</w:t>
            </w:r>
            <w:r w:rsidR="008734F4" w:rsidRPr="008734F4">
              <w:rPr>
                <w:noProof/>
              </w:rPr>
              <w:t xml:space="preserve"> data will be expected in slot 4 which is not an </w:t>
            </w:r>
            <w:r w:rsidR="008734F4">
              <w:rPr>
                <w:noProof/>
              </w:rPr>
              <w:t>UL</w:t>
            </w:r>
            <w:r w:rsidR="008734F4" w:rsidRPr="008734F4">
              <w:rPr>
                <w:noProof/>
              </w:rPr>
              <w:t xml:space="preserve"> slot.</w:t>
            </w:r>
          </w:p>
          <w:p w14:paraId="2CF0ABC0" w14:textId="77777777" w:rsidR="008734F4" w:rsidRPr="008734F4" w:rsidRDefault="008734F4" w:rsidP="008734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F9BA65" w14:textId="77777777" w:rsidR="002A00FA" w:rsidRPr="008734F4" w:rsidRDefault="008734F4" w:rsidP="008734F4">
            <w:pPr>
              <w:pStyle w:val="CRCoverPage"/>
              <w:spacing w:after="0"/>
              <w:ind w:left="100"/>
              <w:rPr>
                <w:noProof/>
              </w:rPr>
            </w:pPr>
            <w:r w:rsidRPr="008734F4">
              <w:rPr>
                <w:noProof/>
              </w:rPr>
              <w:t>The grant scheduling should go on slot 4, to expect data on slot 8.</w:t>
            </w:r>
            <w:r>
              <w:rPr>
                <w:noProof/>
              </w:rPr>
              <w:t xml:space="preserve"> See the scheduling table below:</w:t>
            </w:r>
            <w:r>
              <w:rPr>
                <w:noProof/>
              </w:rPr>
              <w:br/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70"/>
              <w:gridCol w:w="1070"/>
              <w:gridCol w:w="1070"/>
              <w:gridCol w:w="1070"/>
              <w:gridCol w:w="1096"/>
              <w:gridCol w:w="1096"/>
              <w:gridCol w:w="1096"/>
              <w:gridCol w:w="1095"/>
              <w:gridCol w:w="1069"/>
              <w:gridCol w:w="1069"/>
            </w:tblGrid>
            <w:tr w:rsidR="00D72C7E" w:rsidRPr="002A00FA" w14:paraId="1255716A" w14:textId="77777777" w:rsidTr="002A00FA">
              <w:trPr>
                <w:trHeight w:val="315"/>
              </w:trPr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14:paraId="32707FC5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14:paraId="20E2828F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14:paraId="2CB76132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14:paraId="12188C51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14:paraId="52CBA809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14:paraId="69FA4C57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14:paraId="424F9519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000000" w:fill="9BC2E6"/>
                  <w:noWrap/>
                  <w:vAlign w:val="bottom"/>
                  <w:hideMark/>
                </w:tcPr>
                <w:p w14:paraId="0217C4B7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DL/F/UL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14:paraId="64E251C8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UL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14:paraId="5968536D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UL</w:t>
                  </w:r>
                </w:p>
              </w:tc>
            </w:tr>
            <w:tr w:rsidR="002A00FA" w:rsidRPr="002A00FA" w14:paraId="59159EE8" w14:textId="77777777" w:rsidTr="002A00FA">
              <w:trPr>
                <w:trHeight w:val="300"/>
              </w:trPr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ECA9CD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0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3B0372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1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0034DB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2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F8ACEB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3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0E9AD8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4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B574AC0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5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DB925F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6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88B32A3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7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224ECF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8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3652DC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9</w:t>
                  </w:r>
                </w:p>
              </w:tc>
            </w:tr>
            <w:tr w:rsidR="002A00FA" w:rsidRPr="002A00FA" w14:paraId="7319D583" w14:textId="77777777" w:rsidTr="002A00FA">
              <w:trPr>
                <w:trHeight w:val="300"/>
              </w:trPr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7E1415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 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D52F63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587C6EE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4E74365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2000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115699" w14:textId="77777777" w:rsidR="002A00FA" w:rsidRPr="002A00FA" w:rsidRDefault="00D72C7E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            </w:t>
                  </w:r>
                  <w:r w:rsidR="002A00FA"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&lt;---------------------n+k2 = 4+4 ----------- -&gt;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F3434C6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D9803F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 </w:t>
                  </w:r>
                </w:p>
              </w:tc>
            </w:tr>
            <w:tr w:rsidR="002A00FA" w:rsidRPr="002A00FA" w14:paraId="0542A4E0" w14:textId="77777777" w:rsidTr="002A00FA">
              <w:trPr>
                <w:trHeight w:val="315"/>
              </w:trPr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21009F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 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219B52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505E2C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399F78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A77E23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DCI_0_</w:t>
                  </w:r>
                  <w:r w:rsidR="00D72C7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1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9EB964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3AFF68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64F699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551FCE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PUSCH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B1DB9C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2A00FA" w:rsidRPr="002A00FA" w14:paraId="79ABF815" w14:textId="77777777" w:rsidTr="002A00FA">
              <w:trPr>
                <w:trHeight w:val="315"/>
              </w:trPr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BBD780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0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473733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1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1D5002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0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932435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1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14:paraId="36E0EA09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0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7F1A82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1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28D2C1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0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2A14BF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Slot 1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14:paraId="5E6ACD09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0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48B09B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Slot 1</w:t>
                  </w:r>
                </w:p>
              </w:tc>
            </w:tr>
            <w:tr w:rsidR="002A00FA" w:rsidRPr="002A00FA" w14:paraId="5F504E75" w14:textId="77777777" w:rsidTr="002A00FA">
              <w:trPr>
                <w:trHeight w:val="315"/>
              </w:trPr>
              <w:tc>
                <w:tcPr>
                  <w:tcW w:w="1000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5592C4C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SF 0 (1msec)</w:t>
                  </w:r>
                </w:p>
              </w:tc>
              <w:tc>
                <w:tcPr>
                  <w:tcW w:w="100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9054463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SF 1</w:t>
                  </w:r>
                </w:p>
              </w:tc>
              <w:tc>
                <w:tcPr>
                  <w:tcW w:w="100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A1D6F91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SF 2</w:t>
                  </w:r>
                </w:p>
              </w:tc>
              <w:tc>
                <w:tcPr>
                  <w:tcW w:w="100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64DF335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SF 3</w:t>
                  </w:r>
                </w:p>
              </w:tc>
              <w:tc>
                <w:tcPr>
                  <w:tcW w:w="100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777F073" w14:textId="77777777"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SF 4</w:t>
                  </w:r>
                </w:p>
              </w:tc>
            </w:tr>
            <w:tr w:rsidR="002A00FA" w:rsidRPr="002A00FA" w14:paraId="4A97AB07" w14:textId="77777777" w:rsidTr="002A00FA">
              <w:trPr>
                <w:trHeight w:val="315"/>
              </w:trPr>
              <w:tc>
                <w:tcPr>
                  <w:tcW w:w="5000" w:type="pct"/>
                  <w:gridSpan w:val="10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6DEC0D0" w14:textId="77777777" w:rsidR="002A00FA" w:rsidRPr="002A00FA" w:rsidRDefault="002A00FA" w:rsidP="002A00FA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&lt;&lt;-------------------------------</w:t>
                  </w:r>
                  <w:proofErr w:type="spellStart"/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dl_UL_TransmissionPeriodicity</w:t>
                  </w:r>
                  <w:proofErr w:type="spellEnd"/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= ms5 ----------------------------------------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------------------------</w:t>
                  </w: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----&gt;&gt;</w:t>
                  </w:r>
                </w:p>
              </w:tc>
            </w:tr>
          </w:tbl>
          <w:p w14:paraId="3788FF9D" w14:textId="77777777" w:rsidR="002A00FA" w:rsidRPr="002A00FA" w:rsidRDefault="002A00FA" w:rsidP="002A00FA">
            <w:pPr>
              <w:rPr>
                <w:rFonts w:ascii="Arial" w:hAnsi="Arial" w:cs="Arial"/>
                <w:lang w:eastAsia="en-GB"/>
              </w:rPr>
            </w:pPr>
          </w:p>
        </w:tc>
      </w:tr>
      <w:tr w:rsidR="00FA485A" w14:paraId="2B03C8F0" w14:textId="77777777" w:rsidTr="002A00FA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473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10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C6E8" w14:textId="77777777" w:rsidR="00FA485A" w:rsidRDefault="002A00FA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Changed the subframe to 2 when SCS 30 is configured.</w:t>
            </w:r>
          </w:p>
          <w:p w14:paraId="273B5A4B" w14:textId="77777777" w:rsidR="00D72C7E" w:rsidRPr="00A72665" w:rsidRDefault="00D72C7E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Editorial correction to the comment as the </w:t>
            </w:r>
            <w:r w:rsidR="00F7246F">
              <w:rPr>
                <w:rFonts w:cs="Arial"/>
                <w:lang w:eastAsia="en-GB"/>
              </w:rPr>
              <w:t xml:space="preserve">UL </w:t>
            </w:r>
            <w:r>
              <w:rPr>
                <w:rFonts w:cs="Arial"/>
                <w:lang w:eastAsia="en-GB"/>
              </w:rPr>
              <w:t>grant is configured to be sent out every 10msec</w:t>
            </w:r>
            <w:r w:rsidR="00F7246F">
              <w:rPr>
                <w:rFonts w:cs="Arial"/>
                <w:lang w:eastAsia="en-GB"/>
              </w:rPr>
              <w:t>.</w:t>
            </w:r>
          </w:p>
        </w:tc>
      </w:tr>
      <w:tr w:rsidR="00FA485A" w14:paraId="1F53B50F" w14:textId="77777777" w:rsidTr="002A00FA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79E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10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51AB" w14:textId="77777777" w:rsidR="00FA485A" w:rsidRPr="00CC39F9" w:rsidRDefault="002A00FA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2A00FA">
              <w:rPr>
                <w:rFonts w:ascii="Arial" w:hAnsi="Arial" w:cs="Arial"/>
                <w:lang w:eastAsia="en-GB"/>
              </w:rPr>
              <w:t>DRX_MAC_NR5GC</w:t>
            </w:r>
          </w:p>
        </w:tc>
      </w:tr>
      <w:tr w:rsidR="00220349" w14:paraId="4F7A475D" w14:textId="77777777" w:rsidTr="002A00FA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D32B" w14:textId="77777777" w:rsidR="00220349" w:rsidRPr="00F50E47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50E4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10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06D8" w14:textId="12BD354B" w:rsidR="00220349" w:rsidRPr="00F50E47" w:rsidRDefault="00F50E47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F50E47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1108BC9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12CF5F0F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AF9E46F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8F67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function f_TC_7_1_1_5_1_NR5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6A502ACC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/ DRX operation / Short cycle not configured / Parameters configured by RRC</w:t>
            </w:r>
          </w:p>
          <w:p w14:paraId="2086BFC9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LongDRXCycle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= 640;</w:t>
            </w:r>
          </w:p>
          <w:p w14:paraId="6C78362B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DrxStartOffset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= 7; //@sic R5-202609 R5s200711 sic@</w:t>
            </w:r>
          </w:p>
          <w:p w14:paraId="5AC2F9A5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F009AF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7B030C8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D4C1099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value) 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_RadioBearerList_Type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2569F1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85E0A68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V1530Ext;</w:t>
            </w:r>
            <w:proofErr w:type="gramEnd"/>
          </w:p>
          <w:p w14:paraId="5AC21909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Timing1;</w:t>
            </w:r>
            <w:proofErr w:type="gramEnd"/>
          </w:p>
          <w:p w14:paraId="634765A1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12B8E4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4BCFC7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 //Init Cell parameters</w:t>
            </w:r>
          </w:p>
          <w:p w14:paraId="496EF409" w14:textId="77777777" w:rsidR="00C72ED8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NR_1);</w:t>
            </w:r>
          </w:p>
          <w:p w14:paraId="4094E917" w14:textId="77777777" w:rsid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BBEFFCF" w14:textId="77777777" w:rsid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…</w:t>
            </w:r>
          </w:p>
          <w:p w14:paraId="5968639E" w14:textId="77777777" w:rsid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…</w:t>
            </w:r>
          </w:p>
          <w:p w14:paraId="14C27FD0" w14:textId="77777777" w:rsid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…</w:t>
            </w:r>
          </w:p>
          <w:p w14:paraId="04AE191F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//@sic step 1-2 sic@</w:t>
            </w:r>
          </w:p>
          <w:p w14:paraId="26066379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StartPeriodicGrant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5E22EF0C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cs_TimingInfo_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SubFrame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0),</w:t>
            </w:r>
          </w:p>
          <w:p w14:paraId="7D39943E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cs_NR_ResourceAllocationDef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24F91C84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10);   </w:t>
            </w:r>
            <w:proofErr w:type="gram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// periodic grant every 5ms (80% of 12ms the Inactivity Timer)</w:t>
            </w:r>
          </w:p>
          <w:p w14:paraId="03C7AF86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A56AAB" w14:textId="77777777" w:rsidR="002A00FA" w:rsidRPr="00CD057D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</w:tc>
      </w:tr>
    </w:tbl>
    <w:p w14:paraId="6FBD46A5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B4C1D5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104BE27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F7D0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function f_TC_7_1_1_5_1_NR5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5345B28A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/ DRX operation / Short cycle not configured / Parameters configured by RRC</w:t>
            </w:r>
          </w:p>
          <w:p w14:paraId="33DF3904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LongDRXCycle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= 640;</w:t>
            </w:r>
          </w:p>
          <w:p w14:paraId="159B22FA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DrxStartOffset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= 7; //@sic R5-202609 R5s200711 sic@</w:t>
            </w:r>
          </w:p>
          <w:p w14:paraId="7B998019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D43086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9565ED1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1806579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value) 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_RadioBearerList_Type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5C19BDE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F853D02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V1530Ext;</w:t>
            </w:r>
            <w:proofErr w:type="gramEnd"/>
          </w:p>
          <w:p w14:paraId="658259C1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Timing1;</w:t>
            </w:r>
            <w:proofErr w:type="gramEnd"/>
          </w:p>
          <w:p w14:paraId="54BA2DD5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57D33BA" w14:textId="77777777" w:rsidR="002A00FA" w:rsidRPr="00D72C7E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SubcarrierSpacing</w:t>
            </w:r>
            <w:proofErr w:type="spellEnd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SCS</w:t>
            </w:r>
            <w:proofErr w:type="spellEnd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proofErr w:type="gramEnd"/>
          </w:p>
          <w:p w14:paraId="2F3616E7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</w:t>
            </w:r>
            <w:proofErr w:type="spellStart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SubFrameNumber_Type</w:t>
            </w:r>
            <w:proofErr w:type="spellEnd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SF</w:t>
            </w:r>
            <w:proofErr w:type="spellEnd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0;</w:t>
            </w:r>
          </w:p>
          <w:p w14:paraId="49195576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F07CE3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F3F553" w14:textId="77777777"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 //Init Cell parameters</w:t>
            </w:r>
          </w:p>
          <w:p w14:paraId="41171126" w14:textId="77777777" w:rsidR="001E3D37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NR_1);</w:t>
            </w:r>
          </w:p>
          <w:p w14:paraId="2CF9A7C9" w14:textId="77777777" w:rsidR="00D72C7E" w:rsidRDefault="00D72C7E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0A6A0B7" w14:textId="77777777" w:rsidR="00D72C7E" w:rsidRDefault="00D72C7E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13704607" w14:textId="77777777" w:rsidR="00D72C7E" w:rsidRDefault="00D72C7E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53B4133" w14:textId="77777777" w:rsidR="00D72C7E" w:rsidRPr="00D72C7E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4131E1" w14:textId="77777777" w:rsidR="00D72C7E" w:rsidRPr="00D72C7E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  //@sic step 1-2 sic@</w:t>
            </w:r>
          </w:p>
          <w:p w14:paraId="29237FEC" w14:textId="77777777" w:rsidR="00D72C7E" w:rsidRPr="00D72C7E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1EF4BE3" w14:textId="77777777" w:rsidR="00D72C7E" w:rsidRPr="00D72C7E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SCS</w:t>
            </w:r>
            <w:proofErr w:type="spellEnd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f_NR_CellInfo_GetSCS</w:t>
            </w:r>
            <w:proofErr w:type="spellEnd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</w:p>
          <w:p w14:paraId="643F246C" w14:textId="77777777" w:rsidR="00D72C7E" w:rsidRPr="00D72C7E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</w:t>
            </w:r>
            <w:proofErr w:type="spellStart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v_SCS</w:t>
            </w:r>
            <w:proofErr w:type="spellEnd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==kHz30) {</w:t>
            </w:r>
            <w:proofErr w:type="spellStart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SF</w:t>
            </w:r>
            <w:proofErr w:type="spellEnd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</w:t>
            </w:r>
            <w:proofErr w:type="gramEnd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2;}</w:t>
            </w: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65651EB8" w14:textId="77777777" w:rsidR="00D72C7E" w:rsidRPr="00D72C7E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>StartPeriodicGrant</w:t>
            </w:r>
            <w:proofErr w:type="spellEnd"/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735870BA" w14:textId="77777777" w:rsidR="00D72C7E" w:rsidRPr="00D72C7E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v_SF</w:t>
            </w:r>
            <w:proofErr w:type="spellEnd"/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22E98163" w14:textId="77777777" w:rsidR="00D72C7E" w:rsidRPr="00D72C7E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>cs_NR_ResourceAllocationDef</w:t>
            </w:r>
            <w:proofErr w:type="spellEnd"/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73158981" w14:textId="77777777" w:rsidR="00D72C7E" w:rsidRPr="00D72C7E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gramStart"/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10);   </w:t>
            </w:r>
            <w:proofErr w:type="gramEnd"/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   // periodic grant every </w:t>
            </w:r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10ms</w:t>
            </w: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(80% of 12ms the Inactivity Timer)</w:t>
            </w:r>
          </w:p>
          <w:p w14:paraId="1C491233" w14:textId="77777777" w:rsidR="00D72C7E" w:rsidRPr="00D72C7E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4BFD94" w14:textId="77777777" w:rsidR="00D72C7E" w:rsidRPr="00DA356D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</w:tc>
      </w:tr>
    </w:tbl>
    <w:p w14:paraId="4A3AF46C" w14:textId="77777777" w:rsidR="005D27CA" w:rsidRDefault="005D27CA" w:rsidP="006E7773">
      <w:pPr>
        <w:rPr>
          <w:lang w:eastAsia="en-GB"/>
        </w:rPr>
      </w:pPr>
    </w:p>
    <w:p w14:paraId="52BFB83D" w14:textId="77777777" w:rsidR="00D72C7E" w:rsidRDefault="00D72C7E" w:rsidP="00D72C7E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72171090"/>
      <w:r>
        <w:rPr>
          <w:rFonts w:cs="Arial"/>
          <w:b/>
          <w:color w:val="000000"/>
          <w:lang w:eastAsia="en-GB"/>
        </w:rPr>
        <w:t xml:space="preserve">Other </w:t>
      </w:r>
      <w:r w:rsidR="006C0AEE">
        <w:rPr>
          <w:rFonts w:cs="Arial"/>
          <w:b/>
          <w:color w:val="000000"/>
          <w:lang w:eastAsia="en-GB"/>
        </w:rPr>
        <w:t xml:space="preserve">DRX </w:t>
      </w:r>
      <w:r>
        <w:rPr>
          <w:rFonts w:cs="Arial"/>
          <w:b/>
          <w:color w:val="000000"/>
          <w:lang w:eastAsia="en-GB"/>
        </w:rPr>
        <w:t>test cases</w:t>
      </w:r>
      <w:bookmarkEnd w:id="6"/>
    </w:p>
    <w:p w14:paraId="200BD04F" w14:textId="77777777" w:rsidR="00D72C7E" w:rsidRPr="00D72C7E" w:rsidRDefault="00D72C7E" w:rsidP="00D72C7E">
      <w:pPr>
        <w:rPr>
          <w:lang w:eastAsia="en-GB"/>
        </w:rPr>
      </w:pPr>
      <w:r>
        <w:rPr>
          <w:lang w:eastAsia="en-GB"/>
        </w:rPr>
        <w:t xml:space="preserve">Same changes are required for </w:t>
      </w:r>
    </w:p>
    <w:p w14:paraId="00431981" w14:textId="77777777" w:rsidR="00D72C7E" w:rsidRDefault="00D72C7E" w:rsidP="00D72C7E">
      <w:pPr>
        <w:pStyle w:val="ListParagraph"/>
        <w:numPr>
          <w:ilvl w:val="0"/>
          <w:numId w:val="29"/>
        </w:numPr>
        <w:rPr>
          <w:lang w:eastAsia="en-GB"/>
        </w:rPr>
      </w:pPr>
      <w:r w:rsidRPr="00D72C7E">
        <w:rPr>
          <w:lang w:eastAsia="en-GB"/>
        </w:rPr>
        <w:t>f_TC_7_1_1_5_2_NR5GC</w:t>
      </w:r>
    </w:p>
    <w:p w14:paraId="2936232F" w14:textId="77777777" w:rsidR="00D72C7E" w:rsidRDefault="00D72C7E" w:rsidP="00D72C7E">
      <w:pPr>
        <w:pStyle w:val="ListParagraph"/>
        <w:numPr>
          <w:ilvl w:val="0"/>
          <w:numId w:val="29"/>
        </w:numPr>
        <w:rPr>
          <w:lang w:eastAsia="en-GB"/>
        </w:rPr>
      </w:pPr>
      <w:r w:rsidRPr="00D72C7E">
        <w:rPr>
          <w:lang w:eastAsia="en-GB"/>
        </w:rPr>
        <w:t>f_TC_7_1_1_5_</w:t>
      </w:r>
      <w:r>
        <w:rPr>
          <w:lang w:eastAsia="en-GB"/>
        </w:rPr>
        <w:t>3</w:t>
      </w:r>
      <w:r w:rsidRPr="00D72C7E">
        <w:rPr>
          <w:lang w:eastAsia="en-GB"/>
        </w:rPr>
        <w:t>_NR5GC</w:t>
      </w:r>
    </w:p>
    <w:p w14:paraId="1CF09A32" w14:textId="77777777" w:rsidR="00D72C7E" w:rsidRDefault="00D72C7E" w:rsidP="00D72C7E">
      <w:pPr>
        <w:pStyle w:val="ListParagraph"/>
        <w:numPr>
          <w:ilvl w:val="0"/>
          <w:numId w:val="29"/>
        </w:numPr>
        <w:rPr>
          <w:lang w:eastAsia="en-GB"/>
        </w:rPr>
      </w:pPr>
      <w:r w:rsidRPr="00D72C7E">
        <w:rPr>
          <w:lang w:eastAsia="en-GB"/>
        </w:rPr>
        <w:t>f_TC_7_1_1_5_</w:t>
      </w:r>
      <w:r>
        <w:rPr>
          <w:lang w:eastAsia="en-GB"/>
        </w:rPr>
        <w:t>4</w:t>
      </w:r>
      <w:r w:rsidRPr="00D72C7E">
        <w:rPr>
          <w:lang w:eastAsia="en-GB"/>
        </w:rPr>
        <w:t>_NR5GC</w:t>
      </w:r>
    </w:p>
    <w:p w14:paraId="5558230A" w14:textId="77777777" w:rsidR="00D72C7E" w:rsidRDefault="00D72C7E" w:rsidP="00D72C7E">
      <w:pPr>
        <w:pStyle w:val="ListParagraph"/>
        <w:numPr>
          <w:ilvl w:val="0"/>
          <w:numId w:val="29"/>
        </w:numPr>
        <w:rPr>
          <w:lang w:eastAsia="en-GB"/>
        </w:rPr>
      </w:pPr>
      <w:r w:rsidRPr="00D72C7E">
        <w:rPr>
          <w:lang w:eastAsia="en-GB"/>
        </w:rPr>
        <w:t>f_TC_7_1_1_5_</w:t>
      </w:r>
      <w:r>
        <w:rPr>
          <w:lang w:eastAsia="en-GB"/>
        </w:rPr>
        <w:t>5</w:t>
      </w:r>
      <w:r w:rsidRPr="00D72C7E">
        <w:rPr>
          <w:lang w:eastAsia="en-GB"/>
        </w:rPr>
        <w:t>_NR5GC</w:t>
      </w:r>
    </w:p>
    <w:sectPr w:rsidR="00D72C7E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71A18" w14:textId="77777777" w:rsidR="00B0016C" w:rsidRDefault="00B0016C">
      <w:r>
        <w:separator/>
      </w:r>
    </w:p>
  </w:endnote>
  <w:endnote w:type="continuationSeparator" w:id="0">
    <w:p w14:paraId="6AE520A4" w14:textId="77777777" w:rsidR="00B0016C" w:rsidRDefault="00B00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D83389" w14:textId="77777777" w:rsidR="00B0016C" w:rsidRDefault="00B0016C">
      <w:r>
        <w:separator/>
      </w:r>
    </w:p>
  </w:footnote>
  <w:footnote w:type="continuationSeparator" w:id="0">
    <w:p w14:paraId="00676AEA" w14:textId="77777777" w:rsidR="00B0016C" w:rsidRDefault="00B00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EB7F3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41B4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44D4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8B0E3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BED0276"/>
    <w:multiLevelType w:val="hybridMultilevel"/>
    <w:tmpl w:val="14B83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24"/>
  </w:num>
  <w:num w:numId="8">
    <w:abstractNumId w:val="6"/>
  </w:num>
  <w:num w:numId="9">
    <w:abstractNumId w:val="14"/>
  </w:num>
  <w:num w:numId="10">
    <w:abstractNumId w:val="26"/>
  </w:num>
  <w:num w:numId="11">
    <w:abstractNumId w:val="11"/>
  </w:num>
  <w:num w:numId="12">
    <w:abstractNumId w:val="17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8"/>
  </w:num>
  <w:num w:numId="19">
    <w:abstractNumId w:val="25"/>
  </w:num>
  <w:num w:numId="20">
    <w:abstractNumId w:val="23"/>
  </w:num>
  <w:num w:numId="21">
    <w:abstractNumId w:val="9"/>
  </w:num>
  <w:num w:numId="22">
    <w:abstractNumId w:val="20"/>
  </w:num>
  <w:num w:numId="23">
    <w:abstractNumId w:val="22"/>
  </w:num>
  <w:num w:numId="24">
    <w:abstractNumId w:val="12"/>
  </w:num>
  <w:num w:numId="25">
    <w:abstractNumId w:val="21"/>
  </w:num>
  <w:num w:numId="26">
    <w:abstractNumId w:val="3"/>
  </w:num>
  <w:num w:numId="27">
    <w:abstractNumId w:val="4"/>
  </w:num>
  <w:num w:numId="28">
    <w:abstractNumId w:val="19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42E6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00FA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05BA"/>
    <w:rsid w:val="00564EDF"/>
    <w:rsid w:val="0056673A"/>
    <w:rsid w:val="00566F6F"/>
    <w:rsid w:val="0058240F"/>
    <w:rsid w:val="00587F6A"/>
    <w:rsid w:val="00592D74"/>
    <w:rsid w:val="00596753"/>
    <w:rsid w:val="005B21E5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C0AEE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0825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34F4"/>
    <w:rsid w:val="0087510D"/>
    <w:rsid w:val="00880F55"/>
    <w:rsid w:val="00881AE0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0C0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02A6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432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AE2F65"/>
    <w:rsid w:val="00B0016C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0F4D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0F9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2C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0E47"/>
    <w:rsid w:val="00F510C9"/>
    <w:rsid w:val="00F637A3"/>
    <w:rsid w:val="00F65E51"/>
    <w:rsid w:val="00F7246F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809FB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34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D8595-FB77-4C26-A9BA-0558C858A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1110</Words>
  <Characters>6332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2021-05-26T10:45:00Z</dcterms:created>
  <dcterms:modified xsi:type="dcterms:W3CDTF">2021-05-26T10:45:00Z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