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3D38A" w14:textId="77777777" w:rsidR="001846DE" w:rsidRDefault="001846DE" w:rsidP="00184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R5s210579</w:t>
        </w:r>
      </w:fldSimple>
    </w:p>
    <w:p w14:paraId="64F74454" w14:textId="77777777" w:rsidR="001846DE" w:rsidRDefault="001846DE" w:rsidP="001846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46DE" w14:paraId="4A339E83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52A45" w14:textId="77777777" w:rsidR="001846DE" w:rsidRDefault="001846DE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46DE" w14:paraId="0B3EA945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4F4C3" w14:textId="77777777" w:rsidR="001846DE" w:rsidRDefault="001846DE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46DE" w14:paraId="0D866711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7A07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1C37BE66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782CA8DA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69D71" w14:textId="77777777" w:rsidR="001846DE" w:rsidRPr="00410371" w:rsidRDefault="001846DE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9E2E7C4" w14:textId="77777777" w:rsidR="001846DE" w:rsidRDefault="001846DE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243BD" w14:textId="77777777" w:rsidR="001846DE" w:rsidRPr="00410371" w:rsidRDefault="001846DE" w:rsidP="00220E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1730</w:t>
              </w:r>
            </w:fldSimple>
          </w:p>
        </w:tc>
        <w:tc>
          <w:tcPr>
            <w:tcW w:w="709" w:type="dxa"/>
          </w:tcPr>
          <w:p w14:paraId="434D74F7" w14:textId="77777777" w:rsidR="001846DE" w:rsidRDefault="001846DE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8CF044" w14:textId="77777777" w:rsidR="001846DE" w:rsidRPr="00410371" w:rsidRDefault="001846DE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EA0D95" w14:textId="77777777" w:rsidR="001846DE" w:rsidRDefault="001846DE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805C4" w14:textId="77777777" w:rsidR="001846DE" w:rsidRPr="00410371" w:rsidRDefault="001846DE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1F4C3" w14:textId="77777777"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14:paraId="2F9DCBF9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015B7" w14:textId="77777777"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14:paraId="425FBC2A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6D5AA" w14:textId="77777777" w:rsidR="001846DE" w:rsidRPr="00F25D98" w:rsidRDefault="001846DE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46DE" w14:paraId="583D14F5" w14:textId="77777777" w:rsidTr="00220E43">
        <w:tc>
          <w:tcPr>
            <w:tcW w:w="9641" w:type="dxa"/>
            <w:gridSpan w:val="9"/>
          </w:tcPr>
          <w:p w14:paraId="6DC27631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59EF38" w14:textId="77777777" w:rsidR="001846DE" w:rsidRDefault="001846DE" w:rsidP="001846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46DE" w14:paraId="3F5F0198" w14:textId="77777777" w:rsidTr="00220E43">
        <w:tc>
          <w:tcPr>
            <w:tcW w:w="2835" w:type="dxa"/>
          </w:tcPr>
          <w:p w14:paraId="273B069F" w14:textId="77777777" w:rsidR="001846DE" w:rsidRDefault="001846DE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79BBFC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D6B31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761CED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0A00A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4887B5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100F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F3D91B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CA97E" w14:textId="77777777" w:rsidR="001846DE" w:rsidRDefault="001846DE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CEE40" w14:textId="77777777" w:rsidR="001846DE" w:rsidRDefault="001846DE" w:rsidP="001846DE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46DE" w14:paraId="4C80D2B9" w14:textId="77777777" w:rsidTr="001846DE">
        <w:tc>
          <w:tcPr>
            <w:tcW w:w="9640" w:type="dxa"/>
            <w:gridSpan w:val="11"/>
          </w:tcPr>
          <w:p w14:paraId="62DCD268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289F07A2" w14:textId="77777777" w:rsidTr="001846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20CF1D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63F16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7.1.3.1.2 (ENDC and NR5GC)</w:t>
              </w:r>
            </w:fldSimple>
          </w:p>
        </w:tc>
      </w:tr>
      <w:tr w:rsidR="001846DE" w14:paraId="6EF8CC97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77F4A71E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C1EDC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6D7A8C89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59CDA1A2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EA988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846DE" w14:paraId="6B4D0F5F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116E6493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82B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846DE" w14:paraId="080D2D05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0653A2FB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A02736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68856249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7C84C997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6AF94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FA6EDA" w14:textId="77777777" w:rsidR="001846DE" w:rsidRDefault="001846DE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B4981" w14:textId="77777777" w:rsidR="001846DE" w:rsidRDefault="001846DE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FCF6D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2021-05-07</w:t>
              </w:r>
            </w:fldSimple>
          </w:p>
        </w:tc>
      </w:tr>
      <w:tr w:rsidR="001846DE" w14:paraId="2EDE04BF" w14:textId="77777777" w:rsidTr="001846DE">
        <w:tc>
          <w:tcPr>
            <w:tcW w:w="1843" w:type="dxa"/>
            <w:tcBorders>
              <w:left w:val="single" w:sz="4" w:space="0" w:color="auto"/>
            </w:tcBorders>
          </w:tcPr>
          <w:p w14:paraId="6018749E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EB308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70761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30D66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5D0F4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1F06436C" w14:textId="77777777" w:rsidTr="001846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68E0A4" w14:textId="77777777" w:rsidR="001846DE" w:rsidRDefault="001846DE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EB178" w14:textId="77777777" w:rsidR="001846DE" w:rsidRDefault="001846DE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6B23C9" w14:textId="77777777" w:rsidR="001846DE" w:rsidRDefault="001846DE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88BAB" w14:textId="77777777" w:rsidR="001846DE" w:rsidRDefault="001846DE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2FB0E" w14:textId="77777777" w:rsidR="001846DE" w:rsidRDefault="001846DE" w:rsidP="00220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846DE" w14:paraId="4AD9EB55" w14:textId="77777777" w:rsidTr="001846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5391C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7CCDD3" w14:textId="77777777" w:rsidR="001846DE" w:rsidRDefault="001846DE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0EBA5" w14:textId="77777777" w:rsidR="001846DE" w:rsidRDefault="001846DE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8D0A88" w14:textId="77777777" w:rsidR="001846DE" w:rsidRPr="007C2097" w:rsidRDefault="001846DE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46DE" w14:paraId="2A8615D8" w14:textId="77777777" w:rsidTr="001846DE">
        <w:tc>
          <w:tcPr>
            <w:tcW w:w="1843" w:type="dxa"/>
          </w:tcPr>
          <w:p w14:paraId="2525F352" w14:textId="77777777" w:rsidR="001846DE" w:rsidRDefault="001846DE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F469A8" w14:textId="77777777" w:rsidR="001846DE" w:rsidRDefault="001846DE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7EE523D0" w14:textId="77777777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00C1B4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4061C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of 7.1.3.1.2 supports below cases </w:t>
            </w:r>
            <w:r w:rsidRPr="009F2E93">
              <w:rPr>
                <w:noProof/>
                <w:lang w:val="en-US"/>
              </w:rPr>
              <w:t xml:space="preserve">as mentioned in the workshop document </w:t>
            </w:r>
            <w:r w:rsidRPr="009F2E93">
              <w:rPr>
                <w:bCs/>
                <w:noProof/>
              </w:rPr>
              <w:t>R5w210114</w:t>
            </w:r>
            <w:r>
              <w:rPr>
                <w:bCs/>
                <w:noProof/>
              </w:rPr>
              <w:t>.</w:t>
            </w:r>
          </w:p>
          <w:p w14:paraId="503B336B" w14:textId="77777777" w:rsidR="001846DE" w:rsidRPr="001F53A2" w:rsidRDefault="001846DE" w:rsidP="001846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1) Single</w:t>
            </w:r>
            <w:r w:rsidRPr="001F53A2">
              <w:rPr>
                <w:noProof/>
                <w:lang w:val="en-US"/>
              </w:rPr>
              <w:t xml:space="preserve"> NR_DRB_Common_IND with 32 PDCP SDU list (</w:t>
            </w:r>
            <w:r>
              <w:rPr>
                <w:noProof/>
                <w:lang w:val="en-US"/>
              </w:rPr>
              <w:t>R</w:t>
            </w:r>
            <w:r w:rsidRPr="001F53A2">
              <w:rPr>
                <w:noProof/>
                <w:lang w:val="en-US"/>
              </w:rPr>
              <w:t>eceived in same slot) or</w:t>
            </w:r>
          </w:p>
          <w:p w14:paraId="0A306225" w14:textId="77777777" w:rsidR="001846DE" w:rsidRPr="001F53A2" w:rsidRDefault="001846DE" w:rsidP="001846D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</w:t>
            </w:r>
            <w:r w:rsidRPr="001F53A2">
              <w:rPr>
                <w:noProof/>
                <w:lang w:val="en-US"/>
              </w:rPr>
              <w:t xml:space="preserve">32 NR_DRB_Common_IND with 1 PDCP SDU  (32 SDUs are received in </w:t>
            </w:r>
            <w:r w:rsidRPr="009F2E93">
              <w:rPr>
                <w:noProof/>
                <w:lang w:val="en-US"/>
              </w:rPr>
              <w:t xml:space="preserve">same slot) </w:t>
            </w:r>
          </w:p>
          <w:p w14:paraId="7D31E9D9" w14:textId="77777777" w:rsidR="001846DE" w:rsidRPr="002F2D52" w:rsidRDefault="001846DE" w:rsidP="001846D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The current loop structure works well for the case 2, whereas for the case 1 , the loop structure is not doing right comparison between expected and Received PdcpSduList</w:t>
            </w:r>
          </w:p>
        </w:tc>
      </w:tr>
      <w:tr w:rsidR="001846DE" w14:paraId="592DF4D1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BD7AD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DDE16" w14:textId="77777777" w:rsidR="001846DE" w:rsidRPr="002A201C" w:rsidRDefault="001846DE" w:rsidP="001846D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846DE" w14:paraId="407BD175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D575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ADA0D" w14:textId="77777777" w:rsidR="001846DE" w:rsidRPr="006316B2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Loop is corrected so that Received and Expected PdcpSduList comparison is rightly done in case of SS receiving Single</w:t>
            </w:r>
            <w:r w:rsidRPr="001F53A2">
              <w:rPr>
                <w:noProof/>
                <w:lang w:val="en-US"/>
              </w:rPr>
              <w:t xml:space="preserve"> NR_DRB_Common_IND with 32 PDCP SDU list</w:t>
            </w:r>
          </w:p>
        </w:tc>
      </w:tr>
      <w:tr w:rsidR="001846DE" w14:paraId="46B51A59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F39D6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FAB9C1" w14:textId="77777777" w:rsidR="001846DE" w:rsidRPr="00CF39F2" w:rsidRDefault="001846DE" w:rsidP="001846D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846DE" w14:paraId="2554DB1C" w14:textId="77777777" w:rsidTr="00184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09E47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4CA61" w14:textId="77777777" w:rsidR="001846DE" w:rsidRPr="00CF39F2" w:rsidRDefault="001846DE" w:rsidP="001846D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1846DE" w14:paraId="62333A7E" w14:textId="77777777" w:rsidTr="001846DE">
        <w:tc>
          <w:tcPr>
            <w:tcW w:w="2694" w:type="dxa"/>
            <w:gridSpan w:val="2"/>
          </w:tcPr>
          <w:p w14:paraId="43667BFE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F894D" w14:textId="77777777" w:rsidR="001846DE" w:rsidRDefault="001846DE" w:rsidP="00184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26D97784" w14:textId="77777777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7E6B6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AC662" w14:textId="77777777"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7.1.3.1.2.ENDC and 7.1.3.1.2.NR5GC</w:t>
            </w:r>
          </w:p>
        </w:tc>
      </w:tr>
      <w:tr w:rsidR="001846DE" w14:paraId="3F2C2929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ADB97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72B7D" w14:textId="77777777" w:rsidR="001846DE" w:rsidRDefault="001846DE" w:rsidP="001846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6DE" w14:paraId="3ED90BA3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E011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79B4F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DE2D7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43456" w14:textId="77777777" w:rsidR="001846DE" w:rsidRDefault="001846DE" w:rsidP="00184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8A61A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28F520FA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03E0A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8C698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A191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AE042D" w14:textId="77777777" w:rsidR="001846DE" w:rsidRDefault="001846DE" w:rsidP="001846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31DA5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139A404D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EEF16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6F7C7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96DC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462A4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1CFE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2056DDDA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17F8C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6F2D5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E881B" w14:textId="77777777" w:rsidR="001846DE" w:rsidRDefault="001846DE" w:rsidP="0018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84C86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C8CEA" w14:textId="77777777" w:rsidR="001846DE" w:rsidRDefault="001846DE" w:rsidP="001846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46DE" w14:paraId="4897D416" w14:textId="77777777" w:rsidTr="001846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BCCD" w14:textId="77777777" w:rsidR="001846DE" w:rsidRDefault="001846DE" w:rsidP="001846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CDEB0" w14:textId="77777777" w:rsidR="001846DE" w:rsidRDefault="001846DE" w:rsidP="001846DE">
            <w:pPr>
              <w:pStyle w:val="CRCoverPage"/>
              <w:spacing w:after="0"/>
              <w:rPr>
                <w:noProof/>
              </w:rPr>
            </w:pPr>
          </w:p>
        </w:tc>
      </w:tr>
      <w:tr w:rsidR="001846DE" w14:paraId="2A7C32DB" w14:textId="77777777" w:rsidTr="001846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03B25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A42E" w14:textId="77777777"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46DE" w:rsidRPr="008863B9" w14:paraId="7E377ABB" w14:textId="77777777" w:rsidTr="001846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7D399" w14:textId="77777777" w:rsidR="001846DE" w:rsidRPr="008863B9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C3D7ED5" w14:textId="77777777" w:rsidR="001846DE" w:rsidRPr="008863B9" w:rsidRDefault="001846DE" w:rsidP="001846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46DE" w14:paraId="3B9F86D4" w14:textId="77777777" w:rsidTr="001846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C5178" w14:textId="77777777" w:rsidR="001846DE" w:rsidRDefault="001846DE" w:rsidP="00184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E340C" w14:textId="77777777" w:rsidR="001846DE" w:rsidRDefault="001846DE" w:rsidP="00184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043E0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7CC18D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E1AD78" w14:textId="77777777" w:rsidR="009478EE" w:rsidRDefault="009478EE" w:rsidP="009478EE">
      <w:pPr>
        <w:rPr>
          <w:noProof/>
        </w:rPr>
      </w:pPr>
    </w:p>
    <w:p w14:paraId="7BC8CBB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127844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C976E" w14:textId="77777777" w:rsidR="001846D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46DE" w:rsidRPr="00877ACE">
        <w:rPr>
          <w:rFonts w:ascii="Arial" w:hAnsi="Arial" w:cs="Arial"/>
          <w:iCs/>
        </w:rPr>
        <w:t>Table of Contents</w:t>
      </w:r>
      <w:r w:rsidR="001846DE">
        <w:tab/>
      </w:r>
      <w:r w:rsidR="001846DE">
        <w:fldChar w:fldCharType="begin"/>
      </w:r>
      <w:r w:rsidR="001846DE">
        <w:instrText xml:space="preserve"> PAGEREF _Toc71278440 \h </w:instrText>
      </w:r>
      <w:r w:rsidR="001846DE">
        <w:fldChar w:fldCharType="separate"/>
      </w:r>
      <w:r w:rsidR="001846DE">
        <w:t>2</w:t>
      </w:r>
      <w:r w:rsidR="001846DE">
        <w:fldChar w:fldCharType="end"/>
      </w:r>
    </w:p>
    <w:p w14:paraId="6C8A3059" w14:textId="77777777" w:rsidR="001846DE" w:rsidRDefault="001846D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77A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77A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_Toc71278441 \h </w:instrText>
      </w:r>
      <w:r>
        <w:fldChar w:fldCharType="separate"/>
      </w:r>
      <w:r>
        <w:t>2</w:t>
      </w:r>
      <w:r>
        <w:fldChar w:fldCharType="end"/>
      </w:r>
    </w:p>
    <w:p w14:paraId="0C6DBAED" w14:textId="77777777" w:rsidR="001846DE" w:rsidRDefault="001846D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77A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77ACE">
        <w:rPr>
          <w:rFonts w:cs="Arial"/>
          <w:b/>
          <w:color w:val="000000"/>
          <w:lang w:eastAsia="en-GB"/>
        </w:rPr>
        <w:t>Correction to function fl_TC_7_1_3_1_1and2</w:t>
      </w:r>
      <w:r>
        <w:tab/>
      </w:r>
      <w:r>
        <w:fldChar w:fldCharType="begin"/>
      </w:r>
      <w:r>
        <w:instrText xml:space="preserve"> PAGEREF _Toc71278442 \h </w:instrText>
      </w:r>
      <w:r>
        <w:fldChar w:fldCharType="separate"/>
      </w:r>
      <w:r>
        <w:t>2</w:t>
      </w:r>
      <w:r>
        <w:fldChar w:fldCharType="end"/>
      </w:r>
    </w:p>
    <w:p w14:paraId="68A8BB7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C2D766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1278441"/>
      <w:r w:rsidRPr="00854C55">
        <w:rPr>
          <w:b/>
        </w:rPr>
        <w:t>Corrections required</w:t>
      </w:r>
      <w:bookmarkEnd w:id="1"/>
      <w:bookmarkEnd w:id="2"/>
      <w:bookmarkEnd w:id="3"/>
    </w:p>
    <w:p w14:paraId="672394D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127844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73536A">
        <w:rPr>
          <w:rFonts w:cs="Arial"/>
          <w:b/>
          <w:color w:val="000000"/>
          <w:lang w:eastAsia="en-GB"/>
        </w:rPr>
        <w:t xml:space="preserve">function </w:t>
      </w:r>
      <w:r w:rsidR="0073536A" w:rsidRPr="0073536A">
        <w:rPr>
          <w:rFonts w:cs="Arial"/>
          <w:b/>
          <w:color w:val="000000"/>
          <w:lang w:eastAsia="en-GB"/>
        </w:rPr>
        <w:t>fl_TC_7_1_3_1_1and2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F7763A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1D5A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B56" w14:textId="77777777"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2D438B" w:rsidRPr="00B2333F">
              <w:rPr>
                <w:noProof/>
              </w:rPr>
              <w:t>fl_TC_7_1_3_1_1and2</w:t>
            </w:r>
          </w:p>
        </w:tc>
      </w:tr>
      <w:tr w:rsidR="000C002D" w14:paraId="602CF36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0A91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15EC" w14:textId="77777777" w:rsidR="0019779B" w:rsidRDefault="0019779B" w:rsidP="00197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implementation of 7.1.3.1.2 supports below cases </w:t>
            </w:r>
            <w:r w:rsidRPr="009F2E93">
              <w:rPr>
                <w:noProof/>
                <w:lang w:val="en-US"/>
              </w:rPr>
              <w:t xml:space="preserve">as mentioned in the workshop document </w:t>
            </w:r>
            <w:r w:rsidRPr="009F2E93">
              <w:rPr>
                <w:bCs/>
                <w:noProof/>
              </w:rPr>
              <w:t>R5w210114</w:t>
            </w:r>
            <w:r>
              <w:rPr>
                <w:bCs/>
                <w:noProof/>
              </w:rPr>
              <w:t>.</w:t>
            </w:r>
          </w:p>
          <w:p w14:paraId="2727CFE3" w14:textId="77777777" w:rsidR="0019779B" w:rsidRPr="001F53A2" w:rsidRDefault="0019779B" w:rsidP="00197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1) Single</w:t>
            </w:r>
            <w:r w:rsidRPr="001F53A2">
              <w:rPr>
                <w:noProof/>
                <w:lang w:val="en-US"/>
              </w:rPr>
              <w:t xml:space="preserve"> NR_DRB_Common_IND with 32 PDCP SDU list (</w:t>
            </w:r>
            <w:r>
              <w:rPr>
                <w:noProof/>
                <w:lang w:val="en-US"/>
              </w:rPr>
              <w:t>R</w:t>
            </w:r>
            <w:r w:rsidRPr="001F53A2">
              <w:rPr>
                <w:noProof/>
                <w:lang w:val="en-US"/>
              </w:rPr>
              <w:t>eceived in same slot) or</w:t>
            </w:r>
          </w:p>
          <w:p w14:paraId="3D5EF714" w14:textId="77777777" w:rsidR="0019779B" w:rsidRPr="001F53A2" w:rsidRDefault="0019779B" w:rsidP="0019779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</w:t>
            </w:r>
            <w:r w:rsidRPr="001F53A2">
              <w:rPr>
                <w:noProof/>
                <w:lang w:val="en-US"/>
              </w:rPr>
              <w:t xml:space="preserve">32 NR_DRB_Common_IND with 1 PDCP SDU (32 SDUs are received in </w:t>
            </w:r>
            <w:r w:rsidRPr="009F2E93">
              <w:rPr>
                <w:noProof/>
                <w:lang w:val="en-US"/>
              </w:rPr>
              <w:t xml:space="preserve">same slot) </w:t>
            </w:r>
          </w:p>
          <w:p w14:paraId="7F399C45" w14:textId="77777777" w:rsidR="000C002D" w:rsidRPr="009D00B7" w:rsidRDefault="0019779B" w:rsidP="00824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loop structure works well for the case 2, whereas for the case 1 , the loop structure is not doing right comparison between expected and Received PdcpSduList</w:t>
            </w:r>
          </w:p>
        </w:tc>
      </w:tr>
      <w:tr w:rsidR="006936DF" w14:paraId="028F32D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DB3B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3E1A" w14:textId="77777777" w:rsidR="006936DF" w:rsidRPr="006316B2" w:rsidRDefault="00891883" w:rsidP="006936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Loop is corrected so that Received and Expected PdcpSduList comparison is rightly done in case of SS receiving Single</w:t>
            </w:r>
            <w:r w:rsidRPr="001F53A2">
              <w:rPr>
                <w:noProof/>
                <w:lang w:val="en-US"/>
              </w:rPr>
              <w:t xml:space="preserve"> NR_DRB_Common_IND with 32 PDCP SDU list</w:t>
            </w:r>
          </w:p>
        </w:tc>
      </w:tr>
      <w:tr w:rsidR="006936DF" w14:paraId="2CF0A32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B301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1717" w14:textId="77777777" w:rsidR="006936DF" w:rsidRPr="00CC39F9" w:rsidRDefault="00B87E14" w:rsidP="00617FEE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87E14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B87E14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B87E14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B87E14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B87E14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6936DF" w14:paraId="2D9CA4A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1D2" w14:textId="77777777" w:rsidR="006936DF" w:rsidRDefault="006936DF" w:rsidP="006936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01E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709" w14:textId="2C82ACB8" w:rsidR="006936DF" w:rsidRPr="007B01EC" w:rsidRDefault="007B01EC" w:rsidP="006936DF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7B01EC">
              <w:rPr>
                <w:rFonts w:ascii="Arial" w:hAnsi="Arial" w:cs="Arial"/>
                <w:highlight w:val="cyan"/>
                <w:lang w:eastAsia="ja-JP"/>
              </w:rPr>
              <w:t>Accepted in principle, but implemented differently as per R5-213462</w:t>
            </w:r>
          </w:p>
        </w:tc>
      </w:tr>
    </w:tbl>
    <w:p w14:paraId="6D647E9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359595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02478B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73C9" w14:textId="77777777" w:rsidR="006A3259" w:rsidRPr="006A3259" w:rsidRDefault="00E8417F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1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6A3259" w:rsidRPr="006A32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F7D8AA" w14:textId="77777777"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3FA1C9" w14:textId="77777777"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292E866B" w14:textId="77777777" w:rsidR="006A3259" w:rsidRPr="006A3259" w:rsidRDefault="006A3259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3259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78E78E02" w14:textId="77777777" w:rsidR="006A3259" w:rsidRDefault="007752C4" w:rsidP="006A3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663FEC71" w14:textId="77777777" w:rsidR="00F07CCA" w:rsidRPr="00B31DA4" w:rsidRDefault="00F07CCA" w:rsidP="00F07C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D5EA5DC" w14:textId="77777777" w:rsidR="009861B0" w:rsidRPr="009861B0" w:rsidRDefault="00F07CCA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// EXCEPTION</w:t>
            </w:r>
            <w:proofErr w:type="gramStart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: :</w:t>
            </w:r>
            <w:proofErr w:type="gramEnd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Steps 1 - 2 shall be repeated from j = 0 to j = FLOOR(</w:t>
            </w:r>
            <w:proofErr w:type="spellStart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="009861B0" w:rsidRPr="009861B0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14:paraId="730DB79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j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0; j &lt;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14:paraId="704937C7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3EDCD5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several PDCP PDUs in a PDCP PDU list without header compression, the number of PDCP PDUs sent in each PDCP PDU list is defined by the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14:paraId="14EB932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PdcpPduList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78B4AE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(p_NR_PDCP_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State,nr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_Cell1,v_PdcpPduList);</w:t>
            </w:r>
          </w:p>
          <w:p w14:paraId="2DB8409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91CDD9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14:paraId="4492C92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3B0C3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14:paraId="4A51A02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38790AA0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1699608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v_NR_L2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 //R5s210395</w:t>
            </w:r>
          </w:p>
          <w:p w14:paraId="15193B6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04083A1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4AA8E76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C362D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7EB2CF6D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2CCC913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EEAE3B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+ k;</w:t>
            </w:r>
          </w:p>
          <w:p w14:paraId="542F827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3DAC903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14:paraId="2025029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46E143AE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14:paraId="4AEE487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325F10C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0412FBA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674C33D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16CBB1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14:paraId="7351EC8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28EB86B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9B7FE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14:paraId="5E85C86F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14:paraId="4D67212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870361B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14:paraId="53D86839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((((j *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30233850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234143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2F8D3A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EDBAA2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1C15EE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820AEC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E9FA2B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622F15F7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6A9679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1B6F74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168FAAA2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2091B52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10DEC09B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8FB953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C575C7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724417DA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p_NR_PDCP_State,nr_Cell1,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53E7C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EE9DC5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7727736B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F83BC71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3BE11C88" w14:textId="77777777" w:rsidR="009861B0" w:rsidRPr="009861B0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10734F" w14:textId="77777777" w:rsidR="00BA5195" w:rsidRPr="00B04335" w:rsidRDefault="009861B0" w:rsidP="009861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861B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238B8B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513E87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2118B5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2E9" w14:textId="77777777" w:rsidR="00B31DA4" w:rsidRPr="00B31DA4" w:rsidRDefault="00335C90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5C9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="00B31DA4" w:rsidRPr="00B31DA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A7117C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56AEC5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087B84A0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059BA56D" w14:textId="77777777" w:rsidR="0053043D" w:rsidRPr="007752C4" w:rsidRDefault="00B31DA4" w:rsidP="005304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3043D"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3F25FC06" w14:textId="77777777" w:rsidR="00B31DA4" w:rsidRPr="00B31DA4" w:rsidRDefault="00B31DA4" w:rsidP="00B31D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423937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// EXCEPTION: In Step 2, SS may receive a PDCP PDU or several PDCP PDUs, then step 2 may be repeated multiple times until all PDCP PDUs with SN=j*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14:paraId="1A99ADF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4B31B3F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14:paraId="3628FCCE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5D77382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41B2681E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v_NR_L2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); //R5s210395</w:t>
            </w:r>
          </w:p>
          <w:p w14:paraId="74511DF6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66F7691D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14:paraId="3C887C6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18CFA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61E35D3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6A7CB4A4" w14:textId="77777777" w:rsid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proofErr w:type="gram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v_LenPDUList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1) //</w:t>
            </w:r>
            <w:r w:rsidR="00972845" w:rsidRPr="00EA17C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Single NR_DRB_Common_IND with 32 PDCP SDU list </w:t>
            </w:r>
          </w:p>
          <w:p w14:paraId="4D2ADC5B" w14:textId="77777777" w:rsidR="00EA17C1" w:rsidRPr="00972845" w:rsidRDefault="00EA17C1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05474AA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proofErr w:type="gram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k;</w:t>
            </w:r>
          </w:p>
          <w:p w14:paraId="430C5CEC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       </w:t>
            </w:r>
          </w:p>
          <w:p w14:paraId="4C55A84B" w14:textId="77777777" w:rsidR="00BC6E8D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en-US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//this condition is to receive </w:t>
            </w:r>
            <w:r w:rsidR="00FC3BD3" w:rsidRPr="00BC6E8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32 NR_DRB_Common_IND with 1 PDCP SDU</w:t>
            </w:r>
          </w:p>
          <w:p w14:paraId="0D263651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DFE7894" w14:textId="77777777" w:rsidR="00E81E0B" w:rsidRPr="00972845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proofErr w:type="gram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k;   </w:t>
            </w:r>
          </w:p>
          <w:p w14:paraId="76646D4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728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05C025E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7A5633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14:paraId="6B49A91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03E9751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14:paraId="2E3C8ADB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63A7B532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33DF1D8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117B8547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4AB4BD19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14:paraId="12C74CCA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02D999A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E8855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14:paraId="234F529D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14:paraId="352127E1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403AA3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14:paraId="2BA60B2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1C0589DE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B86C8D1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CD2B220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0831F1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770CCD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6FD36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3"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0D510A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14:paraId="17EA987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E7F10A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16BE02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14:paraId="1184477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1AB679E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6570167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1ADB3A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590D8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14:paraId="486986A8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Send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p_NR_PDCP_State,nr_Cell1,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5FA9DC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80413B1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14:paraId="2F74650A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Recv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1F54EE27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18410684" w14:textId="77777777" w:rsidR="00E81E0B" w:rsidRPr="00E81E0B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A3C036" w14:textId="77777777" w:rsidR="00CA2FA6" w:rsidRPr="00CD057D" w:rsidRDefault="00E81E0B" w:rsidP="00E81E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81E0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7DE2A3" w14:textId="77777777" w:rsidR="007B01EC" w:rsidRDefault="007B01EC" w:rsidP="007B01EC">
      <w:pPr>
        <w:spacing w:after="0"/>
        <w:rPr>
          <w:rFonts w:ascii="Arial" w:hAnsi="Arial"/>
          <w:b/>
          <w:color w:val="000000"/>
          <w:lang w:eastAsia="en-GB"/>
        </w:rPr>
      </w:pPr>
    </w:p>
    <w:p w14:paraId="59D1858E" w14:textId="30097309" w:rsidR="007B01EC" w:rsidRPr="00CD057D" w:rsidRDefault="007B01EC" w:rsidP="007B01EC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Implementation of MCC160</w:t>
      </w:r>
      <w:r w:rsidRPr="00CD057D">
        <w:rPr>
          <w:rFonts w:ascii="Arial" w:hAnsi="Arial"/>
          <w:b/>
          <w:color w:val="000000"/>
          <w:lang w:eastAsia="en-GB"/>
        </w:rPr>
        <w:t>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B01EC" w:rsidRPr="00CD057D" w14:paraId="5656803B" w14:textId="77777777" w:rsidTr="00C07DC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A88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fl_TC_7_1_3_1_1and2(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2291C0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3E2B05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B054877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24B9DB91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Security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9291774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</w:p>
          <w:p w14:paraId="08758573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var integer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ListOffset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:=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0; // @sic R5s210579 sic@</w:t>
            </w:r>
          </w:p>
          <w:p w14:paraId="0F8CF70F" w14:textId="77777777" w:rsid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j:=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</w:p>
          <w:p w14:paraId="644B2CC0" w14:textId="0A879C89" w:rsidR="007B01EC" w:rsidRPr="007752C4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3300BBCF" w14:textId="77777777" w:rsidR="007B01EC" w:rsidRPr="00B31DA4" w:rsidRDefault="007B01EC" w:rsidP="00C07DC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1DA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075A62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: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Steps 1 - 2 shall be repeated from j = 0 to j = FLOOR(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14:paraId="4E235FB5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j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0; j &lt;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14:paraId="3E1B7134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D2B88C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14:paraId="57FEB8D6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PdcpPduList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05CBBF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(p_NR_PDCP_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State,nr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_Cell1,v_PdcpPduList);</w:t>
            </w:r>
          </w:p>
          <w:p w14:paraId="13664EB5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TimingPreviousSlot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(nr_Cell1); // initialize slot  @sic R5-213462  sic@</w:t>
            </w:r>
          </w:p>
          <w:p w14:paraId="56E633F1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8639B9C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14:paraId="0055A191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23EEBF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Note 2)(Note 6) // @sic R5-213462 sic@</w:t>
            </w:r>
          </w:p>
          <w:p w14:paraId="2D8B02A3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48F0E2A2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5C333C43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v_NR_L2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14:paraId="349BC742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TimingCurrentSlot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(nr_Cell1); // Note timing of the slot of the list received @sic R5-213462  sic@</w:t>
            </w:r>
          </w:p>
          <w:p w14:paraId="5737FE8D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); // both slots must be different @sic R5-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213462  sic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2D3D51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TimingPreviousSlot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; // Keep the info on the present slot @sic R5-213462  sic@</w:t>
            </w:r>
          </w:p>
          <w:p w14:paraId="54961AF3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1D94C3E8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ListOffset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; // note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at start of PDU list @sic R5s210579 sic@</w:t>
            </w:r>
          </w:p>
          <w:p w14:paraId="6F2C56C6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1309CC50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79EFDF91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v_ListOffset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+ k;  // @sic R5-213462, R5s210579 sic@</w:t>
            </w:r>
          </w:p>
          <w:p w14:paraId="0260BAF6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14:paraId="53F11774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631D9DCC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14:paraId="023B9818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4346834C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0327C565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27CC6273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66E99671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14:paraId="2A3D5487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0DE092F7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72D1FD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14:paraId="7EEEC2F4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14:paraId="28BA0826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3D756E0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14:paraId="772C8445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01DB546A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421809" w14:textId="77777777" w:rsidR="007B01EC" w:rsidRP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A0ED95" w14:textId="51620140" w:rsidR="007B01EC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01E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7D6C65F" w14:textId="180EB8F0" w:rsidR="00C337CB" w:rsidRPr="007B01EC" w:rsidRDefault="00C337CB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72234F5" w14:textId="38FDAF02" w:rsidR="007B01EC" w:rsidRPr="00CD057D" w:rsidRDefault="007B01EC" w:rsidP="007B01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0AB8154" w14:textId="77777777" w:rsidR="007B01EC" w:rsidRDefault="007B01EC" w:rsidP="007B01EC">
      <w:pPr>
        <w:spacing w:after="0"/>
        <w:rPr>
          <w:rFonts w:ascii="Arial" w:hAnsi="Arial"/>
          <w:b/>
          <w:color w:val="000000"/>
          <w:lang w:eastAsia="en-GB"/>
        </w:rPr>
      </w:pPr>
    </w:p>
    <w:p w14:paraId="08BC7AD5" w14:textId="12BA7127" w:rsidR="007B01EC" w:rsidRDefault="007B01EC" w:rsidP="007B01E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</w:t>
      </w:r>
      <w:r>
        <w:rPr>
          <w:rFonts w:ascii="Arial" w:hAnsi="Arial"/>
          <w:b/>
          <w:color w:val="000000"/>
          <w:lang w:eastAsia="en-GB"/>
        </w:rPr>
        <w:t>dditional comment from MCC160</w:t>
      </w:r>
      <w:r w:rsidRPr="00CD057D">
        <w:rPr>
          <w:rFonts w:ascii="Arial" w:hAnsi="Arial"/>
          <w:b/>
          <w:color w:val="000000"/>
          <w:lang w:eastAsia="en-GB"/>
        </w:rPr>
        <w:t>:</w:t>
      </w:r>
    </w:p>
    <w:p w14:paraId="1593A3BC" w14:textId="03C90218" w:rsidR="007B01EC" w:rsidRPr="00CD057D" w:rsidRDefault="007B01EC" w:rsidP="007B01EC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 xml:space="preserve">The same change is implemented in </w:t>
      </w:r>
      <w:r w:rsidRPr="007B01EC">
        <w:rPr>
          <w:rFonts w:ascii="Arial" w:hAnsi="Arial"/>
          <w:b/>
          <w:color w:val="000000"/>
          <w:lang w:eastAsia="en-GB"/>
        </w:rPr>
        <w:t>fl_TC_7_1_2_3_3and4</w:t>
      </w:r>
      <w:r>
        <w:rPr>
          <w:rFonts w:ascii="Arial" w:hAnsi="Arial"/>
          <w:b/>
          <w:color w:val="000000"/>
          <w:lang w:eastAsia="en-GB"/>
        </w:rPr>
        <w:t xml:space="preserve"> in c</w:t>
      </w:r>
      <w:r w:rsidR="00C337CB">
        <w:rPr>
          <w:rFonts w:ascii="Arial" w:hAnsi="Arial"/>
          <w:b/>
          <w:color w:val="000000"/>
          <w:lang w:eastAsia="en-GB"/>
        </w:rPr>
        <w:t>o</w:t>
      </w:r>
      <w:r>
        <w:rPr>
          <w:rFonts w:ascii="Arial" w:hAnsi="Arial"/>
          <w:b/>
          <w:color w:val="000000"/>
          <w:lang w:eastAsia="en-GB"/>
        </w:rPr>
        <w:t>njunction with R5-213460</w:t>
      </w:r>
    </w:p>
    <w:p w14:paraId="4F82407C" w14:textId="77777777" w:rsidR="007B01EC" w:rsidRDefault="007B01EC" w:rsidP="007B01E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061A8902" w14:textId="77777777" w:rsidR="00EC295E" w:rsidRDefault="00EC295E" w:rsidP="0073536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9DAFE" w14:textId="77777777" w:rsidR="00AE586F" w:rsidRDefault="00AE586F">
      <w:r>
        <w:separator/>
      </w:r>
    </w:p>
  </w:endnote>
  <w:endnote w:type="continuationSeparator" w:id="0">
    <w:p w14:paraId="26649678" w14:textId="77777777" w:rsidR="00AE586F" w:rsidRDefault="00AE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44E0" w14:textId="77777777" w:rsidR="00AE586F" w:rsidRDefault="00AE586F">
      <w:r>
        <w:separator/>
      </w:r>
    </w:p>
  </w:footnote>
  <w:footnote w:type="continuationSeparator" w:id="0">
    <w:p w14:paraId="68311FD7" w14:textId="77777777" w:rsidR="00AE586F" w:rsidRDefault="00AE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87E1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2F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5A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459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04B1"/>
    <w:rsid w:val="0003629C"/>
    <w:rsid w:val="00036FE7"/>
    <w:rsid w:val="00041DA9"/>
    <w:rsid w:val="000509E3"/>
    <w:rsid w:val="00050CAC"/>
    <w:rsid w:val="00054E62"/>
    <w:rsid w:val="00057DBD"/>
    <w:rsid w:val="000614B3"/>
    <w:rsid w:val="0006562C"/>
    <w:rsid w:val="00065DA7"/>
    <w:rsid w:val="00065EC9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2667"/>
    <w:rsid w:val="000D40AB"/>
    <w:rsid w:val="000E0F12"/>
    <w:rsid w:val="000E2533"/>
    <w:rsid w:val="000F119F"/>
    <w:rsid w:val="000F34D6"/>
    <w:rsid w:val="000F39F5"/>
    <w:rsid w:val="000F7E23"/>
    <w:rsid w:val="00100ED2"/>
    <w:rsid w:val="0010543B"/>
    <w:rsid w:val="001101DD"/>
    <w:rsid w:val="001109AC"/>
    <w:rsid w:val="00112785"/>
    <w:rsid w:val="0011415B"/>
    <w:rsid w:val="001209DE"/>
    <w:rsid w:val="0012136E"/>
    <w:rsid w:val="00126237"/>
    <w:rsid w:val="001302CE"/>
    <w:rsid w:val="001373AB"/>
    <w:rsid w:val="0014123D"/>
    <w:rsid w:val="001444CF"/>
    <w:rsid w:val="00145D43"/>
    <w:rsid w:val="00146DCF"/>
    <w:rsid w:val="00155AFC"/>
    <w:rsid w:val="00157B5B"/>
    <w:rsid w:val="00162159"/>
    <w:rsid w:val="00164CFC"/>
    <w:rsid w:val="001709EA"/>
    <w:rsid w:val="00173835"/>
    <w:rsid w:val="00177D63"/>
    <w:rsid w:val="001840A4"/>
    <w:rsid w:val="001846DE"/>
    <w:rsid w:val="00185B4A"/>
    <w:rsid w:val="0018757C"/>
    <w:rsid w:val="001901A2"/>
    <w:rsid w:val="00192C46"/>
    <w:rsid w:val="00194949"/>
    <w:rsid w:val="0019779B"/>
    <w:rsid w:val="001A08B3"/>
    <w:rsid w:val="001A0D31"/>
    <w:rsid w:val="001A709A"/>
    <w:rsid w:val="001A7B60"/>
    <w:rsid w:val="001B52F0"/>
    <w:rsid w:val="001B7A65"/>
    <w:rsid w:val="001C4D7F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1F53A2"/>
    <w:rsid w:val="002040A1"/>
    <w:rsid w:val="00211882"/>
    <w:rsid w:val="00220349"/>
    <w:rsid w:val="00221C5A"/>
    <w:rsid w:val="00225FCF"/>
    <w:rsid w:val="00241A66"/>
    <w:rsid w:val="00243814"/>
    <w:rsid w:val="00245CA4"/>
    <w:rsid w:val="00247D6B"/>
    <w:rsid w:val="002501D4"/>
    <w:rsid w:val="00253628"/>
    <w:rsid w:val="002564C6"/>
    <w:rsid w:val="0026004D"/>
    <w:rsid w:val="00263668"/>
    <w:rsid w:val="002640DD"/>
    <w:rsid w:val="00275D12"/>
    <w:rsid w:val="00284842"/>
    <w:rsid w:val="00284FEB"/>
    <w:rsid w:val="002860C4"/>
    <w:rsid w:val="0029778B"/>
    <w:rsid w:val="002A201C"/>
    <w:rsid w:val="002A2CA9"/>
    <w:rsid w:val="002A4DCB"/>
    <w:rsid w:val="002B14D3"/>
    <w:rsid w:val="002B1E36"/>
    <w:rsid w:val="002B5741"/>
    <w:rsid w:val="002C40E5"/>
    <w:rsid w:val="002C7E01"/>
    <w:rsid w:val="002D2D41"/>
    <w:rsid w:val="002D438B"/>
    <w:rsid w:val="002D5291"/>
    <w:rsid w:val="002D6EA5"/>
    <w:rsid w:val="002D729B"/>
    <w:rsid w:val="002E008A"/>
    <w:rsid w:val="002E2AA4"/>
    <w:rsid w:val="002F1C4D"/>
    <w:rsid w:val="002F25C8"/>
    <w:rsid w:val="002F2D52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10986"/>
    <w:rsid w:val="003216F1"/>
    <w:rsid w:val="00322D46"/>
    <w:rsid w:val="0033294A"/>
    <w:rsid w:val="00335C90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2D86"/>
    <w:rsid w:val="00354C27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A628A"/>
    <w:rsid w:val="003B510D"/>
    <w:rsid w:val="003C24B5"/>
    <w:rsid w:val="003C2766"/>
    <w:rsid w:val="003C2CE8"/>
    <w:rsid w:val="003C50FE"/>
    <w:rsid w:val="003D111D"/>
    <w:rsid w:val="003D1466"/>
    <w:rsid w:val="003D2B94"/>
    <w:rsid w:val="003D6BD4"/>
    <w:rsid w:val="003E12A4"/>
    <w:rsid w:val="003E1A36"/>
    <w:rsid w:val="003E51C2"/>
    <w:rsid w:val="003F232C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075A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91B27"/>
    <w:rsid w:val="00495060"/>
    <w:rsid w:val="00496FA3"/>
    <w:rsid w:val="004A02C4"/>
    <w:rsid w:val="004A2A5F"/>
    <w:rsid w:val="004A2AED"/>
    <w:rsid w:val="004A3BE0"/>
    <w:rsid w:val="004B01A5"/>
    <w:rsid w:val="004B0EC7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043D"/>
    <w:rsid w:val="00532891"/>
    <w:rsid w:val="005412F6"/>
    <w:rsid w:val="00542EBB"/>
    <w:rsid w:val="00543A6E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B5DAB"/>
    <w:rsid w:val="005C6918"/>
    <w:rsid w:val="005D27CA"/>
    <w:rsid w:val="005D2ABE"/>
    <w:rsid w:val="005E18C6"/>
    <w:rsid w:val="005E2C44"/>
    <w:rsid w:val="005E42FB"/>
    <w:rsid w:val="005E7977"/>
    <w:rsid w:val="005F35F7"/>
    <w:rsid w:val="005F3863"/>
    <w:rsid w:val="005F391D"/>
    <w:rsid w:val="005F682D"/>
    <w:rsid w:val="005F740E"/>
    <w:rsid w:val="006006C1"/>
    <w:rsid w:val="00603362"/>
    <w:rsid w:val="00610384"/>
    <w:rsid w:val="00610C5B"/>
    <w:rsid w:val="006123FF"/>
    <w:rsid w:val="006129B7"/>
    <w:rsid w:val="00613D6B"/>
    <w:rsid w:val="0061563E"/>
    <w:rsid w:val="00617D68"/>
    <w:rsid w:val="00617FEE"/>
    <w:rsid w:val="00620F69"/>
    <w:rsid w:val="00621188"/>
    <w:rsid w:val="006257ED"/>
    <w:rsid w:val="00625935"/>
    <w:rsid w:val="006316B2"/>
    <w:rsid w:val="00633321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0E1F"/>
    <w:rsid w:val="0068444E"/>
    <w:rsid w:val="006936DF"/>
    <w:rsid w:val="00695808"/>
    <w:rsid w:val="006A3259"/>
    <w:rsid w:val="006A5853"/>
    <w:rsid w:val="006A6982"/>
    <w:rsid w:val="006A737E"/>
    <w:rsid w:val="006B00B1"/>
    <w:rsid w:val="006B46FB"/>
    <w:rsid w:val="006B7B2F"/>
    <w:rsid w:val="006C0A6B"/>
    <w:rsid w:val="006C1B27"/>
    <w:rsid w:val="006C78F2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6F7F2E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536A"/>
    <w:rsid w:val="007368FA"/>
    <w:rsid w:val="0073742E"/>
    <w:rsid w:val="0073773F"/>
    <w:rsid w:val="00745AD2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52C4"/>
    <w:rsid w:val="007761E4"/>
    <w:rsid w:val="00776F2F"/>
    <w:rsid w:val="00780B1F"/>
    <w:rsid w:val="00781D62"/>
    <w:rsid w:val="00786E9B"/>
    <w:rsid w:val="00792342"/>
    <w:rsid w:val="00796CD3"/>
    <w:rsid w:val="007977A8"/>
    <w:rsid w:val="007A31E4"/>
    <w:rsid w:val="007A3E93"/>
    <w:rsid w:val="007A587A"/>
    <w:rsid w:val="007A73E5"/>
    <w:rsid w:val="007B01EC"/>
    <w:rsid w:val="007B500A"/>
    <w:rsid w:val="007B512A"/>
    <w:rsid w:val="007C0E8A"/>
    <w:rsid w:val="007C13F4"/>
    <w:rsid w:val="007C2097"/>
    <w:rsid w:val="007C28A7"/>
    <w:rsid w:val="007C5DE7"/>
    <w:rsid w:val="007D214E"/>
    <w:rsid w:val="007D610E"/>
    <w:rsid w:val="007D6A07"/>
    <w:rsid w:val="007D6DB1"/>
    <w:rsid w:val="007D7566"/>
    <w:rsid w:val="007E06ED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6D6"/>
    <w:rsid w:val="00803DBE"/>
    <w:rsid w:val="008040A8"/>
    <w:rsid w:val="00820D2F"/>
    <w:rsid w:val="00824395"/>
    <w:rsid w:val="00824C2C"/>
    <w:rsid w:val="00825391"/>
    <w:rsid w:val="00826FF0"/>
    <w:rsid w:val="008279FA"/>
    <w:rsid w:val="0084199B"/>
    <w:rsid w:val="00846BDA"/>
    <w:rsid w:val="008513E2"/>
    <w:rsid w:val="00853338"/>
    <w:rsid w:val="0085441A"/>
    <w:rsid w:val="008626E7"/>
    <w:rsid w:val="00870569"/>
    <w:rsid w:val="008705C1"/>
    <w:rsid w:val="00870EE7"/>
    <w:rsid w:val="008711B2"/>
    <w:rsid w:val="0087510D"/>
    <w:rsid w:val="00875D2F"/>
    <w:rsid w:val="008813F7"/>
    <w:rsid w:val="00883A39"/>
    <w:rsid w:val="008863B9"/>
    <w:rsid w:val="0089088C"/>
    <w:rsid w:val="00890D5A"/>
    <w:rsid w:val="00891883"/>
    <w:rsid w:val="00896345"/>
    <w:rsid w:val="008A2F7A"/>
    <w:rsid w:val="008A45A6"/>
    <w:rsid w:val="008B2743"/>
    <w:rsid w:val="008B2CD2"/>
    <w:rsid w:val="008B3B15"/>
    <w:rsid w:val="008B5E37"/>
    <w:rsid w:val="008B60E8"/>
    <w:rsid w:val="008C75E5"/>
    <w:rsid w:val="008D4141"/>
    <w:rsid w:val="008D55F2"/>
    <w:rsid w:val="008D6522"/>
    <w:rsid w:val="008D70C6"/>
    <w:rsid w:val="008E4EDC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3283F"/>
    <w:rsid w:val="009418D9"/>
    <w:rsid w:val="00941E30"/>
    <w:rsid w:val="0094370A"/>
    <w:rsid w:val="00943B96"/>
    <w:rsid w:val="00946424"/>
    <w:rsid w:val="009478EE"/>
    <w:rsid w:val="0095139C"/>
    <w:rsid w:val="00952420"/>
    <w:rsid w:val="0095347E"/>
    <w:rsid w:val="00956250"/>
    <w:rsid w:val="00956A50"/>
    <w:rsid w:val="0096292E"/>
    <w:rsid w:val="00963EB0"/>
    <w:rsid w:val="00965E63"/>
    <w:rsid w:val="00972462"/>
    <w:rsid w:val="00972845"/>
    <w:rsid w:val="00973015"/>
    <w:rsid w:val="0097303B"/>
    <w:rsid w:val="00973766"/>
    <w:rsid w:val="009777D9"/>
    <w:rsid w:val="009861B0"/>
    <w:rsid w:val="00986821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E1B"/>
    <w:rsid w:val="009B5164"/>
    <w:rsid w:val="009B5251"/>
    <w:rsid w:val="009B7D5D"/>
    <w:rsid w:val="009C1018"/>
    <w:rsid w:val="009C22FE"/>
    <w:rsid w:val="009C5146"/>
    <w:rsid w:val="009D00B7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F002F"/>
    <w:rsid w:val="009F1050"/>
    <w:rsid w:val="009F2E93"/>
    <w:rsid w:val="009F473D"/>
    <w:rsid w:val="009F6D6B"/>
    <w:rsid w:val="009F734F"/>
    <w:rsid w:val="009F7D81"/>
    <w:rsid w:val="00A00487"/>
    <w:rsid w:val="00A04F1C"/>
    <w:rsid w:val="00A05006"/>
    <w:rsid w:val="00A112C9"/>
    <w:rsid w:val="00A230E4"/>
    <w:rsid w:val="00A246B6"/>
    <w:rsid w:val="00A30856"/>
    <w:rsid w:val="00A34424"/>
    <w:rsid w:val="00A37D39"/>
    <w:rsid w:val="00A40634"/>
    <w:rsid w:val="00A41A40"/>
    <w:rsid w:val="00A47E70"/>
    <w:rsid w:val="00A50CF0"/>
    <w:rsid w:val="00A51317"/>
    <w:rsid w:val="00A52F6F"/>
    <w:rsid w:val="00A54BBA"/>
    <w:rsid w:val="00A57076"/>
    <w:rsid w:val="00A57528"/>
    <w:rsid w:val="00A601CD"/>
    <w:rsid w:val="00A66C63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1E64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E586F"/>
    <w:rsid w:val="00AF25C3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333F"/>
    <w:rsid w:val="00B258BB"/>
    <w:rsid w:val="00B3074E"/>
    <w:rsid w:val="00B31DA4"/>
    <w:rsid w:val="00B32774"/>
    <w:rsid w:val="00B444C0"/>
    <w:rsid w:val="00B45BFC"/>
    <w:rsid w:val="00B508D2"/>
    <w:rsid w:val="00B50A2B"/>
    <w:rsid w:val="00B51BA6"/>
    <w:rsid w:val="00B52828"/>
    <w:rsid w:val="00B5725C"/>
    <w:rsid w:val="00B67B97"/>
    <w:rsid w:val="00B7315D"/>
    <w:rsid w:val="00B75E77"/>
    <w:rsid w:val="00B76799"/>
    <w:rsid w:val="00B76E16"/>
    <w:rsid w:val="00B801F2"/>
    <w:rsid w:val="00B841A5"/>
    <w:rsid w:val="00B84F41"/>
    <w:rsid w:val="00B85917"/>
    <w:rsid w:val="00B86222"/>
    <w:rsid w:val="00B87E14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C6E8D"/>
    <w:rsid w:val="00BC73B3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06627"/>
    <w:rsid w:val="00C1082F"/>
    <w:rsid w:val="00C10D23"/>
    <w:rsid w:val="00C12D35"/>
    <w:rsid w:val="00C23C46"/>
    <w:rsid w:val="00C23CD0"/>
    <w:rsid w:val="00C2584D"/>
    <w:rsid w:val="00C259BF"/>
    <w:rsid w:val="00C30A15"/>
    <w:rsid w:val="00C337CB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2382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1F07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3946"/>
    <w:rsid w:val="00D44C26"/>
    <w:rsid w:val="00D4517A"/>
    <w:rsid w:val="00D452FE"/>
    <w:rsid w:val="00D4758D"/>
    <w:rsid w:val="00D50255"/>
    <w:rsid w:val="00D52BD7"/>
    <w:rsid w:val="00D63444"/>
    <w:rsid w:val="00D65239"/>
    <w:rsid w:val="00D66520"/>
    <w:rsid w:val="00D70235"/>
    <w:rsid w:val="00D70343"/>
    <w:rsid w:val="00D70DAC"/>
    <w:rsid w:val="00D720E3"/>
    <w:rsid w:val="00D7237E"/>
    <w:rsid w:val="00D7371E"/>
    <w:rsid w:val="00D7387B"/>
    <w:rsid w:val="00D742A0"/>
    <w:rsid w:val="00D8453D"/>
    <w:rsid w:val="00D86DC8"/>
    <w:rsid w:val="00D872A9"/>
    <w:rsid w:val="00D94C78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A2A"/>
    <w:rsid w:val="00E31F6E"/>
    <w:rsid w:val="00E32E48"/>
    <w:rsid w:val="00E34898"/>
    <w:rsid w:val="00E37029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367A"/>
    <w:rsid w:val="00E9504A"/>
    <w:rsid w:val="00EA17C1"/>
    <w:rsid w:val="00EA1BFB"/>
    <w:rsid w:val="00EA5B8E"/>
    <w:rsid w:val="00EA5EB9"/>
    <w:rsid w:val="00EA6BD9"/>
    <w:rsid w:val="00EA7E97"/>
    <w:rsid w:val="00EB09B7"/>
    <w:rsid w:val="00EB0DD2"/>
    <w:rsid w:val="00EB34B1"/>
    <w:rsid w:val="00EB40F5"/>
    <w:rsid w:val="00EB5B50"/>
    <w:rsid w:val="00EC030D"/>
    <w:rsid w:val="00EC295E"/>
    <w:rsid w:val="00EC34D8"/>
    <w:rsid w:val="00EC51B2"/>
    <w:rsid w:val="00EC67AF"/>
    <w:rsid w:val="00ED32B6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07CCA"/>
    <w:rsid w:val="00F11469"/>
    <w:rsid w:val="00F1259E"/>
    <w:rsid w:val="00F173A4"/>
    <w:rsid w:val="00F17E5C"/>
    <w:rsid w:val="00F25D98"/>
    <w:rsid w:val="00F300FB"/>
    <w:rsid w:val="00F31986"/>
    <w:rsid w:val="00F367DF"/>
    <w:rsid w:val="00F378BB"/>
    <w:rsid w:val="00F40F3A"/>
    <w:rsid w:val="00F510C9"/>
    <w:rsid w:val="00F54B30"/>
    <w:rsid w:val="00F54CA6"/>
    <w:rsid w:val="00F637A3"/>
    <w:rsid w:val="00F6560C"/>
    <w:rsid w:val="00F65E51"/>
    <w:rsid w:val="00F661E0"/>
    <w:rsid w:val="00F72A69"/>
    <w:rsid w:val="00F73479"/>
    <w:rsid w:val="00F75DFD"/>
    <w:rsid w:val="00F76F15"/>
    <w:rsid w:val="00F770AB"/>
    <w:rsid w:val="00F83E9A"/>
    <w:rsid w:val="00F91526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F313C"/>
  <w15:docId w15:val="{561EB52B-48BD-419A-B241-4EC2E6A9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C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900D6-EEEA-4E98-9982-CAF33924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1959</Words>
  <Characters>12343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14274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2021-05-07T10:14:00Z</dcterms:created>
  <dcterms:modified xsi:type="dcterms:W3CDTF">2021-06-14T12:37:00Z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