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C97F8" w14:textId="77777777" w:rsidR="0082179B" w:rsidRDefault="0082179B" w:rsidP="008217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7903">
        <w:fldChar w:fldCharType="begin"/>
      </w:r>
      <w:r w:rsidR="00147903">
        <w:instrText xml:space="preserve"> DOCPROPERTY  TSG/WGRef  \* MERGEFORMAT </w:instrText>
      </w:r>
      <w:r w:rsidR="00147903">
        <w:fldChar w:fldCharType="separate"/>
      </w:r>
      <w:r>
        <w:rPr>
          <w:b/>
          <w:noProof/>
          <w:sz w:val="24"/>
        </w:rPr>
        <w:t>RAN5</w:t>
      </w:r>
      <w:r w:rsidR="0014790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47903">
        <w:fldChar w:fldCharType="begin"/>
      </w:r>
      <w:r w:rsidR="00147903">
        <w:instrText xml:space="preserve"> DOCPROPERTY  MtgSeq  \* MERGEFORMAT </w:instrText>
      </w:r>
      <w:r w:rsidR="00147903">
        <w:fldChar w:fldCharType="separate"/>
      </w:r>
      <w:r w:rsidRPr="00EB09B7">
        <w:rPr>
          <w:b/>
          <w:noProof/>
          <w:sz w:val="24"/>
        </w:rPr>
        <w:t>2021</w:t>
      </w:r>
      <w:r w:rsidR="00147903">
        <w:rPr>
          <w:b/>
          <w:noProof/>
          <w:sz w:val="24"/>
        </w:rPr>
        <w:fldChar w:fldCharType="end"/>
      </w:r>
      <w:r w:rsidR="00147903">
        <w:fldChar w:fldCharType="begin"/>
      </w:r>
      <w:r w:rsidR="00147903">
        <w:instrText xml:space="preserve"> DOCPROPERTY  MtgTitle  \* MERGEFORMAT </w:instrText>
      </w:r>
      <w:r w:rsidR="00147903">
        <w:fldChar w:fldCharType="separate"/>
      </w:r>
      <w:r>
        <w:rPr>
          <w:b/>
          <w:noProof/>
          <w:sz w:val="24"/>
        </w:rPr>
        <w:t>-TTCN email</w:t>
      </w:r>
      <w:r w:rsidR="001479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47903">
        <w:fldChar w:fldCharType="begin"/>
      </w:r>
      <w:r w:rsidR="00147903">
        <w:instrText xml:space="preserve"> DOCPROPERTY  Tdoc#  \* MERGEFORMAT </w:instrText>
      </w:r>
      <w:r w:rsidR="00147903">
        <w:fldChar w:fldCharType="separate"/>
      </w:r>
      <w:r w:rsidRPr="00E13F3D">
        <w:rPr>
          <w:b/>
          <w:i/>
          <w:noProof/>
          <w:sz w:val="28"/>
        </w:rPr>
        <w:t>R5s210577</w:t>
      </w:r>
      <w:r w:rsidR="00147903">
        <w:rPr>
          <w:b/>
          <w:i/>
          <w:noProof/>
          <w:sz w:val="28"/>
        </w:rPr>
        <w:fldChar w:fldCharType="end"/>
      </w:r>
    </w:p>
    <w:p w14:paraId="4C3EA7C9" w14:textId="77777777" w:rsidR="0082179B" w:rsidRDefault="00147903" w:rsidP="008217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2179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2179B">
        <w:rPr>
          <w:b/>
          <w:noProof/>
          <w:sz w:val="24"/>
        </w:rPr>
        <w:t xml:space="preserve">, </w:t>
      </w:r>
      <w:r w:rsidR="0082179B">
        <w:fldChar w:fldCharType="begin"/>
      </w:r>
      <w:r w:rsidR="0082179B">
        <w:instrText xml:space="preserve"> DOCPROPERTY  Country  \* MERGEFORMAT </w:instrText>
      </w:r>
      <w:r w:rsidR="0082179B">
        <w:fldChar w:fldCharType="end"/>
      </w:r>
      <w:r w:rsidR="0082179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2179B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82179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2179B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179B" w14:paraId="12A89A00" w14:textId="77777777" w:rsidTr="00220E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7A7AF" w14:textId="77777777" w:rsidR="0082179B" w:rsidRDefault="0082179B" w:rsidP="00220E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2179B" w14:paraId="5A4F493D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8B908" w14:textId="77777777" w:rsidR="0082179B" w:rsidRDefault="0082179B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179B" w14:paraId="1D9B8BE8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98121" w14:textId="77777777"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14:paraId="3C403E58" w14:textId="77777777" w:rsidTr="00220E43">
        <w:tc>
          <w:tcPr>
            <w:tcW w:w="142" w:type="dxa"/>
            <w:tcBorders>
              <w:left w:val="single" w:sz="4" w:space="0" w:color="auto"/>
            </w:tcBorders>
          </w:tcPr>
          <w:p w14:paraId="7353109B" w14:textId="77777777" w:rsidR="0082179B" w:rsidRDefault="0082179B" w:rsidP="00220E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B0F588" w14:textId="77777777" w:rsidR="0082179B" w:rsidRPr="00410371" w:rsidRDefault="00147903" w:rsidP="00220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179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C8398D" w14:textId="77777777" w:rsidR="0082179B" w:rsidRDefault="0082179B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49337" w14:textId="77777777" w:rsidR="0082179B" w:rsidRPr="00410371" w:rsidRDefault="00147903" w:rsidP="00220E4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179B" w:rsidRPr="00410371">
              <w:rPr>
                <w:b/>
                <w:noProof/>
                <w:sz w:val="28"/>
              </w:rPr>
              <w:t>1727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A07946" w14:textId="77777777" w:rsidR="0082179B" w:rsidRDefault="0082179B" w:rsidP="00220E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595989" w14:textId="77777777" w:rsidR="0082179B" w:rsidRPr="00410371" w:rsidRDefault="00147903" w:rsidP="00220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179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CC8DDA" w14:textId="77777777" w:rsidR="0082179B" w:rsidRDefault="0082179B" w:rsidP="00220E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A96B2" w14:textId="77777777" w:rsidR="0082179B" w:rsidRPr="00410371" w:rsidRDefault="00147903" w:rsidP="00220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179B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414D7" w14:textId="77777777" w:rsidR="0082179B" w:rsidRDefault="0082179B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82179B" w14:paraId="4CB56653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47F54" w14:textId="77777777" w:rsidR="0082179B" w:rsidRDefault="0082179B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82179B" w14:paraId="72C5D608" w14:textId="77777777" w:rsidTr="00220E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234974" w14:textId="77777777" w:rsidR="0082179B" w:rsidRPr="00F25D98" w:rsidRDefault="0082179B" w:rsidP="00220E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179B" w14:paraId="60219C4C" w14:textId="77777777" w:rsidTr="00220E43">
        <w:tc>
          <w:tcPr>
            <w:tcW w:w="9641" w:type="dxa"/>
            <w:gridSpan w:val="9"/>
          </w:tcPr>
          <w:p w14:paraId="2AB0EA84" w14:textId="77777777"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76015B" w14:textId="77777777" w:rsidR="0082179B" w:rsidRDefault="0082179B" w:rsidP="008217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179B" w14:paraId="58A8A2C7" w14:textId="77777777" w:rsidTr="00220E43">
        <w:tc>
          <w:tcPr>
            <w:tcW w:w="2835" w:type="dxa"/>
          </w:tcPr>
          <w:p w14:paraId="3E1EA932" w14:textId="77777777" w:rsidR="0082179B" w:rsidRDefault="0082179B" w:rsidP="00220E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4DB24A" w14:textId="77777777" w:rsidR="0082179B" w:rsidRDefault="0082179B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BD9387" w14:textId="77777777" w:rsidR="0082179B" w:rsidRDefault="0082179B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D1894C" w14:textId="77777777" w:rsidR="0082179B" w:rsidRDefault="0082179B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CE7C7" w14:textId="77777777" w:rsidR="0082179B" w:rsidRDefault="0082179B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A4757D" w14:textId="77777777" w:rsidR="0082179B" w:rsidRDefault="0082179B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3C1F18" w14:textId="77777777" w:rsidR="0082179B" w:rsidRDefault="0082179B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8197AA" w14:textId="77777777" w:rsidR="0082179B" w:rsidRDefault="0082179B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A41439" w14:textId="77777777" w:rsidR="0082179B" w:rsidRDefault="0082179B" w:rsidP="00220E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797E7D" w14:textId="77777777" w:rsidR="0082179B" w:rsidRDefault="0082179B" w:rsidP="008217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179B" w14:paraId="5295C6B8" w14:textId="77777777" w:rsidTr="00220E43">
        <w:tc>
          <w:tcPr>
            <w:tcW w:w="9640" w:type="dxa"/>
            <w:gridSpan w:val="11"/>
          </w:tcPr>
          <w:p w14:paraId="47F66537" w14:textId="77777777"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14:paraId="78BB7205" w14:textId="77777777" w:rsidTr="00220E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57595" w14:textId="77777777" w:rsidR="0082179B" w:rsidRDefault="0082179B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CAED2" w14:textId="77777777" w:rsidR="0082179B" w:rsidRDefault="00147903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179B">
              <w:t>Correction to NR5GC testcase 9.1.5.1.3</w:t>
            </w:r>
            <w:r>
              <w:fldChar w:fldCharType="end"/>
            </w:r>
          </w:p>
        </w:tc>
      </w:tr>
      <w:tr w:rsidR="0082179B" w14:paraId="2676204D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4A1231D0" w14:textId="77777777" w:rsidR="0082179B" w:rsidRDefault="0082179B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DC61D" w14:textId="77777777"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14:paraId="0B9A8D47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1CC1F4AE" w14:textId="77777777" w:rsidR="0082179B" w:rsidRDefault="0082179B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D46E5B" w14:textId="77777777" w:rsidR="0082179B" w:rsidRDefault="00147903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2179B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2179B" w14:paraId="3E757177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432A85B4" w14:textId="77777777" w:rsidR="0082179B" w:rsidRDefault="0082179B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82AF9" w14:textId="77777777" w:rsidR="0082179B" w:rsidRDefault="0082179B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179B" w14:paraId="01495714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3A8EC85C" w14:textId="77777777" w:rsidR="0082179B" w:rsidRDefault="0082179B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93B01" w14:textId="77777777"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14:paraId="5B780204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759E5934" w14:textId="77777777" w:rsidR="0082179B" w:rsidRDefault="0082179B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D10FE9" w14:textId="77777777" w:rsidR="0082179B" w:rsidRDefault="00147903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179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5C31F1" w14:textId="77777777" w:rsidR="0082179B" w:rsidRDefault="0082179B" w:rsidP="00220E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4AB4A" w14:textId="77777777" w:rsidR="0082179B" w:rsidRDefault="0082179B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C0D52" w14:textId="77777777" w:rsidR="0082179B" w:rsidRDefault="00147903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179B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82179B" w14:paraId="63AE76EE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25F23DC7" w14:textId="77777777" w:rsidR="0082179B" w:rsidRDefault="0082179B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8CB77" w14:textId="77777777"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E27BB4" w14:textId="77777777"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B0A2AC" w14:textId="77777777"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5D8B1C" w14:textId="77777777"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14:paraId="7BA6E24A" w14:textId="77777777" w:rsidTr="00220E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15666C" w14:textId="77777777" w:rsidR="0082179B" w:rsidRDefault="0082179B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070E88" w14:textId="77777777" w:rsidR="0082179B" w:rsidRDefault="00147903" w:rsidP="00220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179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55451" w14:textId="77777777" w:rsidR="0082179B" w:rsidRDefault="0082179B" w:rsidP="00220E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408A41" w14:textId="77777777" w:rsidR="0082179B" w:rsidRDefault="0082179B" w:rsidP="00220E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4CFDB" w14:textId="77777777" w:rsidR="0082179B" w:rsidRDefault="00147903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2179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2179B" w14:paraId="2CE2B8B8" w14:textId="77777777" w:rsidTr="00220E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443A00" w14:textId="77777777" w:rsidR="0082179B" w:rsidRDefault="0082179B" w:rsidP="00220E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71FB6C" w14:textId="77777777" w:rsidR="0082179B" w:rsidRDefault="0082179B" w:rsidP="00220E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C74DE0" w14:textId="77777777" w:rsidR="0082179B" w:rsidRDefault="0082179B" w:rsidP="00220E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037D16" w14:textId="77777777" w:rsidR="0082179B" w:rsidRPr="007C2097" w:rsidRDefault="0082179B" w:rsidP="00220E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2179B" w14:paraId="7BEF62E2" w14:textId="77777777" w:rsidTr="00220E43">
        <w:tc>
          <w:tcPr>
            <w:tcW w:w="1843" w:type="dxa"/>
          </w:tcPr>
          <w:p w14:paraId="10D52AE9" w14:textId="77777777" w:rsidR="0082179B" w:rsidRDefault="0082179B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DBEBBC" w14:textId="77777777" w:rsidR="0082179B" w:rsidRDefault="0082179B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14:paraId="0D107338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B18545" w14:textId="77777777"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263A3" w14:textId="77777777" w:rsidR="0082179B" w:rsidRDefault="0082179B" w:rsidP="008217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Prose, function </w:t>
            </w:r>
            <w:r w:rsidR="00E770E3" w:rsidRPr="00E770E3">
              <w:rPr>
                <w:noProof/>
                <w:lang w:eastAsia="zh-CN"/>
              </w:rPr>
              <w:t>fl_TC_9_1_5_1_3_Body</w:t>
            </w:r>
            <w:r>
              <w:rPr>
                <w:noProof/>
                <w:lang w:eastAsia="zh-CN"/>
              </w:rPr>
              <w:t xml:space="preserve">, for Step 2 the function </w:t>
            </w:r>
            <w:r w:rsidRPr="00FF5B31">
              <w:rPr>
                <w:noProof/>
                <w:lang w:eastAsia="zh-CN"/>
              </w:rPr>
              <w:t>f_NR5GC_PDUSessionEstablishment</w:t>
            </w:r>
            <w:r>
              <w:rPr>
                <w:noProof/>
                <w:lang w:eastAsia="zh-CN"/>
              </w:rPr>
              <w:t xml:space="preserve"> is called for Steps 13 – 18. In case the PICS </w:t>
            </w:r>
            <w:r w:rsidRPr="00FF5B31">
              <w:rPr>
                <w:noProof/>
                <w:lang w:eastAsia="zh-CN"/>
              </w:rPr>
              <w:t>pc_noOf_PDUsSameConnection</w:t>
            </w:r>
            <w:r>
              <w:rPr>
                <w:noProof/>
                <w:lang w:eastAsia="zh-CN"/>
              </w:rPr>
              <w:t xml:space="preserve"> is set to 0, the whole PDU Session establishment procedure will get missed.</w:t>
            </w:r>
          </w:p>
          <w:p w14:paraId="65C52733" w14:textId="77777777" w:rsidR="0082179B" w:rsidRDefault="0082179B" w:rsidP="0082179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7DB833" w14:textId="77777777" w:rsidR="0082179B" w:rsidRPr="00E573EE" w:rsidRDefault="0082179B" w:rsidP="0082179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This needs to be corrected.</w:t>
            </w:r>
          </w:p>
        </w:tc>
      </w:tr>
      <w:tr w:rsidR="0082179B" w14:paraId="6836F980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0D408" w14:textId="77777777" w:rsidR="0082179B" w:rsidRDefault="0082179B" w:rsidP="008217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30295" w14:textId="77777777" w:rsidR="0082179B" w:rsidRDefault="0082179B" w:rsidP="008217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14:paraId="285ACCD5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E8881" w14:textId="77777777"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979101" w14:textId="77777777" w:rsidR="0082179B" w:rsidRDefault="0082179B" w:rsidP="0082179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calling function </w:t>
            </w:r>
            <w:r w:rsidRPr="00FF5B31">
              <w:rPr>
                <w:rFonts w:cs="Arial"/>
                <w:lang w:eastAsia="en-GB"/>
              </w:rPr>
              <w:t>f_NR5GC_PDUSessionEstablishment</w:t>
            </w:r>
            <w:r>
              <w:rPr>
                <w:rFonts w:cs="Arial"/>
                <w:lang w:eastAsia="en-GB"/>
              </w:rPr>
              <w:t xml:space="preserve"> at Steps 13-18, called function  </w:t>
            </w:r>
            <w:r w:rsidRPr="00FF5B31">
              <w:rPr>
                <w:rFonts w:cs="Arial"/>
                <w:lang w:eastAsia="en-GB"/>
              </w:rPr>
              <w:t>f_NR5GC_RRC_Idle_Steps16_20</w:t>
            </w:r>
            <w:r>
              <w:rPr>
                <w:rFonts w:cs="Arial"/>
                <w:lang w:eastAsia="en-GB"/>
              </w:rPr>
              <w:t>.</w:t>
            </w:r>
          </w:p>
          <w:p w14:paraId="19A2D2E5" w14:textId="77777777" w:rsidR="0082179B" w:rsidRDefault="0082179B" w:rsidP="0082179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6815484" w14:textId="77777777" w:rsidR="0082179B" w:rsidRDefault="0082179B" w:rsidP="0082179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how it is done for Steps 66-71 as well.</w:t>
            </w:r>
          </w:p>
          <w:p w14:paraId="7A93FDB4" w14:textId="77777777" w:rsidR="0082179B" w:rsidRDefault="0082179B" w:rsidP="0082179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A78D39C" w14:textId="77777777" w:rsidR="0082179B" w:rsidRPr="00300C5B" w:rsidRDefault="0082179B" w:rsidP="0082179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82179B" w14:paraId="14D48333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0D3F5" w14:textId="77777777" w:rsidR="0082179B" w:rsidRDefault="0082179B" w:rsidP="008217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029E9" w14:textId="77777777" w:rsidR="0082179B" w:rsidRDefault="0082179B" w:rsidP="008217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14:paraId="4E9D5368" w14:textId="77777777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9EDCE" w14:textId="77777777"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4CD1A" w14:textId="77777777" w:rsidR="0082179B" w:rsidRDefault="0082179B" w:rsidP="00821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TTCN not implementing the Prose fully.</w:t>
            </w:r>
          </w:p>
        </w:tc>
      </w:tr>
      <w:tr w:rsidR="0082179B" w14:paraId="1B933052" w14:textId="77777777" w:rsidTr="00220E43">
        <w:tc>
          <w:tcPr>
            <w:tcW w:w="2694" w:type="dxa"/>
            <w:gridSpan w:val="2"/>
          </w:tcPr>
          <w:p w14:paraId="0495AB74" w14:textId="77777777" w:rsidR="0082179B" w:rsidRDefault="0082179B" w:rsidP="008217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DF3F7A" w14:textId="77777777" w:rsidR="0082179B" w:rsidRDefault="0082179B" w:rsidP="008217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14:paraId="42DA3C3C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17D25" w14:textId="77777777"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AFFF5" w14:textId="77777777" w:rsidR="0082179B" w:rsidRDefault="0082179B" w:rsidP="00821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9.1.5.1.3.NR5GC</w:t>
            </w:r>
          </w:p>
        </w:tc>
      </w:tr>
      <w:tr w:rsidR="0082179B" w14:paraId="695C1587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5A8A8" w14:textId="77777777" w:rsidR="0082179B" w:rsidRDefault="0082179B" w:rsidP="008217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40D3A" w14:textId="77777777" w:rsidR="0082179B" w:rsidRDefault="0082179B" w:rsidP="008217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79B" w14:paraId="45E35A64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2C35F" w14:textId="77777777"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DD97F" w14:textId="77777777"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8DA9A3" w14:textId="77777777"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B1BD84" w14:textId="77777777" w:rsidR="0082179B" w:rsidRDefault="0082179B" w:rsidP="008217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C0289F" w14:textId="77777777" w:rsidR="0082179B" w:rsidRDefault="0082179B" w:rsidP="008217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79B" w14:paraId="3B71DFD4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F8745" w14:textId="77777777"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52CD8" w14:textId="77777777"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63EF2" w14:textId="77777777"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9BA15" w14:textId="77777777" w:rsidR="0082179B" w:rsidRDefault="0082179B" w:rsidP="008217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48E3F" w14:textId="77777777" w:rsidR="0082179B" w:rsidRDefault="0082179B" w:rsidP="008217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79B" w14:paraId="3432188F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492CC" w14:textId="77777777" w:rsidR="0082179B" w:rsidRDefault="0082179B" w:rsidP="008217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05A3A" w14:textId="77777777"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22CCD" w14:textId="77777777"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6D8420" w14:textId="77777777" w:rsidR="0082179B" w:rsidRDefault="0082179B" w:rsidP="00821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27653" w14:textId="77777777" w:rsidR="0082179B" w:rsidRDefault="0082179B" w:rsidP="008217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79B" w14:paraId="118FF982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4E797" w14:textId="77777777" w:rsidR="0082179B" w:rsidRDefault="0082179B" w:rsidP="008217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543D3" w14:textId="77777777"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7E9CB" w14:textId="77777777" w:rsidR="0082179B" w:rsidRDefault="0082179B" w:rsidP="00821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0E484" w14:textId="77777777" w:rsidR="0082179B" w:rsidRDefault="0082179B" w:rsidP="00821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B78A3" w14:textId="77777777" w:rsidR="0082179B" w:rsidRDefault="0082179B" w:rsidP="008217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79B" w14:paraId="21041E74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3A01B" w14:textId="77777777" w:rsidR="0082179B" w:rsidRDefault="0082179B" w:rsidP="008217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20846" w14:textId="77777777" w:rsidR="0082179B" w:rsidRDefault="0082179B" w:rsidP="0082179B">
            <w:pPr>
              <w:pStyle w:val="CRCoverPage"/>
              <w:spacing w:after="0"/>
              <w:rPr>
                <w:noProof/>
              </w:rPr>
            </w:pPr>
          </w:p>
        </w:tc>
      </w:tr>
      <w:tr w:rsidR="0082179B" w14:paraId="09FE2724" w14:textId="77777777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10462" w14:textId="77777777"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1FEF0" w14:textId="77777777" w:rsidR="0082179B" w:rsidRDefault="0082179B" w:rsidP="00821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2179B" w:rsidRPr="008863B9" w14:paraId="1DFD8256" w14:textId="77777777" w:rsidTr="00220E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303D68" w14:textId="77777777" w:rsidR="0082179B" w:rsidRPr="008863B9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B0BADD" w14:textId="77777777" w:rsidR="0082179B" w:rsidRPr="008863B9" w:rsidRDefault="0082179B" w:rsidP="008217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179B" w14:paraId="01695924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DCCC0" w14:textId="77777777" w:rsidR="0082179B" w:rsidRDefault="0082179B" w:rsidP="00821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49B5E" w14:textId="77777777" w:rsidR="0082179B" w:rsidRDefault="0082179B" w:rsidP="008217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8D7473" w14:textId="77777777" w:rsidR="0082179B" w:rsidRDefault="0082179B" w:rsidP="0082179B">
      <w:pPr>
        <w:pStyle w:val="CRCoverPage"/>
        <w:spacing w:after="0"/>
        <w:rPr>
          <w:noProof/>
          <w:sz w:val="8"/>
          <w:szCs w:val="8"/>
        </w:rPr>
      </w:pPr>
    </w:p>
    <w:p w14:paraId="6AB9265C" w14:textId="77777777" w:rsidR="0082179B" w:rsidRDefault="0082179B" w:rsidP="0082179B">
      <w:pPr>
        <w:rPr>
          <w:noProof/>
        </w:rPr>
      </w:pPr>
    </w:p>
    <w:p w14:paraId="5C0180C5" w14:textId="77777777"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14:paraId="40B5EE3E" w14:textId="77777777"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8190D9" w14:textId="77777777" w:rsidR="00446488" w:rsidRPr="00D83A7A" w:rsidRDefault="00446488" w:rsidP="00446488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71274553"/>
      <w:r w:rsidRPr="00D83A7A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14:paraId="6B9EA3E1" w14:textId="77777777" w:rsidR="00B57089" w:rsidRDefault="00446488">
      <w:pPr>
        <w:pStyle w:val="TOC1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7089" w:rsidRPr="0023391A">
        <w:rPr>
          <w:rFonts w:ascii="Arial" w:hAnsi="Arial" w:cs="Arial"/>
          <w:iCs/>
        </w:rPr>
        <w:t>Table of Contents</w:t>
      </w:r>
      <w:r w:rsidR="00B57089">
        <w:tab/>
      </w:r>
      <w:r w:rsidR="00B57089">
        <w:fldChar w:fldCharType="begin"/>
      </w:r>
      <w:r w:rsidR="00B57089">
        <w:instrText xml:space="preserve"> PAGEREF _Toc71274553 \h </w:instrText>
      </w:r>
      <w:r w:rsidR="00B57089">
        <w:fldChar w:fldCharType="separate"/>
      </w:r>
      <w:r w:rsidR="00B57089">
        <w:t>2</w:t>
      </w:r>
      <w:r w:rsidR="00B57089">
        <w:fldChar w:fldCharType="end"/>
      </w:r>
    </w:p>
    <w:p w14:paraId="4001E0C8" w14:textId="77777777" w:rsidR="00B57089" w:rsidRDefault="00B57089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23391A">
        <w:rPr>
          <w:b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23391A">
        <w:rPr>
          <w:b/>
        </w:rPr>
        <w:t>Corrections</w:t>
      </w:r>
      <w:r>
        <w:tab/>
      </w:r>
      <w:r>
        <w:fldChar w:fldCharType="begin"/>
      </w:r>
      <w:r>
        <w:instrText xml:space="preserve"> PAGEREF _Toc71274554 \h </w:instrText>
      </w:r>
      <w:r>
        <w:fldChar w:fldCharType="separate"/>
      </w:r>
      <w:r>
        <w:t>3</w:t>
      </w:r>
      <w:r>
        <w:fldChar w:fldCharType="end"/>
      </w:r>
    </w:p>
    <w:p w14:paraId="23191DD1" w14:textId="77777777" w:rsidR="00B57089" w:rsidRDefault="00B57089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23391A">
        <w:rPr>
          <w:b/>
          <w:lang w:val="pt-BR"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23391A">
        <w:rPr>
          <w:b/>
        </w:rPr>
        <w:t>Correction to fl_TC_9_1_5_1_3_Body</w:t>
      </w:r>
      <w:r>
        <w:tab/>
      </w:r>
      <w:r>
        <w:fldChar w:fldCharType="begin"/>
      </w:r>
      <w:r>
        <w:instrText xml:space="preserve"> PAGEREF _Toc71274555 \h </w:instrText>
      </w:r>
      <w:r>
        <w:fldChar w:fldCharType="separate"/>
      </w:r>
      <w:r>
        <w:t>3</w:t>
      </w:r>
      <w:r>
        <w:fldChar w:fldCharType="end"/>
      </w:r>
    </w:p>
    <w:p w14:paraId="1599A781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42BBCBC4" w14:textId="77777777" w:rsidR="00446488" w:rsidRDefault="00446488" w:rsidP="00446488"/>
    <w:p w14:paraId="3984F81E" w14:textId="77777777" w:rsidR="00446488" w:rsidRPr="00854C55" w:rsidRDefault="00446488" w:rsidP="00446488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1274554"/>
      <w:r w:rsidRPr="00854C55">
        <w:rPr>
          <w:b/>
        </w:rPr>
        <w:t>Corrections</w:t>
      </w:r>
      <w:bookmarkEnd w:id="1"/>
      <w:bookmarkEnd w:id="2"/>
      <w:bookmarkEnd w:id="3"/>
    </w:p>
    <w:p w14:paraId="3D2F6F8A" w14:textId="77777777" w:rsidR="00446488" w:rsidRPr="00C61E0C" w:rsidRDefault="00FD6988" w:rsidP="002E519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4" w:name="_Toc71274555"/>
      <w:r w:rsidRPr="00C61E0C">
        <w:rPr>
          <w:b/>
          <w:sz w:val="28"/>
          <w:szCs w:val="28"/>
        </w:rPr>
        <w:t xml:space="preserve">Correction to </w:t>
      </w:r>
      <w:r w:rsidR="00D32713" w:rsidRPr="00D32713">
        <w:rPr>
          <w:b/>
          <w:sz w:val="28"/>
          <w:szCs w:val="28"/>
        </w:rPr>
        <w:t>fl_TC_9_1_5_1_3_Body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2B30140D" w14:textId="77777777" w:rsidTr="00E14D7D">
        <w:trPr>
          <w:trHeight w:val="447"/>
        </w:trPr>
        <w:tc>
          <w:tcPr>
            <w:tcW w:w="1985" w:type="dxa"/>
          </w:tcPr>
          <w:p w14:paraId="5FD6D666" w14:textId="77777777"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FEBFC04" w14:textId="77777777" w:rsidR="005C576A" w:rsidRPr="002E5199" w:rsidRDefault="00D32713" w:rsidP="00BE31F0">
            <w:pPr>
              <w:pStyle w:val="CRCoverPage"/>
              <w:spacing w:after="0"/>
              <w:rPr>
                <w:rFonts w:cs="Arial"/>
                <w:noProof/>
              </w:rPr>
            </w:pPr>
            <w:r w:rsidRPr="00D32713">
              <w:rPr>
                <w:noProof/>
                <w:lang w:eastAsia="zh-CN"/>
              </w:rPr>
              <w:t>fl_TC_9_1_5_1_3_Body</w:t>
            </w:r>
          </w:p>
        </w:tc>
      </w:tr>
      <w:tr w:rsidR="005C576A" w14:paraId="5B767A2C" w14:textId="77777777" w:rsidTr="00E14D7D">
        <w:trPr>
          <w:trHeight w:val="452"/>
        </w:trPr>
        <w:tc>
          <w:tcPr>
            <w:tcW w:w="1985" w:type="dxa"/>
          </w:tcPr>
          <w:p w14:paraId="6E7DEE18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023F179" w14:textId="77777777" w:rsidR="00D32713" w:rsidRDefault="00D32713" w:rsidP="00D327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Prose, function </w:t>
            </w:r>
            <w:r w:rsidR="00E770E3" w:rsidRPr="00E770E3">
              <w:rPr>
                <w:noProof/>
                <w:lang w:eastAsia="zh-CN"/>
              </w:rPr>
              <w:t>fl_TC_9_1_5_1_3_Body</w:t>
            </w:r>
            <w:r>
              <w:rPr>
                <w:noProof/>
                <w:lang w:eastAsia="zh-CN"/>
              </w:rPr>
              <w:t xml:space="preserve">, for Step 2 the function </w:t>
            </w:r>
            <w:r w:rsidRPr="00FF5B31">
              <w:rPr>
                <w:noProof/>
                <w:lang w:eastAsia="zh-CN"/>
              </w:rPr>
              <w:t>f_NR5GC_PDUSessionEstablishment</w:t>
            </w:r>
            <w:r>
              <w:rPr>
                <w:noProof/>
                <w:lang w:eastAsia="zh-CN"/>
              </w:rPr>
              <w:t xml:space="preserve"> is called for Steps 13 – 18. In case the PICS </w:t>
            </w:r>
            <w:r w:rsidRPr="00FF5B31">
              <w:rPr>
                <w:noProof/>
                <w:lang w:eastAsia="zh-CN"/>
              </w:rPr>
              <w:t>pc_noOf_PDUsSameConnection</w:t>
            </w:r>
            <w:r>
              <w:rPr>
                <w:noProof/>
                <w:lang w:eastAsia="zh-CN"/>
              </w:rPr>
              <w:t xml:space="preserve"> is set to 0, the whole PDU Session establishment procedure will get missed.</w:t>
            </w:r>
          </w:p>
          <w:p w14:paraId="2DF39862" w14:textId="77777777" w:rsidR="00D32713" w:rsidRDefault="00D32713" w:rsidP="00D3271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529B0F4" w14:textId="77777777" w:rsidR="00CC1E6B" w:rsidRPr="00C45ECF" w:rsidRDefault="00D32713" w:rsidP="00D32713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This needs to be corrected.</w:t>
            </w:r>
          </w:p>
        </w:tc>
      </w:tr>
      <w:tr w:rsidR="005C576A" w14:paraId="5B6657E2" w14:textId="77777777" w:rsidTr="00E14D7D">
        <w:tc>
          <w:tcPr>
            <w:tcW w:w="1985" w:type="dxa"/>
          </w:tcPr>
          <w:p w14:paraId="6B39DBCC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5B21DF1" w14:textId="77777777" w:rsidR="00A856C8" w:rsidRDefault="00A856C8" w:rsidP="00A856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calling function </w:t>
            </w:r>
            <w:r w:rsidRPr="00FF5B31">
              <w:rPr>
                <w:rFonts w:cs="Arial"/>
                <w:lang w:eastAsia="en-GB"/>
              </w:rPr>
              <w:t>f_NR5GC_PDUSessionEstablishment</w:t>
            </w:r>
            <w:r>
              <w:rPr>
                <w:rFonts w:cs="Arial"/>
                <w:lang w:eastAsia="en-GB"/>
              </w:rPr>
              <w:t xml:space="preserve"> at Steps 13-18, called function  </w:t>
            </w:r>
            <w:r w:rsidRPr="00FF5B31">
              <w:rPr>
                <w:rFonts w:cs="Arial"/>
                <w:lang w:eastAsia="en-GB"/>
              </w:rPr>
              <w:t>f_NR5GC_RRC_Idle_Steps16_20</w:t>
            </w:r>
            <w:r>
              <w:rPr>
                <w:rFonts w:cs="Arial"/>
                <w:lang w:eastAsia="en-GB"/>
              </w:rPr>
              <w:t>.</w:t>
            </w:r>
          </w:p>
          <w:p w14:paraId="3D3371B4" w14:textId="77777777" w:rsidR="00A856C8" w:rsidRDefault="00A856C8" w:rsidP="00A856C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99DE758" w14:textId="77777777" w:rsidR="00A856C8" w:rsidRDefault="00A856C8" w:rsidP="00A856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how it is done for Steps 66-71 as well.</w:t>
            </w:r>
          </w:p>
          <w:p w14:paraId="39C11CD2" w14:textId="77777777" w:rsidR="00A856C8" w:rsidRDefault="00A856C8" w:rsidP="00A856C8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07B75E3" w14:textId="77777777" w:rsidR="00090346" w:rsidRPr="00090346" w:rsidRDefault="00A856C8" w:rsidP="00A85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5C576A" w14:paraId="0869040E" w14:textId="77777777" w:rsidTr="00E14D7D">
        <w:tc>
          <w:tcPr>
            <w:tcW w:w="1985" w:type="dxa"/>
          </w:tcPr>
          <w:p w14:paraId="004671D1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98903F1" w14:textId="77777777" w:rsidR="005C576A" w:rsidRPr="00811A71" w:rsidRDefault="00A856C8" w:rsidP="005C576A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Initial_Registration_NR5GC.ttcn</w:t>
            </w:r>
          </w:p>
        </w:tc>
      </w:tr>
      <w:tr w:rsidR="005C576A" w:rsidRPr="00E751F5" w14:paraId="0D90D295" w14:textId="77777777" w:rsidTr="00E14D7D">
        <w:tc>
          <w:tcPr>
            <w:tcW w:w="1985" w:type="dxa"/>
          </w:tcPr>
          <w:p w14:paraId="3FCD443C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0BF7FA6" w14:textId="7B6C13EF" w:rsidR="005C576A" w:rsidRPr="00E751F5" w:rsidRDefault="005C040A" w:rsidP="005C57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Accepted.</w:t>
            </w:r>
          </w:p>
        </w:tc>
      </w:tr>
    </w:tbl>
    <w:p w14:paraId="07EB585A" w14:textId="77777777" w:rsidR="00300C5B" w:rsidRDefault="00300C5B" w:rsidP="00300C5B">
      <w:pPr>
        <w:rPr>
          <w:noProof/>
        </w:rPr>
      </w:pPr>
    </w:p>
    <w:p w14:paraId="6AA92D57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14:paraId="5DC43A83" w14:textId="77777777" w:rsidTr="000441DD">
        <w:tc>
          <w:tcPr>
            <w:tcW w:w="9855" w:type="dxa"/>
          </w:tcPr>
          <w:p w14:paraId="773D48BB" w14:textId="77777777" w:rsidR="00300C5B" w:rsidRDefault="00A856C8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&lt;&lt;SKIPPED CODE&gt;&gt;</w:t>
            </w:r>
          </w:p>
          <w:p w14:paraId="051C1DE1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//@siclog "Step 13-18"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@</w:t>
            </w:r>
          </w:p>
          <w:p w14:paraId="22B3029A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car_NR_SRB_NasPdu_IND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, tsc_NR_RbId_SRB1,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cr_NG_NAS_Ind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))) -&gt; value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;</w:t>
            </w:r>
          </w:p>
          <w:p w14:paraId="48779AD2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if (not match 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v_ReceivedAsp.Signalling.Nas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Pdu.Msg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cr_NG_REGISTRATION_COMPLETE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)) {</w:t>
            </w:r>
          </w:p>
          <w:p w14:paraId="2F7B5211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(__FILE__, __LINE__, "Registration Complete Message Failed");</w:t>
            </w:r>
          </w:p>
          <w:p w14:paraId="29081F9B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37B15773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9749DF6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f_NR5GC_PDUSessionEstablishment 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, -,</w:t>
            </w:r>
          </w:p>
          <w:p w14:paraId="79DCAF45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                                 tsc_NR_RbId_SRB1,   //@sic R5s200758 sic@</w:t>
            </w:r>
          </w:p>
          <w:p w14:paraId="223CE028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                                 -, -, -, -, -, -, -,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cs_S_NSSAI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('22'O, '01'O, '02'O, omit));    </w:t>
            </w:r>
          </w:p>
          <w:p w14:paraId="14701C33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f_NR_PreliminaryPass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(__FILE__, __LINE__, "Step 15");</w:t>
            </w:r>
          </w:p>
          <w:p w14:paraId="2BF696D0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E046B93" w14:textId="77777777" w:rsid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);</w:t>
            </w:r>
          </w:p>
          <w:p w14:paraId="7A9FC136" w14:textId="77777777" w:rsidR="00A856C8" w:rsidRPr="00BE31F0" w:rsidRDefault="00A856C8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&lt;&lt;SKIPPED CODE&gt;&gt;</w:t>
            </w:r>
          </w:p>
        </w:tc>
      </w:tr>
      <w:tr w:rsidR="00300C5B" w:rsidRPr="002E5199" w14:paraId="0F795F52" w14:textId="77777777" w:rsidTr="000441DD">
        <w:tc>
          <w:tcPr>
            <w:tcW w:w="9855" w:type="dxa"/>
          </w:tcPr>
          <w:p w14:paraId="4C05A435" w14:textId="77777777"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E4A8D01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4D102C64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0083C7AE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14:paraId="57335709" w14:textId="77777777" w:rsidTr="009929FF">
        <w:tc>
          <w:tcPr>
            <w:tcW w:w="9629" w:type="dxa"/>
          </w:tcPr>
          <w:p w14:paraId="5A901F66" w14:textId="77777777" w:rsid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&lt;&lt;SKIPPED CODE&gt;&gt;</w:t>
            </w:r>
          </w:p>
          <w:p w14:paraId="661166F1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//@siclog "Step 13-18"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@</w:t>
            </w:r>
          </w:p>
          <w:p w14:paraId="44A71D84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car_NR_SRB_NasPdu_IND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, tsc_NR_RbId_SRB1,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cr_NG_NAS_Ind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))) -&gt; value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;</w:t>
            </w:r>
          </w:p>
          <w:p w14:paraId="5A24355B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if (not match 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v_ReceivedAsp.Signalling.Nas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Pdu.Msg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cr_NG_REGISTRATION_COMPLETE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)) {</w:t>
            </w:r>
          </w:p>
          <w:p w14:paraId="3A1FCD2F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(__FILE__, __LINE__, "Registration Complete Message Failed");</w:t>
            </w:r>
          </w:p>
          <w:p w14:paraId="710F57D7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74A9D627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2898A88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</w:t>
            </w:r>
            <w:r w:rsidRPr="00A856C8">
              <w:rPr>
                <w:rFonts w:ascii="Arial" w:hAnsi="Arial" w:cs="Arial"/>
                <w:highlight w:val="yellow"/>
                <w:lang w:eastAsia="en-GB"/>
              </w:rPr>
              <w:t>/*</w:t>
            </w:r>
            <w:r w:rsidRPr="00A856C8">
              <w:rPr>
                <w:rFonts w:ascii="Arial" w:hAnsi="Arial" w:cs="Arial"/>
                <w:highlight w:val="green"/>
                <w:lang w:eastAsia="en-GB"/>
              </w:rPr>
              <w:t xml:space="preserve">COMMENTED OUT </w:t>
            </w:r>
            <w:r w:rsidRPr="00A856C8">
              <w:rPr>
                <w:rFonts w:ascii="Arial" w:hAnsi="Arial" w:cs="Arial"/>
                <w:highlight w:val="yellow"/>
                <w:lang w:eastAsia="en-GB"/>
              </w:rPr>
              <w:t>f_NR5GC_PDUSessionEstablishment (</w:t>
            </w:r>
            <w:proofErr w:type="spellStart"/>
            <w:r w:rsidRPr="00A856C8">
              <w:rPr>
                <w:rFonts w:ascii="Arial" w:hAnsi="Arial" w:cs="Arial"/>
                <w:highlight w:val="yellow"/>
                <w:lang w:eastAsia="en-GB"/>
              </w:rPr>
              <w:t>v_NGC_NASCellA</w:t>
            </w:r>
            <w:proofErr w:type="spellEnd"/>
            <w:r w:rsidRPr="00A856C8">
              <w:rPr>
                <w:rFonts w:ascii="Arial" w:hAnsi="Arial" w:cs="Arial"/>
                <w:highlight w:val="yellow"/>
                <w:lang w:eastAsia="en-GB"/>
              </w:rPr>
              <w:t>, -,</w:t>
            </w:r>
          </w:p>
          <w:p w14:paraId="619460B1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856C8">
              <w:rPr>
                <w:rFonts w:ascii="Arial" w:hAnsi="Arial" w:cs="Arial"/>
                <w:highlight w:val="yellow"/>
                <w:lang w:eastAsia="en-GB"/>
              </w:rPr>
              <w:t xml:space="preserve">                                     tsc_NR_RbId_SRB1,   //@sic R5s200758 sic@</w:t>
            </w:r>
          </w:p>
          <w:p w14:paraId="144E459D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A856C8">
              <w:rPr>
                <w:rFonts w:ascii="Arial" w:hAnsi="Arial" w:cs="Arial"/>
                <w:highlight w:val="yellow"/>
                <w:lang w:eastAsia="en-GB"/>
              </w:rPr>
              <w:t xml:space="preserve">                                     -, -, -, -, -, -, -, </w:t>
            </w:r>
            <w:proofErr w:type="spellStart"/>
            <w:r w:rsidRPr="00A856C8">
              <w:rPr>
                <w:rFonts w:ascii="Arial" w:hAnsi="Arial" w:cs="Arial"/>
                <w:highlight w:val="yellow"/>
                <w:lang w:eastAsia="en-GB"/>
              </w:rPr>
              <w:t>cs_S_NSSAI</w:t>
            </w:r>
            <w:proofErr w:type="spellEnd"/>
            <w:r w:rsidRPr="00A856C8">
              <w:rPr>
                <w:rFonts w:ascii="Arial" w:hAnsi="Arial" w:cs="Arial"/>
                <w:highlight w:val="yellow"/>
                <w:lang w:eastAsia="en-GB"/>
              </w:rPr>
              <w:t>('22'O, '01'O, '02'O, omit));*/</w:t>
            </w:r>
          </w:p>
          <w:p w14:paraId="19D14D50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highlight w:val="yellow"/>
                <w:lang w:eastAsia="en-GB"/>
              </w:rPr>
              <w:t xml:space="preserve">    f_NR5GC_RRC_Idle_Steps16_20 (</w:t>
            </w:r>
            <w:proofErr w:type="spellStart"/>
            <w:r w:rsidRPr="00A856C8">
              <w:rPr>
                <w:rFonts w:ascii="Arial" w:hAnsi="Arial" w:cs="Arial"/>
                <w:highlight w:val="yellow"/>
                <w:lang w:eastAsia="en-GB"/>
              </w:rPr>
              <w:t>v_NGC_NASCellA</w:t>
            </w:r>
            <w:proofErr w:type="spellEnd"/>
            <w:r w:rsidRPr="00A856C8">
              <w:rPr>
                <w:rFonts w:ascii="Arial" w:hAnsi="Arial" w:cs="Arial"/>
                <w:highlight w:val="yellow"/>
                <w:lang w:eastAsia="en-GB"/>
              </w:rPr>
              <w:t xml:space="preserve">, -, -, -, -, -, -, -, -, -, -, -, -, </w:t>
            </w:r>
            <w:proofErr w:type="spellStart"/>
            <w:r w:rsidRPr="00A856C8">
              <w:rPr>
                <w:rFonts w:ascii="Arial" w:hAnsi="Arial" w:cs="Arial"/>
                <w:highlight w:val="yellow"/>
                <w:lang w:eastAsia="en-GB"/>
              </w:rPr>
              <w:t>cs_S_NSSAI</w:t>
            </w:r>
            <w:proofErr w:type="spellEnd"/>
            <w:r w:rsidRPr="00A856C8">
              <w:rPr>
                <w:rFonts w:ascii="Arial" w:hAnsi="Arial" w:cs="Arial"/>
                <w:highlight w:val="yellow"/>
                <w:lang w:eastAsia="en-GB"/>
              </w:rPr>
              <w:t>('22'O, '01'O, '02'O, omit));//WA#9_1_5_1_3</w:t>
            </w:r>
          </w:p>
          <w:p w14:paraId="0D8FAF29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f_NR_PreliminaryPass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(__FILE__, __LINE__, "Step 15");</w:t>
            </w:r>
          </w:p>
          <w:p w14:paraId="5C3F7B1B" w14:textId="77777777" w:rsidR="00A856C8" w:rsidRP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A629207" w14:textId="77777777" w:rsidR="00A856C8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856C8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856C8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856C8">
              <w:rPr>
                <w:rFonts w:ascii="Arial" w:hAnsi="Arial" w:cs="Arial"/>
                <w:lang w:eastAsia="en-GB"/>
              </w:rPr>
              <w:t>);</w:t>
            </w:r>
          </w:p>
          <w:p w14:paraId="0288DA82" w14:textId="77777777" w:rsidR="00300C5B" w:rsidRPr="00BE31F0" w:rsidRDefault="00A856C8" w:rsidP="00A856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&lt;&lt;SKIPPED CODE&gt;&gt;</w:t>
            </w:r>
          </w:p>
        </w:tc>
      </w:tr>
    </w:tbl>
    <w:p w14:paraId="679EDBBF" w14:textId="77777777" w:rsidR="009929FF" w:rsidRDefault="009929FF">
      <w:pPr>
        <w:spacing w:after="0"/>
        <w:rPr>
          <w:rFonts w:ascii="Arial" w:hAnsi="Arial"/>
          <w:b/>
          <w:sz w:val="28"/>
          <w:szCs w:val="28"/>
        </w:rPr>
      </w:pPr>
    </w:p>
    <w:sectPr w:rsidR="009929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11C0A" w14:textId="77777777" w:rsidR="00147903" w:rsidRDefault="00147903">
      <w:r>
        <w:separator/>
      </w:r>
    </w:p>
  </w:endnote>
  <w:endnote w:type="continuationSeparator" w:id="0">
    <w:p w14:paraId="3047E153" w14:textId="77777777" w:rsidR="00147903" w:rsidRDefault="00147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83E83" w14:textId="77777777" w:rsidR="00147903" w:rsidRDefault="00147903">
      <w:r>
        <w:separator/>
      </w:r>
    </w:p>
  </w:footnote>
  <w:footnote w:type="continuationSeparator" w:id="0">
    <w:p w14:paraId="3128B91E" w14:textId="77777777" w:rsidR="00147903" w:rsidRDefault="00147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88ACE" w14:textId="77777777"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CDDF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30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6ED1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0346"/>
    <w:rsid w:val="000914DA"/>
    <w:rsid w:val="00096348"/>
    <w:rsid w:val="000A1C38"/>
    <w:rsid w:val="000A3AC1"/>
    <w:rsid w:val="000A6394"/>
    <w:rsid w:val="000A73D5"/>
    <w:rsid w:val="000B7FED"/>
    <w:rsid w:val="000C038A"/>
    <w:rsid w:val="000C6598"/>
    <w:rsid w:val="000E3DF3"/>
    <w:rsid w:val="000E40ED"/>
    <w:rsid w:val="00106C43"/>
    <w:rsid w:val="00133426"/>
    <w:rsid w:val="00145D43"/>
    <w:rsid w:val="00147903"/>
    <w:rsid w:val="00153FCB"/>
    <w:rsid w:val="00154DA1"/>
    <w:rsid w:val="00154EF6"/>
    <w:rsid w:val="00157804"/>
    <w:rsid w:val="00161CB4"/>
    <w:rsid w:val="00180FC9"/>
    <w:rsid w:val="00191CFC"/>
    <w:rsid w:val="00192C46"/>
    <w:rsid w:val="001A08B3"/>
    <w:rsid w:val="001A7B60"/>
    <w:rsid w:val="001B52F0"/>
    <w:rsid w:val="001B7A65"/>
    <w:rsid w:val="001C32FE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93DDD"/>
    <w:rsid w:val="002B5741"/>
    <w:rsid w:val="002C23C2"/>
    <w:rsid w:val="002C78C6"/>
    <w:rsid w:val="002D7390"/>
    <w:rsid w:val="002E5199"/>
    <w:rsid w:val="00300C5B"/>
    <w:rsid w:val="00304F33"/>
    <w:rsid w:val="00305409"/>
    <w:rsid w:val="0032327D"/>
    <w:rsid w:val="00336280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1F12"/>
    <w:rsid w:val="00497882"/>
    <w:rsid w:val="004B39C4"/>
    <w:rsid w:val="004B75B7"/>
    <w:rsid w:val="004D3FFF"/>
    <w:rsid w:val="004D63AB"/>
    <w:rsid w:val="004E2639"/>
    <w:rsid w:val="004E709B"/>
    <w:rsid w:val="00501FBE"/>
    <w:rsid w:val="0051580D"/>
    <w:rsid w:val="0052248D"/>
    <w:rsid w:val="00547111"/>
    <w:rsid w:val="00592D74"/>
    <w:rsid w:val="005972BF"/>
    <w:rsid w:val="005C040A"/>
    <w:rsid w:val="005C0865"/>
    <w:rsid w:val="005C576A"/>
    <w:rsid w:val="005E2C44"/>
    <w:rsid w:val="00611357"/>
    <w:rsid w:val="00612E31"/>
    <w:rsid w:val="00617D68"/>
    <w:rsid w:val="00621188"/>
    <w:rsid w:val="006257ED"/>
    <w:rsid w:val="00681541"/>
    <w:rsid w:val="00685351"/>
    <w:rsid w:val="00695808"/>
    <w:rsid w:val="006B46FB"/>
    <w:rsid w:val="006D536B"/>
    <w:rsid w:val="006E21FB"/>
    <w:rsid w:val="006E299E"/>
    <w:rsid w:val="00702995"/>
    <w:rsid w:val="0071206F"/>
    <w:rsid w:val="00726781"/>
    <w:rsid w:val="007341EF"/>
    <w:rsid w:val="00757BDD"/>
    <w:rsid w:val="007630FD"/>
    <w:rsid w:val="00772610"/>
    <w:rsid w:val="0078796A"/>
    <w:rsid w:val="007918B7"/>
    <w:rsid w:val="00792342"/>
    <w:rsid w:val="00794477"/>
    <w:rsid w:val="00796DC2"/>
    <w:rsid w:val="007977A8"/>
    <w:rsid w:val="007B4BE6"/>
    <w:rsid w:val="007B512A"/>
    <w:rsid w:val="007C2097"/>
    <w:rsid w:val="007D6A07"/>
    <w:rsid w:val="007D6B14"/>
    <w:rsid w:val="007F2E97"/>
    <w:rsid w:val="007F7259"/>
    <w:rsid w:val="008040A8"/>
    <w:rsid w:val="00811A71"/>
    <w:rsid w:val="0082179B"/>
    <w:rsid w:val="008279FA"/>
    <w:rsid w:val="00855B12"/>
    <w:rsid w:val="008626E7"/>
    <w:rsid w:val="00870EE7"/>
    <w:rsid w:val="00876065"/>
    <w:rsid w:val="008863B9"/>
    <w:rsid w:val="008A45A6"/>
    <w:rsid w:val="008F686C"/>
    <w:rsid w:val="00905C25"/>
    <w:rsid w:val="009148DE"/>
    <w:rsid w:val="009345E9"/>
    <w:rsid w:val="00941E30"/>
    <w:rsid w:val="009452AD"/>
    <w:rsid w:val="00954573"/>
    <w:rsid w:val="00965180"/>
    <w:rsid w:val="00966A61"/>
    <w:rsid w:val="00967237"/>
    <w:rsid w:val="00974AB2"/>
    <w:rsid w:val="009777D9"/>
    <w:rsid w:val="00991B88"/>
    <w:rsid w:val="009929FF"/>
    <w:rsid w:val="00993006"/>
    <w:rsid w:val="009945D9"/>
    <w:rsid w:val="009A290B"/>
    <w:rsid w:val="009A5753"/>
    <w:rsid w:val="009A579D"/>
    <w:rsid w:val="009C7DE4"/>
    <w:rsid w:val="009E3297"/>
    <w:rsid w:val="009F734F"/>
    <w:rsid w:val="00A11FAC"/>
    <w:rsid w:val="00A24009"/>
    <w:rsid w:val="00A246B6"/>
    <w:rsid w:val="00A30394"/>
    <w:rsid w:val="00A32297"/>
    <w:rsid w:val="00A47E70"/>
    <w:rsid w:val="00A50CF0"/>
    <w:rsid w:val="00A52F6F"/>
    <w:rsid w:val="00A55708"/>
    <w:rsid w:val="00A7671C"/>
    <w:rsid w:val="00A82885"/>
    <w:rsid w:val="00A856C8"/>
    <w:rsid w:val="00A901B5"/>
    <w:rsid w:val="00A96391"/>
    <w:rsid w:val="00AA2CBC"/>
    <w:rsid w:val="00AA7F1E"/>
    <w:rsid w:val="00AC5820"/>
    <w:rsid w:val="00AC77AD"/>
    <w:rsid w:val="00AD1CD8"/>
    <w:rsid w:val="00AF2172"/>
    <w:rsid w:val="00B14528"/>
    <w:rsid w:val="00B258BB"/>
    <w:rsid w:val="00B43DB1"/>
    <w:rsid w:val="00B446F2"/>
    <w:rsid w:val="00B5607C"/>
    <w:rsid w:val="00B56F3F"/>
    <w:rsid w:val="00B57089"/>
    <w:rsid w:val="00B67B97"/>
    <w:rsid w:val="00B74822"/>
    <w:rsid w:val="00B75E77"/>
    <w:rsid w:val="00B968C8"/>
    <w:rsid w:val="00BA3EC5"/>
    <w:rsid w:val="00BA51D9"/>
    <w:rsid w:val="00BA6344"/>
    <w:rsid w:val="00BB5DFC"/>
    <w:rsid w:val="00BD279D"/>
    <w:rsid w:val="00BD2A02"/>
    <w:rsid w:val="00BD6BB8"/>
    <w:rsid w:val="00BD6F88"/>
    <w:rsid w:val="00BD7B89"/>
    <w:rsid w:val="00BE31F0"/>
    <w:rsid w:val="00BE33FF"/>
    <w:rsid w:val="00BF395A"/>
    <w:rsid w:val="00C259BF"/>
    <w:rsid w:val="00C452B3"/>
    <w:rsid w:val="00C45ECF"/>
    <w:rsid w:val="00C51E37"/>
    <w:rsid w:val="00C61E0C"/>
    <w:rsid w:val="00C62870"/>
    <w:rsid w:val="00C6540F"/>
    <w:rsid w:val="00C66BA2"/>
    <w:rsid w:val="00C76694"/>
    <w:rsid w:val="00C95985"/>
    <w:rsid w:val="00C979AE"/>
    <w:rsid w:val="00CC1E6B"/>
    <w:rsid w:val="00CC5026"/>
    <w:rsid w:val="00CC68D0"/>
    <w:rsid w:val="00CE097C"/>
    <w:rsid w:val="00CE3B53"/>
    <w:rsid w:val="00D03601"/>
    <w:rsid w:val="00D03F9A"/>
    <w:rsid w:val="00D06D51"/>
    <w:rsid w:val="00D217B6"/>
    <w:rsid w:val="00D24991"/>
    <w:rsid w:val="00D25980"/>
    <w:rsid w:val="00D25E50"/>
    <w:rsid w:val="00D27DD1"/>
    <w:rsid w:val="00D30E2E"/>
    <w:rsid w:val="00D32713"/>
    <w:rsid w:val="00D50255"/>
    <w:rsid w:val="00D537E3"/>
    <w:rsid w:val="00D60F16"/>
    <w:rsid w:val="00D66520"/>
    <w:rsid w:val="00D7434F"/>
    <w:rsid w:val="00D94D1D"/>
    <w:rsid w:val="00DC4BFF"/>
    <w:rsid w:val="00DD11FD"/>
    <w:rsid w:val="00DE34CF"/>
    <w:rsid w:val="00E13F3D"/>
    <w:rsid w:val="00E14D7D"/>
    <w:rsid w:val="00E34898"/>
    <w:rsid w:val="00E37029"/>
    <w:rsid w:val="00E573EE"/>
    <w:rsid w:val="00E60DB0"/>
    <w:rsid w:val="00E615BE"/>
    <w:rsid w:val="00E770E3"/>
    <w:rsid w:val="00E810ED"/>
    <w:rsid w:val="00E87E94"/>
    <w:rsid w:val="00E87FB9"/>
    <w:rsid w:val="00E910F5"/>
    <w:rsid w:val="00EB09B7"/>
    <w:rsid w:val="00EC4D8B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49E6"/>
    <w:rsid w:val="00FB6386"/>
    <w:rsid w:val="00FC4A05"/>
    <w:rsid w:val="00FD6988"/>
    <w:rsid w:val="00FD7AD3"/>
    <w:rsid w:val="00FE70DA"/>
    <w:rsid w:val="00FF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ABBD67"/>
  <w15:docId w15:val="{FA1FAC83-0FBB-4209-9C4F-7A72FFC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56C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af3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20">
    <w:name w:val="标题 2 字符"/>
    <w:aliases w:val="Head2A 字符,2 字符,H2 字符,h2 字符"/>
    <w:link w:val="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CB8E2-F12B-4344-BB80-AEDB5008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蒋鑫</cp:lastModifiedBy>
  <cp:revision>9</cp:revision>
  <cp:lastPrinted>1900-01-01T00:00:00Z</cp:lastPrinted>
  <dcterms:created xsi:type="dcterms:W3CDTF">2021-05-07T08:58:00Z</dcterms:created>
  <dcterms:modified xsi:type="dcterms:W3CDTF">2021-05-17T02:52:00Z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