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36C20" w14:textId="77777777" w:rsidR="00413B6C" w:rsidRDefault="00413B6C" w:rsidP="00413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R5s210511</w:t>
        </w:r>
      </w:fldSimple>
    </w:p>
    <w:p w14:paraId="2B07B230" w14:textId="77777777" w:rsidR="00413B6C" w:rsidRDefault="00413B6C" w:rsidP="00413B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B6C" w14:paraId="2BB36D4D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B9581" w14:textId="77777777" w:rsidR="00413B6C" w:rsidRDefault="00413B6C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3B6C" w14:paraId="29676804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4EAFB" w14:textId="77777777" w:rsidR="00413B6C" w:rsidRDefault="00413B6C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3B6C" w14:paraId="5D761B67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E2A34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35C372CE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17062AD8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64D93" w14:textId="77777777" w:rsidR="00413B6C" w:rsidRPr="00410371" w:rsidRDefault="00413B6C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0FAE795" w14:textId="77777777" w:rsidR="00413B6C" w:rsidRDefault="00413B6C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2F72D" w14:textId="77777777" w:rsidR="00413B6C" w:rsidRPr="00410371" w:rsidRDefault="00413B6C" w:rsidP="00220E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4607</w:t>
              </w:r>
            </w:fldSimple>
          </w:p>
        </w:tc>
        <w:tc>
          <w:tcPr>
            <w:tcW w:w="709" w:type="dxa"/>
          </w:tcPr>
          <w:p w14:paraId="25214E18" w14:textId="77777777" w:rsidR="00413B6C" w:rsidRDefault="00413B6C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DB2E8" w14:textId="77777777" w:rsidR="00413B6C" w:rsidRPr="00410371" w:rsidRDefault="00413B6C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852CFF" w14:textId="77777777" w:rsidR="00413B6C" w:rsidRDefault="00413B6C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1C0DC1" w14:textId="77777777" w:rsidR="00413B6C" w:rsidRPr="00410371" w:rsidRDefault="00413B6C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853CC" w14:textId="77777777"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14:paraId="062DE193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81D6F" w14:textId="77777777"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14:paraId="397622C9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38B5C" w14:textId="77777777" w:rsidR="00413B6C" w:rsidRPr="00F25D98" w:rsidRDefault="00413B6C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3B6C" w14:paraId="0DCACFB8" w14:textId="77777777" w:rsidTr="00220E43">
        <w:tc>
          <w:tcPr>
            <w:tcW w:w="9641" w:type="dxa"/>
            <w:gridSpan w:val="9"/>
          </w:tcPr>
          <w:p w14:paraId="0421551C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F7054" w14:textId="77777777" w:rsidR="00413B6C" w:rsidRDefault="00413B6C" w:rsidP="00413B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B6C" w14:paraId="348082F5" w14:textId="77777777" w:rsidTr="00220E43">
        <w:tc>
          <w:tcPr>
            <w:tcW w:w="2835" w:type="dxa"/>
          </w:tcPr>
          <w:p w14:paraId="71D51FFA" w14:textId="77777777" w:rsidR="00413B6C" w:rsidRDefault="00413B6C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8B561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311F2" w14:textId="77777777"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24443B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A8B09" w14:textId="77777777"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94BEFE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01799" w14:textId="77777777"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463633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A38C4" w14:textId="77777777" w:rsidR="00413B6C" w:rsidRDefault="00413B6C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2CBCFB" w14:textId="77777777" w:rsidR="00413B6C" w:rsidRDefault="00413B6C" w:rsidP="00413B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B6C" w14:paraId="7206C2B1" w14:textId="77777777" w:rsidTr="00220E43">
        <w:tc>
          <w:tcPr>
            <w:tcW w:w="9640" w:type="dxa"/>
            <w:gridSpan w:val="11"/>
          </w:tcPr>
          <w:p w14:paraId="6C5ACA10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7DB6E526" w14:textId="77777777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7FC50" w14:textId="77777777"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72DDB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cds_NB_BasicCellConfig_NPDCCH</w:t>
            </w:r>
            <w:proofErr w:type="spellEnd"/>
            <w:r>
              <w:fldChar w:fldCharType="end"/>
            </w:r>
          </w:p>
        </w:tc>
      </w:tr>
      <w:tr w:rsidR="00413B6C" w14:paraId="4EF63CFC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6C81E4A7" w14:textId="77777777"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DD2A1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44637D5F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578E68DC" w14:textId="77777777"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9AD8C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13B6C" w14:paraId="4B166550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7CD711D" w14:textId="77777777"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949F0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3B6C" w14:paraId="1D674B1B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53981D5" w14:textId="77777777"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6A510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74CE7A8A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1EB8FAB1" w14:textId="77777777"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60E66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133E71" w14:textId="77777777" w:rsidR="00413B6C" w:rsidRDefault="00413B6C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F314B" w14:textId="77777777"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2E596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2021-04-28</w:t>
              </w:r>
            </w:fldSimple>
          </w:p>
        </w:tc>
      </w:tr>
      <w:tr w:rsidR="00413B6C" w14:paraId="331495EA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03FF22D" w14:textId="77777777"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A6D82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87E0CD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80ABE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50CEA7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4269F7C1" w14:textId="77777777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80328" w14:textId="77777777"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DE482" w14:textId="77777777" w:rsidR="00413B6C" w:rsidRDefault="00413B6C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413EF" w14:textId="77777777"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DA752" w14:textId="77777777" w:rsidR="00413B6C" w:rsidRDefault="00413B6C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8B30D" w14:textId="77777777"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13B6C" w14:paraId="0582CD22" w14:textId="77777777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26E84" w14:textId="77777777"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6C220" w14:textId="77777777" w:rsidR="00413B6C" w:rsidRDefault="00413B6C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322F5A" w14:textId="77777777" w:rsidR="00413B6C" w:rsidRDefault="00413B6C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4F4E7D" w14:textId="77777777" w:rsidR="00413B6C" w:rsidRPr="007C2097" w:rsidRDefault="00413B6C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3B6C" w14:paraId="716FE256" w14:textId="77777777" w:rsidTr="00220E43">
        <w:tc>
          <w:tcPr>
            <w:tcW w:w="1843" w:type="dxa"/>
          </w:tcPr>
          <w:p w14:paraId="06043BEA" w14:textId="77777777"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B3A13" w14:textId="77777777"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320BC932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AEBC2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36EAF" w14:textId="77777777" w:rsidR="00413B6C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R5s210039</w:t>
            </w:r>
            <w:r>
              <w:rPr>
                <w:noProof/>
                <w:lang w:val="en-US"/>
              </w:rPr>
              <w:t xml:space="preserve"> changes were done to several NB-IoT templates with in order to do not left any OPTIONAL template field uninitialized.</w:t>
            </w:r>
          </w:p>
          <w:p w14:paraId="62F9F721" w14:textId="77777777" w:rsidR="00413B6C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A8A98BD" w14:textId="77777777" w:rsidR="00413B6C" w:rsidRPr="00617F63" w:rsidRDefault="00413B6C" w:rsidP="00413B6C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14:paraId="221245C8" w14:textId="77777777" w:rsidR="00413B6C" w:rsidRPr="00D5383E" w:rsidRDefault="00413B6C" w:rsidP="00413B6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413B6C" w14:paraId="0A2EEDEA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5E35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4BEF7" w14:textId="77777777"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49A16353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D7F0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DF94B" w14:textId="77777777" w:rsidR="00413B6C" w:rsidRPr="00300C5B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413B6C" w14:paraId="77BDB9B9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C4004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0C3A1" w14:textId="77777777"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61C4223D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ADDED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A058" w14:textId="77777777"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413B6C" w14:paraId="5C2D202A" w14:textId="77777777" w:rsidTr="00220E43">
        <w:tc>
          <w:tcPr>
            <w:tcW w:w="2694" w:type="dxa"/>
            <w:gridSpan w:val="2"/>
          </w:tcPr>
          <w:p w14:paraId="3C6268EF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06C72" w14:textId="77777777"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374E7DDC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7C16D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44817" w14:textId="77777777"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22.3.1.5</w:t>
            </w:r>
          </w:p>
        </w:tc>
      </w:tr>
      <w:tr w:rsidR="00413B6C" w14:paraId="7C26FABB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4327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00E06" w14:textId="77777777"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14:paraId="6E2634F8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DD031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8D62B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1EE3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B6E08C" w14:textId="77777777" w:rsidR="00413B6C" w:rsidRDefault="00413B6C" w:rsidP="00413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D16541" w14:textId="77777777"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14:paraId="28E0E228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AFD70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98887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90E4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E393E" w14:textId="77777777" w:rsidR="00413B6C" w:rsidRDefault="00413B6C" w:rsidP="00413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E521" w14:textId="77777777"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14:paraId="1880C1F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0D0BA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4523F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438F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0846A" w14:textId="77777777"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4AA93" w14:textId="77777777"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14:paraId="33E31B4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DE40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3F599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1B8D5" w14:textId="77777777"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CC3CE" w14:textId="77777777"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9C90" w14:textId="77777777"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14:paraId="59A8E96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A39E7" w14:textId="77777777"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C14DA" w14:textId="77777777" w:rsidR="00413B6C" w:rsidRDefault="00413B6C" w:rsidP="00413B6C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14:paraId="1100F244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EF826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29A94" w14:textId="77777777" w:rsidR="00413B6C" w:rsidRDefault="00413B6C" w:rsidP="0041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R5s210039</w:t>
            </w:r>
          </w:p>
        </w:tc>
      </w:tr>
      <w:tr w:rsidR="00413B6C" w:rsidRPr="008863B9" w14:paraId="29BD7FD5" w14:textId="77777777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ACDA7" w14:textId="77777777" w:rsidR="00413B6C" w:rsidRPr="008863B9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906D49" w14:textId="77777777" w:rsidR="00413B6C" w:rsidRPr="008863B9" w:rsidRDefault="00413B6C" w:rsidP="00413B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B6C" w14:paraId="24E18357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DE106" w14:textId="77777777"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E8A6F" w14:textId="77777777" w:rsidR="00413B6C" w:rsidRDefault="00413B6C" w:rsidP="00413B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8713A" w14:textId="77777777" w:rsidR="00413B6C" w:rsidRDefault="00413B6C" w:rsidP="00413B6C">
      <w:pPr>
        <w:pStyle w:val="CRCoverPage"/>
        <w:spacing w:after="0"/>
        <w:rPr>
          <w:noProof/>
          <w:sz w:val="8"/>
          <w:szCs w:val="8"/>
        </w:rPr>
      </w:pPr>
    </w:p>
    <w:p w14:paraId="799CA8FD" w14:textId="77777777" w:rsidR="00413B6C" w:rsidRDefault="00413B6C" w:rsidP="00413B6C">
      <w:pPr>
        <w:rPr>
          <w:noProof/>
        </w:rPr>
        <w:sectPr w:rsidR="00413B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BF9E9" w14:textId="77777777" w:rsidR="00413B6C" w:rsidRDefault="00413B6C" w:rsidP="00413B6C">
      <w:pPr>
        <w:rPr>
          <w:noProof/>
        </w:rPr>
      </w:pPr>
    </w:p>
    <w:p w14:paraId="087F06D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35F326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9D26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48928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4271F3" w14:textId="77777777" w:rsidR="00C576E5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76E5" w:rsidRPr="009D6698">
        <w:rPr>
          <w:rFonts w:ascii="Arial" w:hAnsi="Arial" w:cs="Arial"/>
          <w:iCs/>
        </w:rPr>
        <w:t>Table of Contents</w:t>
      </w:r>
      <w:r w:rsidR="00C576E5">
        <w:tab/>
      </w:r>
      <w:r w:rsidR="00C576E5">
        <w:fldChar w:fldCharType="begin"/>
      </w:r>
      <w:r w:rsidR="00C576E5">
        <w:instrText xml:space="preserve"> PAGEREF _Toc70489287 \h </w:instrText>
      </w:r>
      <w:r w:rsidR="00C576E5">
        <w:fldChar w:fldCharType="separate"/>
      </w:r>
      <w:r w:rsidR="00C576E5">
        <w:t>2</w:t>
      </w:r>
      <w:r w:rsidR="00C576E5">
        <w:fldChar w:fldCharType="end"/>
      </w:r>
    </w:p>
    <w:p w14:paraId="4D1A6B7E" w14:textId="77777777" w:rsidR="00C576E5" w:rsidRDefault="00C576E5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9D669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9D66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_Toc70489288 \h </w:instrText>
      </w:r>
      <w:r>
        <w:fldChar w:fldCharType="separate"/>
      </w:r>
      <w:r>
        <w:t>3</w:t>
      </w:r>
      <w:r>
        <w:fldChar w:fldCharType="end"/>
      </w:r>
    </w:p>
    <w:p w14:paraId="099A900D" w14:textId="77777777" w:rsidR="00C576E5" w:rsidRPr="00C576E5" w:rsidRDefault="00C5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D6698">
        <w:rPr>
          <w:b/>
          <w:lang w:val="pt-BR"/>
        </w:rPr>
        <w:t>1.1</w:t>
      </w:r>
      <w:r w:rsidRPr="00C576E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D6698">
        <w:rPr>
          <w:b/>
        </w:rPr>
        <w:t>Correction to template cds_NB_BasicCellConfig_NPDCCH</w:t>
      </w:r>
      <w:r>
        <w:tab/>
      </w:r>
      <w:r>
        <w:fldChar w:fldCharType="begin"/>
      </w:r>
      <w:r>
        <w:instrText xml:space="preserve"> PAGEREF _Toc70489289 \h </w:instrText>
      </w:r>
      <w:r>
        <w:fldChar w:fldCharType="separate"/>
      </w:r>
      <w:r>
        <w:t>3</w:t>
      </w:r>
      <w:r>
        <w:fldChar w:fldCharType="end"/>
      </w:r>
    </w:p>
    <w:p w14:paraId="0994FCF2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3B88890" w14:textId="77777777" w:rsidR="00446488" w:rsidRDefault="00446488" w:rsidP="00446488"/>
    <w:p w14:paraId="495BBC14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489288"/>
      <w:r w:rsidRPr="00854C55">
        <w:rPr>
          <w:b/>
        </w:rPr>
        <w:t>Corrections required</w:t>
      </w:r>
      <w:bookmarkEnd w:id="2"/>
      <w:bookmarkEnd w:id="3"/>
      <w:bookmarkEnd w:id="4"/>
    </w:p>
    <w:p w14:paraId="5F4B14D8" w14:textId="77777777" w:rsidR="00446488" w:rsidRDefault="00034678" w:rsidP="003E486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489289"/>
      <w:r w:rsidRPr="00034678">
        <w:rPr>
          <w:b/>
        </w:rPr>
        <w:t xml:space="preserve">Correction to </w:t>
      </w:r>
      <w:r w:rsidR="003A7EDF">
        <w:rPr>
          <w:b/>
        </w:rPr>
        <w:t>template</w:t>
      </w:r>
      <w:r w:rsidR="003A6E9C">
        <w:rPr>
          <w:b/>
        </w:rPr>
        <w:t xml:space="preserve"> </w:t>
      </w:r>
      <w:proofErr w:type="spellStart"/>
      <w:r w:rsidR="003A7EDF" w:rsidRPr="003A7EDF">
        <w:rPr>
          <w:b/>
        </w:rPr>
        <w:t>cds_NB_BasicCellConfig_NPDCCH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5331120" w14:textId="77777777" w:rsidTr="00E14D7D">
        <w:trPr>
          <w:trHeight w:val="447"/>
        </w:trPr>
        <w:tc>
          <w:tcPr>
            <w:tcW w:w="1985" w:type="dxa"/>
          </w:tcPr>
          <w:p w14:paraId="5E6B8A8B" w14:textId="77777777" w:rsidR="005C576A" w:rsidRPr="00E751F5" w:rsidRDefault="003A7EDF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AEDBCC" w14:textId="77777777" w:rsidR="005C576A" w:rsidRDefault="003A7ED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A7EDF">
              <w:rPr>
                <w:noProof/>
              </w:rPr>
              <w:t>cds_NB_BasicCellConfig_NPDCCH</w:t>
            </w:r>
          </w:p>
        </w:tc>
      </w:tr>
      <w:tr w:rsidR="00B34185" w14:paraId="47C18A29" w14:textId="77777777" w:rsidTr="00E14D7D">
        <w:trPr>
          <w:trHeight w:val="452"/>
        </w:trPr>
        <w:tc>
          <w:tcPr>
            <w:tcW w:w="1985" w:type="dxa"/>
          </w:tcPr>
          <w:p w14:paraId="4324E7AB" w14:textId="77777777"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D86C73" w14:textId="77777777" w:rsidR="00B34185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R5s210039</w:t>
            </w:r>
            <w:r>
              <w:rPr>
                <w:noProof/>
                <w:lang w:val="en-US"/>
              </w:rPr>
              <w:t xml:space="preserve"> changes were done to several NB-IoT templates with in order to do not left any OPTIONAL template field uninitialized.</w:t>
            </w:r>
          </w:p>
          <w:p w14:paraId="7EC5761A" w14:textId="77777777" w:rsidR="00B34185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850CD3C" w14:textId="77777777" w:rsidR="00B34185" w:rsidRPr="00617F63" w:rsidRDefault="00B34185" w:rsidP="00B34185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14:paraId="4EDE787F" w14:textId="77777777" w:rsidR="00B34185" w:rsidRPr="00D5383E" w:rsidRDefault="00B34185" w:rsidP="00B34185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B34185" w14:paraId="6DB19947" w14:textId="77777777" w:rsidTr="00E14D7D">
        <w:tc>
          <w:tcPr>
            <w:tcW w:w="1985" w:type="dxa"/>
          </w:tcPr>
          <w:p w14:paraId="66DE218E" w14:textId="77777777"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BA3C8B" w14:textId="77777777" w:rsidR="00B34185" w:rsidRDefault="00B34185" w:rsidP="00B34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B34185" w14:paraId="513A12E4" w14:textId="77777777" w:rsidTr="00E14D7D">
        <w:tc>
          <w:tcPr>
            <w:tcW w:w="1985" w:type="dxa"/>
          </w:tcPr>
          <w:p w14:paraId="51523180" w14:textId="77777777"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41ED51" w14:textId="77777777" w:rsidR="00B34185" w:rsidRPr="00300C5B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NBIOT_MAC_Testcases.ttcn</w:t>
            </w:r>
          </w:p>
        </w:tc>
      </w:tr>
      <w:tr w:rsidR="00B34185" w:rsidRPr="00E751F5" w14:paraId="4356B1CE" w14:textId="77777777" w:rsidTr="00E14D7D">
        <w:tc>
          <w:tcPr>
            <w:tcW w:w="1985" w:type="dxa"/>
          </w:tcPr>
          <w:p w14:paraId="3BF3A632" w14:textId="77777777"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3B9F30" w14:textId="2CBD3F30" w:rsidR="00B34185" w:rsidRPr="00E751F5" w:rsidRDefault="001703D3" w:rsidP="00B3418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FEFFC9B" w14:textId="77777777" w:rsidR="001E41F3" w:rsidRDefault="001E41F3">
      <w:pPr>
        <w:rPr>
          <w:noProof/>
          <w:lang w:val="en-US"/>
        </w:rPr>
      </w:pPr>
    </w:p>
    <w:p w14:paraId="64BABF2B" w14:textId="77777777" w:rsidR="00300C5B" w:rsidRDefault="00300C5B" w:rsidP="00300C5B">
      <w:pPr>
        <w:rPr>
          <w:noProof/>
        </w:rPr>
      </w:pPr>
    </w:p>
    <w:p w14:paraId="6B44AE02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64B89B8" w14:textId="77777777" w:rsidTr="000441DD">
        <w:tc>
          <w:tcPr>
            <w:tcW w:w="9855" w:type="dxa"/>
          </w:tcPr>
          <w:p w14:paraId="44D47751" w14:textId="77777777" w:rsidR="00C576E5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5F22A2E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cds_NB_BasicCellConfig_NPDCCH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</w:t>
            </w:r>
          </w:p>
          <w:p w14:paraId="5648F2B0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14:paraId="47932AD2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 {</w:t>
            </w:r>
          </w:p>
          <w:p w14:paraId="73DE8ECE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</w:p>
          <w:p w14:paraId="3C1970D8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}</w:t>
            </w:r>
          </w:p>
          <w:p w14:paraId="370AD99F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15911567" w14:textId="77777777" w:rsidTr="000441DD">
        <w:tc>
          <w:tcPr>
            <w:tcW w:w="9855" w:type="dxa"/>
          </w:tcPr>
          <w:p w14:paraId="0AEF3356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EEDBD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B75D07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1CBC9D6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C48ED79" w14:textId="77777777" w:rsidTr="000441DD">
        <w:tc>
          <w:tcPr>
            <w:tcW w:w="9855" w:type="dxa"/>
          </w:tcPr>
          <w:p w14:paraId="120AF7B4" w14:textId="77777777" w:rsid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576E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9CD6984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cds_NB_BasicCellConfig_NPDCCH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</w:t>
            </w:r>
          </w:p>
          <w:p w14:paraId="6855BE79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14:paraId="3C7919C6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 {</w:t>
            </w:r>
          </w:p>
          <w:p w14:paraId="0CDE9766" w14:textId="77777777"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r w:rsidRPr="00C576E5">
              <w:rPr>
                <w:rFonts w:ascii="Arial" w:hAnsi="Arial"/>
                <w:highlight w:val="yellow"/>
                <w:lang w:eastAsia="en-GB"/>
              </w:rPr>
              <w:t>Antenna := omit,</w:t>
            </w:r>
          </w:p>
          <w:p w14:paraId="5262EF0F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spellStart"/>
            <w:r w:rsidRPr="00C576E5">
              <w:rPr>
                <w:rFonts w:ascii="Arial" w:hAnsi="Arial"/>
                <w:highlight w:val="yellow"/>
                <w:lang w:eastAsia="en-GB"/>
              </w:rPr>
              <w:t>NPbch</w:t>
            </w:r>
            <w:proofErr w:type="spellEnd"/>
            <w:r w:rsidRPr="00C576E5">
              <w:rPr>
                <w:rFonts w:ascii="Arial" w:hAnsi="Arial"/>
                <w:highlight w:val="yellow"/>
                <w:lang w:eastAsia="en-GB"/>
              </w:rPr>
              <w:t xml:space="preserve"> := omit,</w:t>
            </w:r>
          </w:p>
          <w:p w14:paraId="3879E578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>,</w:t>
            </w:r>
          </w:p>
          <w:p w14:paraId="37651053" w14:textId="77777777"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r w:rsidRPr="00C576E5">
              <w:rPr>
                <w:rFonts w:ascii="Arial" w:hAnsi="Arial"/>
                <w:highlight w:val="yellow"/>
                <w:lang w:val="de-DE" w:eastAsia="en-GB"/>
              </w:rPr>
              <w:t>NPdsch := omit,</w:t>
            </w:r>
          </w:p>
          <w:p w14:paraId="3B3010ED" w14:textId="77777777"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NPss := omit,</w:t>
            </w:r>
          </w:p>
          <w:p w14:paraId="3E062698" w14:textId="77777777"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NSss := omit,</w:t>
            </w:r>
          </w:p>
          <w:p w14:paraId="0D036E89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</w:t>
            </w:r>
            <w:proofErr w:type="spellStart"/>
            <w:r w:rsidRPr="00C576E5">
              <w:rPr>
                <w:rFonts w:ascii="Arial" w:hAnsi="Arial"/>
                <w:highlight w:val="yellow"/>
                <w:lang w:eastAsia="en-GB"/>
              </w:rPr>
              <w:t>LteCrs</w:t>
            </w:r>
            <w:proofErr w:type="spellEnd"/>
            <w:r w:rsidRPr="00C576E5">
              <w:rPr>
                <w:rFonts w:ascii="Arial" w:hAnsi="Arial"/>
                <w:highlight w:val="yellow"/>
                <w:lang w:eastAsia="en-GB"/>
              </w:rPr>
              <w:t xml:space="preserve"> := omit</w:t>
            </w:r>
            <w:r w:rsidRPr="00C576E5">
              <w:rPr>
                <w:rFonts w:ascii="Arial" w:hAnsi="Arial"/>
                <w:lang w:eastAsia="en-GB"/>
              </w:rPr>
              <w:t xml:space="preserve">        </w:t>
            </w:r>
          </w:p>
          <w:p w14:paraId="57B44506" w14:textId="77777777"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}</w:t>
            </w:r>
          </w:p>
          <w:p w14:paraId="39C8ED6B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576E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4CB1F5C" w14:textId="77777777" w:rsidR="00300C5B" w:rsidRDefault="00300C5B" w:rsidP="00300C5B">
      <w:pPr>
        <w:rPr>
          <w:noProof/>
          <w:lang w:val="en-US"/>
        </w:rPr>
      </w:pPr>
    </w:p>
    <w:p w14:paraId="3F7EF58C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A5F3" w14:textId="77777777" w:rsidR="005E611A" w:rsidRDefault="005E611A">
      <w:r>
        <w:separator/>
      </w:r>
    </w:p>
  </w:endnote>
  <w:endnote w:type="continuationSeparator" w:id="0">
    <w:p w14:paraId="656B49F4" w14:textId="77777777" w:rsidR="005E611A" w:rsidRDefault="005E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ECFA2" w14:textId="77777777" w:rsidR="005E611A" w:rsidRDefault="005E611A">
      <w:r>
        <w:separator/>
      </w:r>
    </w:p>
  </w:footnote>
  <w:footnote w:type="continuationSeparator" w:id="0">
    <w:p w14:paraId="4594FC46" w14:textId="77777777" w:rsidR="005E611A" w:rsidRDefault="005E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D1CC8" w14:textId="77777777" w:rsidR="00413B6C" w:rsidRDefault="00413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3693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4865" w14:textId="77777777" w:rsidR="00B00E66" w:rsidRDefault="00B00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D50C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05C5D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703D3"/>
    <w:rsid w:val="00192C46"/>
    <w:rsid w:val="001A08B3"/>
    <w:rsid w:val="001A7B60"/>
    <w:rsid w:val="001B292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A7EDF"/>
    <w:rsid w:val="003C11B4"/>
    <w:rsid w:val="003C18EB"/>
    <w:rsid w:val="003C6C80"/>
    <w:rsid w:val="003D106E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3B6C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4516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5E611A"/>
    <w:rsid w:val="00617D68"/>
    <w:rsid w:val="00617F63"/>
    <w:rsid w:val="00621188"/>
    <w:rsid w:val="006257ED"/>
    <w:rsid w:val="00651D05"/>
    <w:rsid w:val="00673933"/>
    <w:rsid w:val="0068154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354B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34185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576E5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5383E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204B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B0A92B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B6E7E-373D-47AE-8163-9B8D8377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442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2021-04-28T13:27:00Z</dcterms:created>
  <dcterms:modified xsi:type="dcterms:W3CDTF">2021-04-28T13:27:00Z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