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940F" w14:textId="77777777" w:rsidR="00E63BC2" w:rsidRDefault="00E63BC2" w:rsidP="00E63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R5s210510</w:t>
        </w:r>
      </w:fldSimple>
    </w:p>
    <w:p w14:paraId="4BD8CF5A" w14:textId="77777777" w:rsidR="00E63BC2" w:rsidRDefault="00E63BC2" w:rsidP="00E63B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BC2" w14:paraId="6B86FE4F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7899C" w14:textId="77777777" w:rsidR="00E63BC2" w:rsidRDefault="00E63BC2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3BC2" w14:paraId="3ACD43A1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1855" w14:textId="77777777" w:rsidR="00E63BC2" w:rsidRDefault="00E63BC2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BC2" w14:paraId="26B7FB87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84DA7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6BE6D62E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7B392742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A3F82D" w14:textId="77777777" w:rsidR="00E63BC2" w:rsidRPr="00410371" w:rsidRDefault="00E63BC2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F74B116" w14:textId="77777777" w:rsidR="00E63BC2" w:rsidRDefault="00E63BC2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A718F" w14:textId="77777777" w:rsidR="00E63BC2" w:rsidRPr="00410371" w:rsidRDefault="00E63BC2" w:rsidP="00220E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4606</w:t>
              </w:r>
            </w:fldSimple>
          </w:p>
        </w:tc>
        <w:tc>
          <w:tcPr>
            <w:tcW w:w="709" w:type="dxa"/>
          </w:tcPr>
          <w:p w14:paraId="7DA3493F" w14:textId="77777777" w:rsidR="00E63BC2" w:rsidRDefault="00E63BC2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3DEEF8" w14:textId="77777777" w:rsidR="00E63BC2" w:rsidRPr="00410371" w:rsidRDefault="00E63BC2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058E50" w14:textId="77777777" w:rsidR="00E63BC2" w:rsidRDefault="00E63BC2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17465" w14:textId="77777777" w:rsidR="00E63BC2" w:rsidRPr="00410371" w:rsidRDefault="00E63BC2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B1EBB" w14:textId="77777777"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14:paraId="30FF9977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39248" w14:textId="77777777"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14:paraId="56ED170C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AF44BE" w14:textId="77777777" w:rsidR="00E63BC2" w:rsidRPr="00F25D98" w:rsidRDefault="00E63BC2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BC2" w14:paraId="0F4C71C8" w14:textId="77777777" w:rsidTr="00220E43">
        <w:tc>
          <w:tcPr>
            <w:tcW w:w="9641" w:type="dxa"/>
            <w:gridSpan w:val="9"/>
          </w:tcPr>
          <w:p w14:paraId="609A0205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5B1B8" w14:textId="77777777" w:rsidR="00E63BC2" w:rsidRDefault="00E63BC2" w:rsidP="00E63B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BC2" w14:paraId="0D087392" w14:textId="77777777" w:rsidTr="00220E43">
        <w:tc>
          <w:tcPr>
            <w:tcW w:w="2835" w:type="dxa"/>
          </w:tcPr>
          <w:p w14:paraId="0F6F8BD4" w14:textId="77777777" w:rsidR="00E63BC2" w:rsidRDefault="00E63BC2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540F65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F7C31" w14:textId="77777777"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C5039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E6E2E" w14:textId="77777777"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59B86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C4218" w14:textId="77777777"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104119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E46A2" w14:textId="77777777" w:rsidR="00E63BC2" w:rsidRDefault="00E63BC2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465CCB" w14:textId="77777777" w:rsidR="00E63BC2" w:rsidRDefault="00E63BC2" w:rsidP="00E63B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BC2" w14:paraId="083DFFFB" w14:textId="77777777" w:rsidTr="00220E43">
        <w:tc>
          <w:tcPr>
            <w:tcW w:w="9640" w:type="dxa"/>
            <w:gridSpan w:val="11"/>
          </w:tcPr>
          <w:p w14:paraId="5E629D6B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338A900F" w14:textId="77777777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203C5" w14:textId="77777777"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7042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8.6.7.4</w:t>
              </w:r>
            </w:fldSimple>
          </w:p>
        </w:tc>
      </w:tr>
      <w:tr w:rsidR="00E63BC2" w14:paraId="302AD559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65C5617E" w14:textId="77777777"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A1B01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7F319850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764784F4" w14:textId="77777777"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48BBD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63BC2" w14:paraId="2E5720EF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2CAD4048" w14:textId="77777777"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7D084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3BC2" w14:paraId="05064EF2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5F974784" w14:textId="77777777"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F72DC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3F0C83C4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5E0F5867" w14:textId="77777777"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F53FE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05F252" w14:textId="77777777" w:rsidR="00E63BC2" w:rsidRDefault="00E63BC2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EC5B" w14:textId="77777777"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16496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2021-04-28</w:t>
              </w:r>
            </w:fldSimple>
          </w:p>
        </w:tc>
      </w:tr>
      <w:tr w:rsidR="00E63BC2" w14:paraId="2D6F3D2C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5E27D5A9" w14:textId="77777777"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C9DF8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850A4F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96306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AD5B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513B98BC" w14:textId="77777777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A94E8" w14:textId="77777777"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F4C8B" w14:textId="77777777" w:rsidR="00E63BC2" w:rsidRDefault="00E63BC2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8362F" w14:textId="77777777"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359B4" w14:textId="77777777" w:rsidR="00E63BC2" w:rsidRDefault="00E63BC2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3D0" w14:textId="77777777"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63BC2" w14:paraId="752906C8" w14:textId="77777777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F4AA5" w14:textId="77777777"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FA0CA" w14:textId="77777777" w:rsidR="00E63BC2" w:rsidRDefault="00E63BC2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88412C" w14:textId="77777777" w:rsidR="00E63BC2" w:rsidRDefault="00E63BC2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8FC05" w14:textId="77777777" w:rsidR="00E63BC2" w:rsidRPr="007C2097" w:rsidRDefault="00E63BC2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3BC2" w14:paraId="6012E415" w14:textId="77777777" w:rsidTr="00220E43">
        <w:tc>
          <w:tcPr>
            <w:tcW w:w="1843" w:type="dxa"/>
          </w:tcPr>
          <w:p w14:paraId="41F624FC" w14:textId="77777777"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5BAFB" w14:textId="77777777"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76317D6C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4DC9C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0247D" w14:textId="77777777" w:rsidR="00E63BC2" w:rsidRDefault="00E63BC2" w:rsidP="00E63BC2">
            <w:pPr>
              <w:pStyle w:val="CRCoverPage"/>
              <w:rPr>
                <w:bCs/>
              </w:rPr>
            </w:pPr>
            <w:r>
              <w:rPr>
                <w:bCs/>
              </w:rPr>
              <w:t>In the current TTCN implementation, the following assignment:</w:t>
            </w:r>
          </w:p>
          <w:p w14:paraId="7394A4C0" w14:textId="77777777" w:rsidR="00E63BC2" w:rsidRDefault="00E63BC2" w:rsidP="00E63BC2">
            <w:pPr>
              <w:pStyle w:val="CRCoverPage"/>
              <w:rPr>
                <w:bCs/>
              </w:rPr>
            </w:pPr>
            <w:r w:rsidRPr="003E4866">
              <w:rPr>
                <w:bCs/>
              </w:rPr>
              <w:t>v_MeasurementReport_vb50ext_IEs := cr_MeasurementReport_vb50ext_EUTRA_EventResults_EARFCN_ext(v_EUTRASysInfo.Eutra[0].Arfcn)</w:t>
            </w:r>
            <w:r>
              <w:rPr>
                <w:bCs/>
              </w:rPr>
              <w:t>;</w:t>
            </w:r>
          </w:p>
          <w:p w14:paraId="288155AF" w14:textId="77777777" w:rsidR="00E63BC2" w:rsidRDefault="00E63BC2" w:rsidP="00E63BC2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is done at the beginning of the function </w:t>
            </w:r>
            <w:r w:rsidRPr="003E0072">
              <w:rPr>
                <w:bCs/>
              </w:rPr>
              <w:t>f_TC_8_6_7_4_UTRAN</w:t>
            </w:r>
            <w:r>
              <w:rPr>
                <w:bCs/>
              </w:rPr>
              <w:t>.</w:t>
            </w:r>
          </w:p>
          <w:p w14:paraId="04C0DED6" w14:textId="77777777" w:rsidR="00E63BC2" w:rsidRPr="0032541E" w:rsidRDefault="00E63BC2" w:rsidP="00E63BC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Cs/>
              </w:rPr>
              <w:t xml:space="preserve">However, this should be done only for the case when </w:t>
            </w:r>
            <w:r w:rsidRPr="003E4866">
              <w:rPr>
                <w:bCs/>
              </w:rPr>
              <w:t xml:space="preserve">Band &gt; 64 as input parameter of cr_MeasurementReport_vb50ext_EUTRA_EventResults_EARFCN_ext is of type </w:t>
            </w:r>
            <w:proofErr w:type="spellStart"/>
            <w:r w:rsidRPr="003E4866">
              <w:rPr>
                <w:bCs/>
              </w:rPr>
              <w:t>EARFCNExtension</w:t>
            </w:r>
            <w:proofErr w:type="spellEnd"/>
            <w:r w:rsidRPr="003E4866">
              <w:rPr>
                <w:bCs/>
              </w:rPr>
              <w:t xml:space="preserve"> which according to ASN.1 definition should be </w:t>
            </w:r>
            <w:r>
              <w:rPr>
                <w:bCs/>
              </w:rPr>
              <w:t>within range</w:t>
            </w:r>
            <w:r w:rsidRPr="003E4866">
              <w:rPr>
                <w:bCs/>
              </w:rPr>
              <w:t xml:space="preserve"> ::= INTEGER (65536..262143), only achieved by Bands &gt; 64.</w:t>
            </w:r>
          </w:p>
        </w:tc>
      </w:tr>
      <w:tr w:rsidR="00E63BC2" w14:paraId="618314D6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9596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89759" w14:textId="77777777"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0D2F3DC5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37F8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72A50" w14:textId="77777777" w:rsidR="00E63BC2" w:rsidRPr="00300C5B" w:rsidRDefault="00E63BC2" w:rsidP="00E63BC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E63BC2" w14:paraId="149C53E0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67F6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E2773" w14:textId="77777777"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498C72CC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A7DD5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A3CD4" w14:textId="77777777"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E63BC2" w14:paraId="2D809F5F" w14:textId="77777777" w:rsidTr="00220E43">
        <w:tc>
          <w:tcPr>
            <w:tcW w:w="2694" w:type="dxa"/>
            <w:gridSpan w:val="2"/>
          </w:tcPr>
          <w:p w14:paraId="2C1CD786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4FA3B" w14:textId="77777777"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6FB9F801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ED59B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569D5" w14:textId="77777777" w:rsidR="00E63BC2" w:rsidRDefault="00E63BC2" w:rsidP="00E6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8.6.7.4</w:t>
            </w:r>
          </w:p>
        </w:tc>
      </w:tr>
      <w:tr w:rsidR="00E63BC2" w14:paraId="4ED1F3BE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C2038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CE6DF" w14:textId="77777777"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14:paraId="3E45C928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AE3E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961C8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906A7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211C13" w14:textId="77777777" w:rsidR="00E63BC2" w:rsidRDefault="00E63BC2" w:rsidP="00E63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EAB7D" w14:textId="77777777"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14:paraId="7E9549DD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DFD9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232EB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25DA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11D25" w14:textId="77777777" w:rsidR="00E63BC2" w:rsidRDefault="00E63BC2" w:rsidP="00E63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8056F" w14:textId="77777777"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14:paraId="4B9F393C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9B9F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F1CF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6843D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C0388" w14:textId="77777777"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05D7C" w14:textId="77777777"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14:paraId="002C7033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8ECF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7723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94EB0" w14:textId="77777777"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C68AB" w14:textId="77777777"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81A7A" w14:textId="77777777"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14:paraId="08F308C0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8F8A5" w14:textId="77777777"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7B18B" w14:textId="77777777" w:rsidR="00E63BC2" w:rsidRDefault="00E63BC2" w:rsidP="00E63BC2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14:paraId="32123C82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36CE9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62B92" w14:textId="77777777" w:rsidR="00E63BC2" w:rsidRDefault="00C6741C" w:rsidP="00E6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R5s210231 was raised earlier but this testcase got missed in that CR</w:t>
            </w:r>
          </w:p>
        </w:tc>
      </w:tr>
      <w:tr w:rsidR="00E63BC2" w:rsidRPr="008863B9" w14:paraId="3A58F583" w14:textId="77777777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8111C" w14:textId="77777777" w:rsidR="00E63BC2" w:rsidRPr="008863B9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51665" w14:textId="77777777" w:rsidR="00E63BC2" w:rsidRPr="008863B9" w:rsidRDefault="00E63BC2" w:rsidP="00E63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BC2" w14:paraId="66D8ABF1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F7936" w14:textId="77777777"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9BF32" w14:textId="77777777" w:rsidR="00E63BC2" w:rsidRDefault="00E63BC2" w:rsidP="00E63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93809" w14:textId="77777777" w:rsidR="005D4E20" w:rsidRDefault="005D4E20" w:rsidP="005D4E20">
      <w:pPr>
        <w:rPr>
          <w:noProof/>
        </w:rPr>
      </w:pPr>
    </w:p>
    <w:p w14:paraId="10F771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DAAE4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5D7699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70501602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339B8F18" w14:textId="77777777" w:rsidR="008E6FEE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6FEE" w:rsidRPr="00131B8A">
        <w:rPr>
          <w:rFonts w:ascii="Arial" w:hAnsi="Arial" w:cs="Arial"/>
          <w:iCs/>
        </w:rPr>
        <w:t>Table of Contents</w:t>
      </w:r>
      <w:r w:rsidR="008E6FEE">
        <w:tab/>
      </w:r>
      <w:r w:rsidR="008E6FEE">
        <w:fldChar w:fldCharType="begin"/>
      </w:r>
      <w:r w:rsidR="008E6FEE">
        <w:instrText xml:space="preserve"> PAGEREF _Toc70501602 \h </w:instrText>
      </w:r>
      <w:r w:rsidR="008E6FEE">
        <w:fldChar w:fldCharType="separate"/>
      </w:r>
      <w:r w:rsidR="008E6FEE">
        <w:t>2</w:t>
      </w:r>
      <w:r w:rsidR="008E6FEE">
        <w:fldChar w:fldCharType="end"/>
      </w:r>
    </w:p>
    <w:p w14:paraId="71CD5871" w14:textId="77777777" w:rsidR="008E6FEE" w:rsidRDefault="008E6FEE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131B8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31B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_Toc70501603 \h </w:instrText>
      </w:r>
      <w:r>
        <w:fldChar w:fldCharType="separate"/>
      </w:r>
      <w:r>
        <w:t>3</w:t>
      </w:r>
      <w:r>
        <w:fldChar w:fldCharType="end"/>
      </w:r>
    </w:p>
    <w:p w14:paraId="6DC6E740" w14:textId="77777777" w:rsidR="008E6FEE" w:rsidRDefault="008E6FE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31B8A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31B8A">
        <w:rPr>
          <w:b/>
        </w:rPr>
        <w:t>Correction to function f_TC_8_6_7_4_UTRAN</w:t>
      </w:r>
      <w:r>
        <w:tab/>
      </w:r>
      <w:r>
        <w:fldChar w:fldCharType="begin"/>
      </w:r>
      <w:r>
        <w:instrText xml:space="preserve"> PAGEREF _Toc70501604 \h </w:instrText>
      </w:r>
      <w:r>
        <w:fldChar w:fldCharType="separate"/>
      </w:r>
      <w:r>
        <w:t>3</w:t>
      </w:r>
      <w:r>
        <w:fldChar w:fldCharType="end"/>
      </w:r>
    </w:p>
    <w:p w14:paraId="02A27A5D" w14:textId="77777777" w:rsidR="00446488" w:rsidRPr="00300C5B" w:rsidRDefault="00446488" w:rsidP="00300C5B">
      <w:pPr>
        <w:pStyle w:val="Verzeichnis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E3CFBDB" w14:textId="77777777" w:rsidR="00446488" w:rsidRDefault="00446488" w:rsidP="00446488"/>
    <w:p w14:paraId="7496D1A1" w14:textId="77777777" w:rsidR="00446488" w:rsidRPr="00854C55" w:rsidRDefault="00446488" w:rsidP="0044648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501603"/>
      <w:r w:rsidRPr="00854C55">
        <w:rPr>
          <w:b/>
        </w:rPr>
        <w:t>Corrections required</w:t>
      </w:r>
      <w:bookmarkEnd w:id="2"/>
      <w:bookmarkEnd w:id="3"/>
      <w:bookmarkEnd w:id="4"/>
    </w:p>
    <w:p w14:paraId="58F512DC" w14:textId="77777777" w:rsidR="00446488" w:rsidRDefault="00034678" w:rsidP="003E486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501604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3E4866" w:rsidRPr="003E4866">
        <w:rPr>
          <w:b/>
        </w:rPr>
        <w:t>f_TC_8_6_7_4_UTRAN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E1D660B" w14:textId="77777777" w:rsidTr="00122859">
        <w:trPr>
          <w:trHeight w:val="447"/>
        </w:trPr>
        <w:tc>
          <w:tcPr>
            <w:tcW w:w="1985" w:type="dxa"/>
          </w:tcPr>
          <w:p w14:paraId="4CE1680C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61844C" w14:textId="77777777" w:rsidR="005C576A" w:rsidRDefault="003E4866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E4866">
              <w:rPr>
                <w:noProof/>
              </w:rPr>
              <w:t>f_TC_8_6_7_4_UTRAN</w:t>
            </w:r>
          </w:p>
        </w:tc>
      </w:tr>
      <w:tr w:rsidR="005C576A" w14:paraId="5B87532E" w14:textId="77777777" w:rsidTr="00122859">
        <w:trPr>
          <w:trHeight w:val="452"/>
        </w:trPr>
        <w:tc>
          <w:tcPr>
            <w:tcW w:w="1985" w:type="dxa"/>
          </w:tcPr>
          <w:p w14:paraId="48E0BFBD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28865B" w14:textId="77777777" w:rsidR="008D2F84" w:rsidRDefault="008D2F84" w:rsidP="003E4866">
            <w:pPr>
              <w:pStyle w:val="CRCoverPage"/>
              <w:rPr>
                <w:bCs/>
              </w:rPr>
            </w:pPr>
            <w:r>
              <w:rPr>
                <w:bCs/>
              </w:rPr>
              <w:t>In the current TTCN implementation, the following assignment:</w:t>
            </w:r>
          </w:p>
          <w:p w14:paraId="3AB742F3" w14:textId="77777777" w:rsidR="008D2F84" w:rsidRDefault="008D2F84" w:rsidP="003E4866">
            <w:pPr>
              <w:pStyle w:val="CRCoverPage"/>
              <w:rPr>
                <w:bCs/>
              </w:rPr>
            </w:pPr>
            <w:r w:rsidRPr="003E4866">
              <w:rPr>
                <w:bCs/>
              </w:rPr>
              <w:t>v_MeasurementReport_vb50ext_IEs := cr_MeasurementReport_vb50ext_EUTRA_EventResults_EARFCN_ext(v_EUTRASysInfo.Eutra[0].Arfcn)</w:t>
            </w:r>
            <w:r>
              <w:rPr>
                <w:bCs/>
              </w:rPr>
              <w:t>;</w:t>
            </w:r>
          </w:p>
          <w:p w14:paraId="239041B7" w14:textId="77777777" w:rsidR="008D2F84" w:rsidRDefault="008D2F84" w:rsidP="003E4866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is done at the </w:t>
            </w:r>
            <w:r w:rsidR="003E0072">
              <w:rPr>
                <w:bCs/>
              </w:rPr>
              <w:t xml:space="preserve">beginning of the function </w:t>
            </w:r>
            <w:r w:rsidR="003E0072" w:rsidRPr="003E0072">
              <w:rPr>
                <w:bCs/>
              </w:rPr>
              <w:t>f_TC_8_6_7_4_UTRAN</w:t>
            </w:r>
            <w:r w:rsidR="003E0072">
              <w:rPr>
                <w:bCs/>
              </w:rPr>
              <w:t>.</w:t>
            </w:r>
          </w:p>
          <w:p w14:paraId="7035D05C" w14:textId="77777777" w:rsidR="005C576A" w:rsidRPr="00617F63" w:rsidRDefault="003E0072" w:rsidP="003E0072">
            <w:pPr>
              <w:pStyle w:val="CRCoverPage"/>
              <w:rPr>
                <w:bCs/>
                <w:lang w:val="en-US"/>
              </w:rPr>
            </w:pPr>
            <w:r>
              <w:rPr>
                <w:bCs/>
              </w:rPr>
              <w:t xml:space="preserve">However, this should be done only for the case when </w:t>
            </w:r>
            <w:r w:rsidRPr="003E4866">
              <w:rPr>
                <w:bCs/>
              </w:rPr>
              <w:t xml:space="preserve">Band &gt; 64 as input parameter of cr_MeasurementReport_vb50ext_EUTRA_EventResults_EARFCN_ext is of type </w:t>
            </w:r>
            <w:proofErr w:type="spellStart"/>
            <w:r w:rsidRPr="003E4866">
              <w:rPr>
                <w:bCs/>
              </w:rPr>
              <w:t>EARFCNExtension</w:t>
            </w:r>
            <w:proofErr w:type="spellEnd"/>
            <w:r w:rsidRPr="003E4866">
              <w:rPr>
                <w:bCs/>
              </w:rPr>
              <w:t xml:space="preserve"> which according to ASN.1 definition should be </w:t>
            </w:r>
            <w:r w:rsidR="00EF566C">
              <w:rPr>
                <w:bCs/>
              </w:rPr>
              <w:t>within range</w:t>
            </w:r>
            <w:r w:rsidRPr="003E4866">
              <w:rPr>
                <w:bCs/>
              </w:rPr>
              <w:t xml:space="preserve"> ::= INTEGER (65536..262143), only achieved by Bands &gt; 64.</w:t>
            </w:r>
          </w:p>
        </w:tc>
      </w:tr>
      <w:tr w:rsidR="00617F63" w14:paraId="0F5A742E" w14:textId="77777777" w:rsidTr="00122859">
        <w:tc>
          <w:tcPr>
            <w:tcW w:w="1985" w:type="dxa"/>
          </w:tcPr>
          <w:p w14:paraId="718EEBFE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0058C7" w14:textId="77777777" w:rsidR="00617F63" w:rsidRPr="00300C5B" w:rsidRDefault="003E486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3E4866">
              <w:rPr>
                <w:noProof/>
                <w:lang w:val="en-US"/>
              </w:rPr>
              <w:t xml:space="preserve">Moved </w:t>
            </w:r>
            <w:r w:rsidRPr="003E4866">
              <w:rPr>
                <w:noProof/>
              </w:rPr>
              <w:t>v_MeasurementReport_vb50ext_IEs assigment to statement only executed when Band &gt; 64.</w:t>
            </w:r>
          </w:p>
        </w:tc>
      </w:tr>
      <w:tr w:rsidR="00617F63" w14:paraId="146A7E7F" w14:textId="77777777" w:rsidTr="00122859">
        <w:tc>
          <w:tcPr>
            <w:tcW w:w="1985" w:type="dxa"/>
          </w:tcPr>
          <w:p w14:paraId="1C27D0CB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81CB8C" w14:textId="77777777" w:rsidR="00617F63" w:rsidRPr="00F0313E" w:rsidRDefault="003E4866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3E4866">
              <w:rPr>
                <w:rFonts w:ascii="Arial" w:hAnsi="Arial" w:cs="Arial"/>
                <w:noProof/>
                <w:lang w:val="en-US"/>
              </w:rPr>
              <w:t>LTE_A_IRAT/8_6/RRC_Connection_Establishment_Failure_UG_UTRAN.ttcn</w:t>
            </w:r>
          </w:p>
        </w:tc>
      </w:tr>
      <w:tr w:rsidR="00617F63" w:rsidRPr="00E751F5" w14:paraId="7AD24CB6" w14:textId="77777777" w:rsidTr="00122859">
        <w:tc>
          <w:tcPr>
            <w:tcW w:w="1985" w:type="dxa"/>
          </w:tcPr>
          <w:p w14:paraId="5483904C" w14:textId="31CA35CF" w:rsidR="00617F63" w:rsidRPr="00E751F5" w:rsidRDefault="00122859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6439C5C" w14:textId="1F943D26" w:rsidR="00617F63" w:rsidRPr="00E751F5" w:rsidRDefault="00122859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0D5D368" w14:textId="77777777" w:rsidR="001E41F3" w:rsidRDefault="001E41F3">
      <w:pPr>
        <w:rPr>
          <w:noProof/>
          <w:lang w:val="en-US"/>
        </w:rPr>
      </w:pPr>
    </w:p>
    <w:p w14:paraId="561C2F32" w14:textId="77777777" w:rsidR="00300C5B" w:rsidRDefault="00300C5B" w:rsidP="00300C5B">
      <w:pPr>
        <w:rPr>
          <w:noProof/>
        </w:rPr>
      </w:pPr>
    </w:p>
    <w:p w14:paraId="124B7918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73C8C13" w14:textId="77777777" w:rsidTr="000441DD">
        <w:tc>
          <w:tcPr>
            <w:tcW w:w="9855" w:type="dxa"/>
          </w:tcPr>
          <w:p w14:paraId="74713EB8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780111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</w:t>
            </w:r>
          </w:p>
          <w:p w14:paraId="471D00D1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(EUTRA);</w:t>
            </w:r>
          </w:p>
          <w:p w14:paraId="3EB51AC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44D04D3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062FB89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14:paraId="6FC9186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[0]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10B9ECF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f_UTRAN_ConvertIntegerToEUTRA_MeasurementBandwidth(v_EUTRASysInfo.Eutra[0].DL_Bandwidth));</w:t>
            </w:r>
          </w:p>
          <w:p w14:paraId="47C415B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{ // EUTRA Band &gt; 64   @sic R5-174500, R5-173007 sic@</w:t>
            </w:r>
          </w:p>
          <w:p w14:paraId="48812B53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 := cs_EUTRA_FrequencyAndPriorityInfoExtension_Def(v_EUTRASysInfo.Eutra[0].Arfcn,</w:t>
            </w:r>
          </w:p>
          <w:p w14:paraId="1E67EAF1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13ACE69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14:paraId="6B16C375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63555DD5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cell12</w:t>
            </w:r>
          </w:p>
          <w:p w14:paraId="5CFD97CF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(EUTRA);</w:t>
            </w:r>
          </w:p>
          <w:p w14:paraId="07B5BB7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61E580D9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14:paraId="3C8CDCA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[1]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02F9A1A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f_UTRAN_ConvertIntegerToEUTRA_MeasurementBandwidth(v_EUTRASysInfo.Eutra[0].DL_Bandwidth));</w:t>
            </w:r>
          </w:p>
          <w:p w14:paraId="3DBB32E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cs_EUTRA_FrequencyInfoList_1Entry_ext(v_EUTRASysInfo.Eutra[0].Arfcn, omit,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14:paraId="519B7F7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cs_MeasurementControl_InterRATMeasurement_NoCompMode(v_SecurityInfo.dl_IntegrityCheckInfo,</w:t>
            </w:r>
          </w:p>
          <w:p w14:paraId="5576AD29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4DDD41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0D1D3F4F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14:paraId="361276D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7D65F855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v_RRC_TI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4BF4DA1A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v_EUTRASysInfo.Eutra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[0].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Arfcn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0B5FEFCA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v_EUTRA_MeasurementBandwidth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7A7ED1C6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cs_CellDCHMeasOccasionInfo_TDD128_r9); //@sic R5s180248, R5s180225, R5s150833 sic@</w:t>
            </w:r>
          </w:p>
          <w:p w14:paraId="6E429E60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v_MeasurementReport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 xml:space="preserve"> := cr_UTRAN_MeasurementReport_EUTRACell(v_EUTRASysInfo.Eutra[0].Arfcn,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v_EUTRASysInfo.Eutra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[0].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HO.PhysCellId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,?,?); //@sic R5s180248, R5s180225 sic@</w:t>
            </w:r>
          </w:p>
          <w:p w14:paraId="0CC2B60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</w:t>
            </w:r>
            <w:r w:rsidRPr="003E4866">
              <w:rPr>
                <w:rFonts w:ascii="Arial" w:hAnsi="Arial"/>
                <w:lang w:eastAsia="en-GB"/>
              </w:rPr>
              <w:t>} else { // EUTRA Band &gt; 64   @sic R5-174500, R5-173007 sic@</w:t>
            </w:r>
          </w:p>
          <w:p w14:paraId="24CEB6D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[1] := cs_EUTRA_FrequencyAndPriorityInfoExtension_Def(v_EUTRASysInfo.Eutra[0].Arfcn,</w:t>
            </w:r>
          </w:p>
          <w:p w14:paraId="294A0139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171D9F6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cs_EUTRA_FrequencyInfoList_1Entry_ext(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14:paraId="6678248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cs_MeasurementControl_InterRATMeasurement_NoCompMode_BandExt(v_SecurityInfo.dl_IntegrityCheckInfo,</w:t>
            </w:r>
          </w:p>
          <w:p w14:paraId="2A1D41A8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3F6C86E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17F05BC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14:paraId="410BC64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7BC2687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6C2F3CF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6B4249A9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6910BD5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23BE66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cs_CellDCHMeasOccasionInfo_TDD128_r9); //@sic R5s180248, R5s180225, R5s150833 sic@</w:t>
            </w:r>
          </w:p>
          <w:p w14:paraId="0F02E1A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cdr_UTRAN_MeasurementReport_EUTRACell_Band64(tsc_EUTRA_MaxEARFCN,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,?,?, v_MeasurementReport_vb50ext_IEs); //@sic R5s180248, R5s180225 sic@</w:t>
            </w:r>
          </w:p>
          <w:p w14:paraId="7C985EA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14:paraId="7C74C87E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3976E8F9" w14:textId="77777777" w:rsidTr="000441DD">
        <w:tc>
          <w:tcPr>
            <w:tcW w:w="9855" w:type="dxa"/>
          </w:tcPr>
          <w:p w14:paraId="58D689F2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1D46D0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D686855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977723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5E8BC31" w14:textId="77777777" w:rsidTr="000441DD">
        <w:tc>
          <w:tcPr>
            <w:tcW w:w="9855" w:type="dxa"/>
          </w:tcPr>
          <w:p w14:paraId="5664E8F7" w14:textId="77777777" w:rsidR="003E4866" w:rsidRP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4A2EC8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</w:t>
            </w:r>
          </w:p>
          <w:p w14:paraId="50F1B3CE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(EUTRA);</w:t>
            </w:r>
          </w:p>
          <w:p w14:paraId="638BB722" w14:textId="77777777" w:rsidR="003E4866" w:rsidRPr="003E4866" w:rsidRDefault="003E4866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E4866">
              <w:rPr>
                <w:rFonts w:ascii="Arial" w:hAnsi="Arial"/>
                <w:b/>
                <w:highlight w:val="yellow"/>
                <w:lang w:eastAsia="en-GB"/>
              </w:rPr>
              <w:t>&lt;&lt;MOVED CODE&gt;&gt;</w:t>
            </w:r>
          </w:p>
          <w:p w14:paraId="01FD704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72C89D2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14:paraId="15426ADE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[0]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300A94F3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f_UTRAN_ConvertIntegerToEUTRA_MeasurementBandwidth(v_EUTRASysInfo.Eutra[0].DL_Bandwidth));</w:t>
            </w:r>
          </w:p>
          <w:p w14:paraId="2101010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{ // EUTRA Band &gt; 64   @sic R5-174500, R5-173007 sic@</w:t>
            </w:r>
          </w:p>
          <w:p w14:paraId="3E9024D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 := cs_EUTRA_FrequencyAndPriorityInfoExtension_Def(v_EUTRASysInfo.Eutra[0].Arfcn,</w:t>
            </w:r>
          </w:p>
          <w:p w14:paraId="3AE2C6D1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28F210E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14:paraId="6980152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71B7ACAA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cell12</w:t>
            </w:r>
          </w:p>
          <w:p w14:paraId="2E67E481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(EUTRA);</w:t>
            </w:r>
          </w:p>
          <w:p w14:paraId="62B5EE5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14:paraId="7884A83C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14:paraId="14370DF2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[1]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1F1EB20A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f_UTRAN_ConvertIntegerToEUTRA_MeasurementBandwidth(v_EUTRASysInfo.Eutra[0].DL_Bandwidth));</w:t>
            </w:r>
          </w:p>
          <w:p w14:paraId="77A0FB2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cs_EUTRA_FrequencyInfoList_1Entry_ext(v_EUTRASysInfo.Eutra[0].Arfcn, omit,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14:paraId="75CFF8FB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cs_MeasurementControl_InterRATMeasurement_NoCompMode(v_SecurityInfo.dl_IntegrityCheckInfo,</w:t>
            </w:r>
          </w:p>
          <w:p w14:paraId="468FB217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11AFEE68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2559BB4A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14:paraId="7E72BF80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1329857E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v_RRC_TI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3AF2ED25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v_EUTRASysInfo.Eutra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[0].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Arfcn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14806B07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v_EUTRA_MeasurementBandwidth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</w:t>
            </w:r>
          </w:p>
          <w:p w14:paraId="1D96A311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                                                                                                    cs_CellDCHMeasOccasionInfo_TDD128_r9); //@sic R5s180248, R5s180225, R5s150833 sic@</w:t>
            </w:r>
          </w:p>
          <w:p w14:paraId="36FA8D81" w14:textId="77777777" w:rsidR="003E4866" w:rsidRPr="00122859" w:rsidRDefault="003E4866" w:rsidP="003E4866">
            <w:pPr>
              <w:spacing w:after="0"/>
              <w:rPr>
                <w:rFonts w:ascii="Arial" w:hAnsi="Arial"/>
                <w:lang w:val="it-IT"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   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v_MeasurementReport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 xml:space="preserve"> := cr_UTRAN_MeasurementReport_EUTRACell(v_EUTRASysInfo.Eutra[0].Arfcn, 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v_EUTRASysInfo.Eutra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[0].</w:t>
            </w:r>
            <w:proofErr w:type="spellStart"/>
            <w:r w:rsidRPr="00122859">
              <w:rPr>
                <w:rFonts w:ascii="Arial" w:hAnsi="Arial"/>
                <w:lang w:val="it-IT" w:eastAsia="en-GB"/>
              </w:rPr>
              <w:t>HO.PhysCellId</w:t>
            </w:r>
            <w:proofErr w:type="spellEnd"/>
            <w:r w:rsidRPr="00122859">
              <w:rPr>
                <w:rFonts w:ascii="Arial" w:hAnsi="Arial"/>
                <w:lang w:val="it-IT" w:eastAsia="en-GB"/>
              </w:rPr>
              <w:t>,?,?); //@sic R5s180248, R5s180225 sic@</w:t>
            </w:r>
          </w:p>
          <w:p w14:paraId="45136EE5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122859">
              <w:rPr>
                <w:rFonts w:ascii="Arial" w:hAnsi="Arial"/>
                <w:lang w:val="it-IT" w:eastAsia="en-GB"/>
              </w:rPr>
              <w:t xml:space="preserve">    </w:t>
            </w:r>
            <w:r w:rsidRPr="003E4866">
              <w:rPr>
                <w:rFonts w:ascii="Arial" w:hAnsi="Arial"/>
                <w:lang w:eastAsia="en-GB"/>
              </w:rPr>
              <w:t>} else { // EUTRA Band &gt; 64   @sic R5-174500, R5-173007 sic@</w:t>
            </w:r>
          </w:p>
          <w:p w14:paraId="159229A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[1] := cs_EUTRA_FrequencyAndPriorityInfoExtension_Def(v_EUTRASysInfo.Eutra[0].Arfcn,</w:t>
            </w:r>
          </w:p>
          <w:p w14:paraId="235492B5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7E8CF59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cs_EUTRA_FrequencyInfoList_1Entry_ext(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14:paraId="00B6281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cs_MeasurementControl_InterRATMeasurement_NoCompMode_BandExt(v_SecurityInfo.dl_IntegrityCheckInfo,</w:t>
            </w:r>
          </w:p>
          <w:p w14:paraId="672C3DBD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2749578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3AF8925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14:paraId="402D25A3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1F09A5D9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502C422F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CF3E26F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4342A29A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14:paraId="6E64C576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cs_CellDCHMeasOccasionInfo_TDD128_r9); //@sic R5s180248, R5s180225, R5s150833 sic@</w:t>
            </w:r>
          </w:p>
          <w:p w14:paraId="2AF81FB4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r w:rsidRPr="003E4866">
              <w:rPr>
                <w:rFonts w:ascii="Arial" w:hAnsi="Arial"/>
                <w:highlight w:val="yellow"/>
                <w:lang w:eastAsia="en-GB"/>
              </w:rPr>
              <w:t>v_MeasurementReport_vb50ext_IEs := cr_MeasurementReport_vb50ext_EUTRA_EventResults_EARFCN_ext(v_EUTRASysInfo.Eutra[0].Arfcn);</w:t>
            </w:r>
            <w:r w:rsidRPr="003E4866">
              <w:rPr>
                <w:rFonts w:ascii="Arial" w:hAnsi="Arial"/>
                <w:lang w:eastAsia="en-GB"/>
              </w:rPr>
              <w:t xml:space="preserve"> //@sic R5s180225 sic@ //8.6.7.4</w:t>
            </w:r>
          </w:p>
          <w:p w14:paraId="0BE4FC28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:= cdr_UTRAN_MeasurementReport_EUTRACell_Band64(tsc_EUTRA_MaxEARFCN,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,?,?, v_MeasurementReport_vb50ext_IEs); //@sic R5s180248, R5s180225 sic@</w:t>
            </w:r>
          </w:p>
          <w:p w14:paraId="6AAA541C" w14:textId="77777777"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14:paraId="23699E40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>&lt;&lt;SKIPPED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</w:tc>
      </w:tr>
    </w:tbl>
    <w:p w14:paraId="6C886D74" w14:textId="77777777" w:rsidR="00300C5B" w:rsidRDefault="00300C5B" w:rsidP="00300C5B">
      <w:pPr>
        <w:rPr>
          <w:noProof/>
          <w:lang w:val="en-US"/>
        </w:rPr>
      </w:pPr>
    </w:p>
    <w:p w14:paraId="48DBEA2F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8C1F" w14:textId="77777777" w:rsidR="00EF1B12" w:rsidRDefault="00EF1B12">
      <w:r>
        <w:separator/>
      </w:r>
    </w:p>
  </w:endnote>
  <w:endnote w:type="continuationSeparator" w:id="0">
    <w:p w14:paraId="4EE94FD5" w14:textId="77777777" w:rsidR="00EF1B12" w:rsidRDefault="00EF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7EF1F" w14:textId="77777777" w:rsidR="00EF1B12" w:rsidRDefault="00EF1B12">
      <w:r>
        <w:separator/>
      </w:r>
    </w:p>
  </w:footnote>
  <w:footnote w:type="continuationSeparator" w:id="0">
    <w:p w14:paraId="165D661B" w14:textId="77777777" w:rsidR="00EF1B12" w:rsidRDefault="00EF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315F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E36E" w14:textId="77777777" w:rsidR="00B00E66" w:rsidRDefault="00B00E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AF67" w14:textId="77777777" w:rsidR="00B00E66" w:rsidRDefault="00B00E6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72EB" w14:textId="77777777" w:rsidR="00B00E66" w:rsidRDefault="00B00E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2859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072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71206F"/>
    <w:rsid w:val="00741AE4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2F84"/>
    <w:rsid w:val="008D3D26"/>
    <w:rsid w:val="008E6FEE"/>
    <w:rsid w:val="008F658C"/>
    <w:rsid w:val="008F686C"/>
    <w:rsid w:val="009148DE"/>
    <w:rsid w:val="0092288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10F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3E7A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6741C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63BC2"/>
    <w:rsid w:val="00E87E94"/>
    <w:rsid w:val="00EB09B7"/>
    <w:rsid w:val="00EB7057"/>
    <w:rsid w:val="00EC55A5"/>
    <w:rsid w:val="00EE7D7C"/>
    <w:rsid w:val="00EF1B12"/>
    <w:rsid w:val="00EF566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5BC2C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EF05-A5CD-4004-89DC-C4EED8EF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2120</Words>
  <Characters>13360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10</cp:revision>
  <cp:lastPrinted>1900-01-01T00:00:00Z</cp:lastPrinted>
  <dcterms:created xsi:type="dcterms:W3CDTF">2021-04-28T10:13:00Z</dcterms:created>
  <dcterms:modified xsi:type="dcterms:W3CDTF">2021-04-30T15:59:00Z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