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6EF4E7" w14:textId="628DAF44" w:rsidR="0025174F" w:rsidRDefault="0025174F" w:rsidP="0025174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21B95">
        <w:fldChar w:fldCharType="begin"/>
      </w:r>
      <w:r w:rsidR="00F21B95">
        <w:instrText xml:space="preserve"> DOCPROPERTY  TSG/WGRef  \* MERGEFORMAT </w:instrText>
      </w:r>
      <w:r w:rsidR="00F21B95">
        <w:fldChar w:fldCharType="separate"/>
      </w:r>
      <w:r>
        <w:rPr>
          <w:b/>
          <w:noProof/>
          <w:sz w:val="24"/>
        </w:rPr>
        <w:t>RAN5</w:t>
      </w:r>
      <w:r w:rsidR="00F21B95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F21B95">
        <w:fldChar w:fldCharType="begin"/>
      </w:r>
      <w:r w:rsidR="00F21B95">
        <w:instrText xml:space="preserve"> DOCPROPERTY  MtgSeq  \* MERGEFORMAT </w:instrText>
      </w:r>
      <w:r w:rsidR="00F21B95">
        <w:fldChar w:fldCharType="separate"/>
      </w:r>
      <w:r w:rsidRPr="00EB09B7">
        <w:rPr>
          <w:b/>
          <w:noProof/>
          <w:sz w:val="24"/>
        </w:rPr>
        <w:t>2021</w:t>
      </w:r>
      <w:r w:rsidR="00F21B95">
        <w:rPr>
          <w:b/>
          <w:noProof/>
          <w:sz w:val="24"/>
        </w:rPr>
        <w:fldChar w:fldCharType="end"/>
      </w:r>
      <w:r w:rsidR="00F21B95">
        <w:fldChar w:fldCharType="begin"/>
      </w:r>
      <w:r w:rsidR="00F21B95">
        <w:instrText xml:space="preserve"> DOCPROPERTY  MtgTitle  \* MERGEFORMAT </w:instrText>
      </w:r>
      <w:r w:rsidR="00F21B95">
        <w:fldChar w:fldCharType="separate"/>
      </w:r>
      <w:r>
        <w:rPr>
          <w:b/>
          <w:noProof/>
          <w:sz w:val="24"/>
        </w:rPr>
        <w:t>-TTCN email</w:t>
      </w:r>
      <w:r w:rsidR="00F21B95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F21B95">
        <w:fldChar w:fldCharType="begin"/>
      </w:r>
      <w:r w:rsidR="00F21B95">
        <w:instrText xml:space="preserve"> DOCPROPERTY  Tdoc#  \* MERGEFORMAT </w:instrText>
      </w:r>
      <w:r w:rsidR="00F21B95">
        <w:fldChar w:fldCharType="separate"/>
      </w:r>
      <w:r w:rsidRPr="00E13F3D">
        <w:rPr>
          <w:b/>
          <w:i/>
          <w:noProof/>
          <w:sz w:val="28"/>
        </w:rPr>
        <w:t>R5s21</w:t>
      </w:r>
      <w:r w:rsidR="009B26F9">
        <w:rPr>
          <w:b/>
          <w:i/>
          <w:noProof/>
          <w:sz w:val="28"/>
        </w:rPr>
        <w:t>0509</w:t>
      </w:r>
      <w:r w:rsidR="00F21B95">
        <w:rPr>
          <w:b/>
          <w:i/>
          <w:noProof/>
          <w:sz w:val="28"/>
        </w:rPr>
        <w:fldChar w:fldCharType="end"/>
      </w:r>
    </w:p>
    <w:p w14:paraId="17B5E98F" w14:textId="77777777" w:rsidR="0025174F" w:rsidRDefault="00F21B95" w:rsidP="0025174F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25174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25174F">
        <w:rPr>
          <w:b/>
          <w:noProof/>
          <w:sz w:val="24"/>
        </w:rPr>
        <w:t xml:space="preserve">, </w:t>
      </w:r>
      <w:r w:rsidR="0025174F">
        <w:fldChar w:fldCharType="begin"/>
      </w:r>
      <w:r w:rsidR="0025174F">
        <w:instrText xml:space="preserve"> DOCPROPERTY  Country  \* MERGEFORMAT </w:instrText>
      </w:r>
      <w:r w:rsidR="0025174F">
        <w:fldChar w:fldCharType="end"/>
      </w:r>
      <w:r w:rsidR="0025174F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25174F" w:rsidRPr="00BA51D9">
        <w:rPr>
          <w:b/>
          <w:noProof/>
          <w:sz w:val="24"/>
        </w:rPr>
        <w:t>7th Dec 2020</w:t>
      </w:r>
      <w:r>
        <w:rPr>
          <w:b/>
          <w:noProof/>
          <w:sz w:val="24"/>
        </w:rPr>
        <w:fldChar w:fldCharType="end"/>
      </w:r>
      <w:r w:rsidR="0025174F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25174F" w:rsidRPr="00BA51D9">
        <w:rPr>
          <w:b/>
          <w:noProof/>
          <w:sz w:val="24"/>
        </w:rPr>
        <w:t>31st Dec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5174F" w14:paraId="49C36F73" w14:textId="77777777" w:rsidTr="0002374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CDC9CC" w14:textId="77777777" w:rsidR="0025174F" w:rsidRDefault="0025174F" w:rsidP="0002374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5174F" w14:paraId="71785CDA" w14:textId="77777777" w:rsidTr="0002374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976E89" w14:textId="77777777" w:rsidR="0025174F" w:rsidRDefault="0025174F" w:rsidP="0002374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5174F" w14:paraId="56A476B4" w14:textId="77777777" w:rsidTr="0002374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8F044B" w14:textId="77777777" w:rsidR="0025174F" w:rsidRDefault="0025174F" w:rsidP="000237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174F" w14:paraId="09B7541E" w14:textId="77777777" w:rsidTr="00023740">
        <w:tc>
          <w:tcPr>
            <w:tcW w:w="142" w:type="dxa"/>
            <w:tcBorders>
              <w:left w:val="single" w:sz="4" w:space="0" w:color="auto"/>
            </w:tcBorders>
          </w:tcPr>
          <w:p w14:paraId="7E6ABFD6" w14:textId="77777777" w:rsidR="0025174F" w:rsidRDefault="0025174F" w:rsidP="0002374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04E7CE3" w14:textId="77777777" w:rsidR="0025174F" w:rsidRPr="00410371" w:rsidRDefault="00F21B95" w:rsidP="0002374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25174F"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E19EBF4" w14:textId="77777777" w:rsidR="0025174F" w:rsidRDefault="0025174F" w:rsidP="0002374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37DC12B" w14:textId="1EC67942" w:rsidR="0025174F" w:rsidRPr="009B26F9" w:rsidRDefault="009B26F9" w:rsidP="00023740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9B26F9">
              <w:rPr>
                <w:b/>
                <w:bCs/>
                <w:sz w:val="28"/>
                <w:szCs w:val="28"/>
              </w:rPr>
              <w:t>1710</w:t>
            </w:r>
          </w:p>
        </w:tc>
        <w:tc>
          <w:tcPr>
            <w:tcW w:w="709" w:type="dxa"/>
          </w:tcPr>
          <w:p w14:paraId="0A6833B7" w14:textId="77777777" w:rsidR="0025174F" w:rsidRDefault="0025174F" w:rsidP="0002374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94A395" w14:textId="77777777" w:rsidR="0025174F" w:rsidRPr="00410371" w:rsidRDefault="00F21B95" w:rsidP="0002374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25174F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13547C80" w14:textId="77777777" w:rsidR="0025174F" w:rsidRDefault="0025174F" w:rsidP="0002374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B38E729" w14:textId="77777777" w:rsidR="0025174F" w:rsidRPr="00410371" w:rsidRDefault="00F21B95" w:rsidP="0002374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25174F" w:rsidRPr="00410371">
              <w:rPr>
                <w:b/>
                <w:noProof/>
                <w:sz w:val="28"/>
              </w:rPr>
              <w:t>16.1.0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108CD43" w14:textId="77777777" w:rsidR="0025174F" w:rsidRDefault="0025174F" w:rsidP="00023740">
            <w:pPr>
              <w:pStyle w:val="CRCoverPage"/>
              <w:spacing w:after="0"/>
              <w:rPr>
                <w:noProof/>
              </w:rPr>
            </w:pPr>
          </w:p>
        </w:tc>
      </w:tr>
      <w:tr w:rsidR="0025174F" w14:paraId="22A19F39" w14:textId="77777777" w:rsidTr="0002374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22AF08" w14:textId="77777777" w:rsidR="0025174F" w:rsidRDefault="0025174F" w:rsidP="00023740">
            <w:pPr>
              <w:pStyle w:val="CRCoverPage"/>
              <w:spacing w:after="0"/>
              <w:rPr>
                <w:noProof/>
              </w:rPr>
            </w:pPr>
          </w:p>
        </w:tc>
      </w:tr>
      <w:tr w:rsidR="0025174F" w14:paraId="403F179B" w14:textId="77777777" w:rsidTr="0002374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D6614F7" w14:textId="77777777" w:rsidR="0025174F" w:rsidRPr="00F25D98" w:rsidRDefault="0025174F" w:rsidP="0002374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5174F" w14:paraId="7E87AF0C" w14:textId="77777777" w:rsidTr="00023740">
        <w:tc>
          <w:tcPr>
            <w:tcW w:w="9641" w:type="dxa"/>
            <w:gridSpan w:val="9"/>
          </w:tcPr>
          <w:p w14:paraId="4F7960E9" w14:textId="77777777" w:rsidR="0025174F" w:rsidRDefault="0025174F" w:rsidP="000237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653487C" w14:textId="77777777" w:rsidR="0025174F" w:rsidRDefault="0025174F" w:rsidP="0025174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5174F" w14:paraId="5E16E9EB" w14:textId="77777777" w:rsidTr="00023740">
        <w:tc>
          <w:tcPr>
            <w:tcW w:w="2835" w:type="dxa"/>
          </w:tcPr>
          <w:p w14:paraId="341090E5" w14:textId="77777777" w:rsidR="0025174F" w:rsidRDefault="0025174F" w:rsidP="0002374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A935E7B" w14:textId="77777777" w:rsidR="0025174F" w:rsidRDefault="0025174F" w:rsidP="0002374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29C84DB" w14:textId="77777777" w:rsidR="0025174F" w:rsidRDefault="0025174F" w:rsidP="000237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9A175E3" w14:textId="77777777" w:rsidR="0025174F" w:rsidRDefault="0025174F" w:rsidP="0002374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2346560" w14:textId="77777777" w:rsidR="0025174F" w:rsidRDefault="0025174F" w:rsidP="000237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F21F189" w14:textId="77777777" w:rsidR="0025174F" w:rsidRDefault="0025174F" w:rsidP="0002374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43BF08F" w14:textId="77777777" w:rsidR="0025174F" w:rsidRDefault="0025174F" w:rsidP="000237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A8864FB" w14:textId="77777777" w:rsidR="0025174F" w:rsidRDefault="0025174F" w:rsidP="0002374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D96D284" w14:textId="77777777" w:rsidR="0025174F" w:rsidRDefault="0025174F" w:rsidP="0002374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018BFA7" w14:textId="77777777" w:rsidR="0025174F" w:rsidRDefault="0025174F" w:rsidP="0025174F">
      <w:pPr>
        <w:rPr>
          <w:sz w:val="8"/>
          <w:szCs w:val="8"/>
        </w:rPr>
      </w:pPr>
    </w:p>
    <w:tbl>
      <w:tblPr>
        <w:tblW w:w="9640" w:type="dxa"/>
        <w:tblInd w:w="8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5174F" w14:paraId="1EB39980" w14:textId="77777777" w:rsidTr="00B85ABF">
        <w:tc>
          <w:tcPr>
            <w:tcW w:w="9640" w:type="dxa"/>
            <w:gridSpan w:val="11"/>
          </w:tcPr>
          <w:p w14:paraId="407D36FF" w14:textId="77777777" w:rsidR="0025174F" w:rsidRDefault="0025174F" w:rsidP="000237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174F" w14:paraId="3B153B49" w14:textId="77777777" w:rsidTr="00B85AB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B147433" w14:textId="77777777" w:rsidR="0025174F" w:rsidRDefault="0025174F" w:rsidP="0002374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bookmarkStart w:id="1" w:name="_Hlk70434754"/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BACB48" w14:textId="6731D8B6" w:rsidR="0025174F" w:rsidRDefault="00CF40D9" w:rsidP="0002374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87109A" w:rsidRPr="0087109A">
              <w:t>Correction to the UE capability transfer testcases 8.2.1.1.1 and 8.1.5.1.1</w:t>
            </w:r>
            <w:r>
              <w:fldChar w:fldCharType="end"/>
            </w:r>
            <w:bookmarkEnd w:id="1"/>
          </w:p>
        </w:tc>
      </w:tr>
      <w:tr w:rsidR="0025174F" w14:paraId="6B1E571D" w14:textId="77777777" w:rsidTr="00B85ABF">
        <w:tc>
          <w:tcPr>
            <w:tcW w:w="1843" w:type="dxa"/>
            <w:tcBorders>
              <w:left w:val="single" w:sz="4" w:space="0" w:color="auto"/>
            </w:tcBorders>
          </w:tcPr>
          <w:p w14:paraId="389026DA" w14:textId="77777777" w:rsidR="0025174F" w:rsidRDefault="0025174F" w:rsidP="000237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D2F500A" w14:textId="77777777" w:rsidR="0025174F" w:rsidRDefault="0025174F" w:rsidP="000237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174F" w14:paraId="22E0F129" w14:textId="77777777" w:rsidTr="00B85ABF">
        <w:tc>
          <w:tcPr>
            <w:tcW w:w="1843" w:type="dxa"/>
            <w:tcBorders>
              <w:left w:val="single" w:sz="4" w:space="0" w:color="auto"/>
            </w:tcBorders>
          </w:tcPr>
          <w:p w14:paraId="0600D851" w14:textId="77777777" w:rsidR="0025174F" w:rsidRDefault="0025174F" w:rsidP="0002374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9775ABD" w14:textId="3696AD3A" w:rsidR="0025174F" w:rsidRDefault="00F21B95" w:rsidP="0002374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D51A3A">
              <w:rPr>
                <w:noProof/>
              </w:rPr>
              <w:t>ANRITSU LTD</w:t>
            </w:r>
            <w:r>
              <w:rPr>
                <w:noProof/>
              </w:rPr>
              <w:fldChar w:fldCharType="end"/>
            </w:r>
          </w:p>
        </w:tc>
      </w:tr>
      <w:tr w:rsidR="0025174F" w14:paraId="4B1F9697" w14:textId="77777777" w:rsidTr="00B85ABF">
        <w:tc>
          <w:tcPr>
            <w:tcW w:w="1843" w:type="dxa"/>
            <w:tcBorders>
              <w:left w:val="single" w:sz="4" w:space="0" w:color="auto"/>
            </w:tcBorders>
          </w:tcPr>
          <w:p w14:paraId="2A9065F9" w14:textId="77777777" w:rsidR="0025174F" w:rsidRDefault="0025174F" w:rsidP="0002374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0A4BE27" w14:textId="77777777" w:rsidR="0025174F" w:rsidRDefault="00B85ABF" w:rsidP="00023740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25174F">
              <w:fldChar w:fldCharType="begin"/>
            </w:r>
            <w:r w:rsidR="0025174F">
              <w:instrText xml:space="preserve"> DOCPROPERTY  SourceIfTsg  \* MERGEFORMAT </w:instrText>
            </w:r>
            <w:r w:rsidR="0025174F">
              <w:fldChar w:fldCharType="end"/>
            </w:r>
          </w:p>
        </w:tc>
      </w:tr>
      <w:tr w:rsidR="0025174F" w14:paraId="19F7756C" w14:textId="77777777" w:rsidTr="00B85ABF">
        <w:tc>
          <w:tcPr>
            <w:tcW w:w="1843" w:type="dxa"/>
            <w:tcBorders>
              <w:left w:val="single" w:sz="4" w:space="0" w:color="auto"/>
            </w:tcBorders>
          </w:tcPr>
          <w:p w14:paraId="15E0F015" w14:textId="77777777" w:rsidR="0025174F" w:rsidRDefault="0025174F" w:rsidP="000237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16710AB" w14:textId="77777777" w:rsidR="0025174F" w:rsidRDefault="0025174F" w:rsidP="000237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174F" w14:paraId="3948BDC3" w14:textId="77777777" w:rsidTr="00B85ABF">
        <w:tc>
          <w:tcPr>
            <w:tcW w:w="1843" w:type="dxa"/>
            <w:tcBorders>
              <w:left w:val="single" w:sz="4" w:space="0" w:color="auto"/>
            </w:tcBorders>
          </w:tcPr>
          <w:p w14:paraId="4560691B" w14:textId="77777777" w:rsidR="0025174F" w:rsidRDefault="0025174F" w:rsidP="0002374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EAD057B" w14:textId="77777777" w:rsidR="0025174F" w:rsidRDefault="00F21B95" w:rsidP="0002374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25174F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EB7FCE6" w14:textId="77777777" w:rsidR="0025174F" w:rsidRDefault="0025174F" w:rsidP="0002374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36DECC2" w14:textId="77777777" w:rsidR="0025174F" w:rsidRDefault="0025174F" w:rsidP="0002374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B2082DA" w14:textId="7A2C0CF9" w:rsidR="0025174F" w:rsidRDefault="00F21B95" w:rsidP="0002374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25174F">
              <w:rPr>
                <w:noProof/>
              </w:rPr>
              <w:t>2021-04-</w:t>
            </w:r>
            <w:r w:rsidR="0087109A">
              <w:rPr>
                <w:noProof/>
              </w:rPr>
              <w:t>26</w:t>
            </w:r>
            <w:r>
              <w:rPr>
                <w:noProof/>
              </w:rPr>
              <w:fldChar w:fldCharType="end"/>
            </w:r>
          </w:p>
        </w:tc>
      </w:tr>
      <w:tr w:rsidR="0025174F" w14:paraId="1E76FD51" w14:textId="77777777" w:rsidTr="00B85ABF">
        <w:tc>
          <w:tcPr>
            <w:tcW w:w="1843" w:type="dxa"/>
            <w:tcBorders>
              <w:left w:val="single" w:sz="4" w:space="0" w:color="auto"/>
            </w:tcBorders>
          </w:tcPr>
          <w:p w14:paraId="36A4B024" w14:textId="77777777" w:rsidR="0025174F" w:rsidRDefault="0025174F" w:rsidP="000237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70627CC" w14:textId="77777777" w:rsidR="0025174F" w:rsidRDefault="0025174F" w:rsidP="000237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231AB53" w14:textId="77777777" w:rsidR="0025174F" w:rsidRDefault="0025174F" w:rsidP="000237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68696C5" w14:textId="77777777" w:rsidR="0025174F" w:rsidRDefault="0025174F" w:rsidP="000237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452FB14" w14:textId="77777777" w:rsidR="0025174F" w:rsidRDefault="0025174F" w:rsidP="000237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174F" w14:paraId="5A63ACA4" w14:textId="77777777" w:rsidTr="00B85AB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5E0D81A" w14:textId="77777777" w:rsidR="0025174F" w:rsidRDefault="0025174F" w:rsidP="0002374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DCF48D2" w14:textId="77777777" w:rsidR="0025174F" w:rsidRDefault="00F21B95" w:rsidP="0002374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25174F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4295EEF" w14:textId="77777777" w:rsidR="0025174F" w:rsidRDefault="0025174F" w:rsidP="0002374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2BA49B" w14:textId="77777777" w:rsidR="0025174F" w:rsidRDefault="0025174F" w:rsidP="0002374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F56A77A" w14:textId="77777777" w:rsidR="0025174F" w:rsidRDefault="00F21B95" w:rsidP="0002374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25174F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25174F" w14:paraId="73EB92A3" w14:textId="77777777" w:rsidTr="00B85AB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CE2E7B2" w14:textId="77777777" w:rsidR="0025174F" w:rsidRDefault="0025174F" w:rsidP="0002374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7DF6284" w14:textId="77777777" w:rsidR="0025174F" w:rsidRDefault="0025174F" w:rsidP="0002374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FD34D66" w14:textId="77777777" w:rsidR="0025174F" w:rsidRDefault="0025174F" w:rsidP="0002374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84D2E06" w14:textId="77777777" w:rsidR="0025174F" w:rsidRPr="007C2097" w:rsidRDefault="0025174F" w:rsidP="0002374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5174F" w14:paraId="7BF91F27" w14:textId="77777777" w:rsidTr="00B85ABF">
        <w:tc>
          <w:tcPr>
            <w:tcW w:w="1843" w:type="dxa"/>
          </w:tcPr>
          <w:p w14:paraId="2F657E16" w14:textId="77777777" w:rsidR="0025174F" w:rsidRDefault="0025174F" w:rsidP="000237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3A2EA08" w14:textId="77777777" w:rsidR="0025174F" w:rsidRDefault="0025174F" w:rsidP="000237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5ABF" w14:paraId="015C6C8C" w14:textId="77777777" w:rsidTr="00B85AB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F2D0ABD" w14:textId="77777777" w:rsidR="00B85ABF" w:rsidRDefault="00B85ABF" w:rsidP="00B85A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39E497" w14:textId="77777777" w:rsidR="00C443A0" w:rsidRDefault="00C443A0" w:rsidP="00C443A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proce CR’s </w:t>
            </w:r>
            <w:r w:rsidRPr="009243CF">
              <w:rPr>
                <w:noProof/>
              </w:rPr>
              <w:t>R5-211500</w:t>
            </w:r>
            <w:r>
              <w:rPr>
                <w:noProof/>
              </w:rPr>
              <w:t xml:space="preserve"> and</w:t>
            </w:r>
            <w:r w:rsidRPr="009243CF">
              <w:rPr>
                <w:noProof/>
              </w:rPr>
              <w:t xml:space="preserve"> R5-211501</w:t>
            </w:r>
            <w:r>
              <w:rPr>
                <w:noProof/>
              </w:rPr>
              <w:t xml:space="preserve"> set the parameters  </w:t>
            </w:r>
            <w:r w:rsidRPr="009243CF">
              <w:rPr>
                <w:b/>
                <w:bCs/>
                <w:noProof/>
              </w:rPr>
              <w:t>pucch_F2_WithFH</w:t>
            </w:r>
            <w:r>
              <w:rPr>
                <w:noProof/>
              </w:rPr>
              <w:t xml:space="preserve"> and </w:t>
            </w:r>
            <w:r w:rsidRPr="009243CF">
              <w:rPr>
                <w:b/>
                <w:bCs/>
                <w:noProof/>
              </w:rPr>
              <w:t>pucch_F3_WithFH</w:t>
            </w:r>
            <w:r>
              <w:rPr>
                <w:b/>
                <w:bCs/>
                <w:noProof/>
              </w:rPr>
              <w:t xml:space="preserve"> </w:t>
            </w:r>
            <w:r>
              <w:rPr>
                <w:noProof/>
              </w:rPr>
              <w:t>like supported but only for:</w:t>
            </w:r>
          </w:p>
          <w:p w14:paraId="7A036D1D" w14:textId="77777777" w:rsidR="00C443A0" w:rsidRDefault="00C443A0" w:rsidP="00C443A0">
            <w:pPr>
              <w:pStyle w:val="CRCoverPage"/>
              <w:spacing w:after="0"/>
              <w:ind w:left="100"/>
              <w:rPr>
                <w:noProof/>
              </w:rPr>
            </w:pPr>
            <w:r w:rsidRPr="009243CF">
              <w:rPr>
                <w:noProof/>
              </w:rPr>
              <w:t>phy_Parameters</w:t>
            </w:r>
            <w:r>
              <w:rPr>
                <w:noProof/>
              </w:rPr>
              <w:t xml:space="preserve"> -&gt; </w:t>
            </w:r>
            <w:r w:rsidRPr="009243CF">
              <w:rPr>
                <w:noProof/>
              </w:rPr>
              <w:t>phy_ParametersFRX_Diff</w:t>
            </w:r>
          </w:p>
          <w:p w14:paraId="707DDFD4" w14:textId="77777777" w:rsidR="00C443A0" w:rsidRDefault="00C443A0" w:rsidP="00C443A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4D6D955" w14:textId="2800B03E" w:rsidR="00B85ABF" w:rsidRPr="00E66A80" w:rsidRDefault="00C443A0" w:rsidP="00C443A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For </w:t>
            </w:r>
            <w:r w:rsidRPr="00E75535">
              <w:rPr>
                <w:b/>
                <w:bCs/>
                <w:noProof/>
              </w:rPr>
              <w:t>fr1_Add_UE_NR_Capabilities</w:t>
            </w:r>
            <w:r>
              <w:rPr>
                <w:noProof/>
              </w:rPr>
              <w:t xml:space="preserve"> and </w:t>
            </w:r>
            <w:r w:rsidRPr="00E75535">
              <w:rPr>
                <w:b/>
                <w:bCs/>
                <w:noProof/>
              </w:rPr>
              <w:t>fr2_Add_UE_NR_Capabilities</w:t>
            </w:r>
            <w:r>
              <w:rPr>
                <w:noProof/>
              </w:rPr>
              <w:t xml:space="preserve"> it should be set to </w:t>
            </w:r>
            <w:r w:rsidRPr="00E75535">
              <w:rPr>
                <w:b/>
                <w:bCs/>
              </w:rPr>
              <w:t>Not checked</w:t>
            </w:r>
          </w:p>
        </w:tc>
      </w:tr>
      <w:tr w:rsidR="00B85ABF" w14:paraId="1E1293E4" w14:textId="77777777" w:rsidTr="00B85AB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BCE218" w14:textId="77777777" w:rsidR="00B85ABF" w:rsidRDefault="00B85ABF" w:rsidP="00B85A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3A8524" w14:textId="77777777" w:rsidR="00B85ABF" w:rsidRPr="002A201C" w:rsidRDefault="00B85ABF" w:rsidP="00B85ABF">
            <w:pPr>
              <w:pStyle w:val="CRCoverPage"/>
              <w:spacing w:after="0"/>
              <w:rPr>
                <w:rFonts w:cs="Arial"/>
                <w:noProof/>
                <w:lang w:val="en-US"/>
              </w:rPr>
            </w:pPr>
          </w:p>
        </w:tc>
      </w:tr>
      <w:tr w:rsidR="00B85ABF" w14:paraId="3E773DF0" w14:textId="77777777" w:rsidTr="00B85AB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C05530" w14:textId="77777777" w:rsidR="00B85ABF" w:rsidRDefault="00B85ABF" w:rsidP="00B85A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C617F1D" w14:textId="77777777" w:rsidR="00C443A0" w:rsidRDefault="00C443A0" w:rsidP="00AF555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Update TTCN that </w:t>
            </w:r>
            <w:r w:rsidRPr="009243CF">
              <w:rPr>
                <w:b/>
                <w:bCs/>
                <w:noProof/>
              </w:rPr>
              <w:t>pucch_F2_WithFH</w:t>
            </w:r>
            <w:r>
              <w:rPr>
                <w:noProof/>
              </w:rPr>
              <w:t xml:space="preserve"> and </w:t>
            </w:r>
            <w:r w:rsidRPr="009243CF">
              <w:rPr>
                <w:b/>
                <w:bCs/>
                <w:noProof/>
              </w:rPr>
              <w:t>pucch_F3_WithFH</w:t>
            </w:r>
            <w:r>
              <w:rPr>
                <w:b/>
                <w:bCs/>
                <w:noProof/>
              </w:rPr>
              <w:t xml:space="preserve"> </w:t>
            </w:r>
            <w:r>
              <w:rPr>
                <w:noProof/>
              </w:rPr>
              <w:t xml:space="preserve">will be check like supported only for </w:t>
            </w:r>
            <w:r w:rsidRPr="009243CF">
              <w:rPr>
                <w:noProof/>
              </w:rPr>
              <w:t>phy_Parameters</w:t>
            </w:r>
            <w:r>
              <w:rPr>
                <w:noProof/>
              </w:rPr>
              <w:t xml:space="preserve"> -&gt; </w:t>
            </w:r>
            <w:r w:rsidRPr="009243CF">
              <w:rPr>
                <w:noProof/>
              </w:rPr>
              <w:t>phy_ParametersFRX_Diff</w:t>
            </w:r>
          </w:p>
          <w:p w14:paraId="7290F797" w14:textId="450191D3" w:rsidR="00B85ABF" w:rsidRPr="00C443A0" w:rsidRDefault="00C443A0" w:rsidP="00B85AB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and not checked for </w:t>
            </w:r>
            <w:r w:rsidRPr="00E75535">
              <w:rPr>
                <w:b/>
                <w:bCs/>
                <w:noProof/>
              </w:rPr>
              <w:t>fr1_Add_UE_NR_Capabilities</w:t>
            </w:r>
            <w:r>
              <w:rPr>
                <w:noProof/>
              </w:rPr>
              <w:t xml:space="preserve"> and </w:t>
            </w:r>
            <w:r w:rsidRPr="00E75535">
              <w:rPr>
                <w:b/>
                <w:bCs/>
                <w:noProof/>
              </w:rPr>
              <w:t>fr2_Add_UE_NR_Capabilities</w:t>
            </w:r>
          </w:p>
        </w:tc>
      </w:tr>
      <w:tr w:rsidR="00B85ABF" w14:paraId="233B3846" w14:textId="77777777" w:rsidTr="00B85AB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8FF12E" w14:textId="77777777" w:rsidR="00B85ABF" w:rsidRDefault="00B85ABF" w:rsidP="00B85A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247F79" w14:textId="77777777" w:rsidR="00B85ABF" w:rsidRPr="00CF39F2" w:rsidRDefault="00B85ABF" w:rsidP="00B85ABF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B85ABF" w14:paraId="09E2BA87" w14:textId="77777777" w:rsidTr="00B85AB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1EA9DD0" w14:textId="77777777" w:rsidR="00B85ABF" w:rsidRDefault="00B85ABF" w:rsidP="00B85A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B4F9E0" w14:textId="77777777" w:rsidR="00B85ABF" w:rsidRPr="00CF39F2" w:rsidRDefault="00B85ABF" w:rsidP="00B85ABF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>Conformant UE may fail the test case</w:t>
            </w:r>
          </w:p>
        </w:tc>
      </w:tr>
      <w:tr w:rsidR="00B85ABF" w14:paraId="2D29FEAF" w14:textId="77777777" w:rsidTr="00B85ABF">
        <w:tc>
          <w:tcPr>
            <w:tcW w:w="2694" w:type="dxa"/>
            <w:gridSpan w:val="2"/>
          </w:tcPr>
          <w:p w14:paraId="5A1A90B4" w14:textId="77777777" w:rsidR="00B85ABF" w:rsidRDefault="00B85ABF" w:rsidP="00B85A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82E240E" w14:textId="77777777" w:rsidR="00B85ABF" w:rsidRDefault="00B85ABF" w:rsidP="00B85A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5ABF" w14:paraId="73F50FEC" w14:textId="77777777" w:rsidTr="00B85AB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1C51FF" w14:textId="77777777" w:rsidR="00B85ABF" w:rsidRDefault="00B85ABF" w:rsidP="00B85A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8275FC" w14:textId="4D5EEF2C" w:rsidR="00B85ABF" w:rsidRDefault="00643C0A" w:rsidP="00AF0E4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</w:t>
            </w:r>
            <w:r w:rsidR="00B85ABF">
              <w:rPr>
                <w:noProof/>
              </w:rPr>
              <w:t>.1.</w:t>
            </w:r>
            <w:r>
              <w:rPr>
                <w:noProof/>
              </w:rPr>
              <w:t>5</w:t>
            </w:r>
            <w:r w:rsidR="00B85ABF">
              <w:rPr>
                <w:noProof/>
              </w:rPr>
              <w:t>.1.</w:t>
            </w:r>
            <w:r>
              <w:rPr>
                <w:noProof/>
              </w:rPr>
              <w:t>1</w:t>
            </w:r>
            <w:r w:rsidR="00B85ABF">
              <w:rPr>
                <w:noProof/>
              </w:rPr>
              <w:t>.</w:t>
            </w:r>
            <w:r>
              <w:rPr>
                <w:noProof/>
              </w:rPr>
              <w:t>NR5GC</w:t>
            </w:r>
            <w:r w:rsidR="00B85ABF">
              <w:rPr>
                <w:noProof/>
              </w:rPr>
              <w:t xml:space="preserve"> and </w:t>
            </w:r>
            <w:r>
              <w:rPr>
                <w:noProof/>
              </w:rPr>
              <w:t>8</w:t>
            </w:r>
            <w:r w:rsidR="00B85ABF">
              <w:rPr>
                <w:noProof/>
              </w:rPr>
              <w:t>.</w:t>
            </w:r>
            <w:r>
              <w:rPr>
                <w:noProof/>
              </w:rPr>
              <w:t>2</w:t>
            </w:r>
            <w:r w:rsidR="00B85ABF">
              <w:rPr>
                <w:noProof/>
              </w:rPr>
              <w:t>.</w:t>
            </w:r>
            <w:r>
              <w:rPr>
                <w:noProof/>
              </w:rPr>
              <w:t>1</w:t>
            </w:r>
            <w:r w:rsidR="00B85ABF">
              <w:rPr>
                <w:noProof/>
              </w:rPr>
              <w:t>.1.</w:t>
            </w:r>
            <w:r>
              <w:rPr>
                <w:noProof/>
              </w:rPr>
              <w:t>1</w:t>
            </w:r>
            <w:r w:rsidR="00B85ABF">
              <w:rPr>
                <w:noProof/>
              </w:rPr>
              <w:t>.</w:t>
            </w:r>
            <w:r>
              <w:rPr>
                <w:noProof/>
              </w:rPr>
              <w:t>EN</w:t>
            </w:r>
            <w:r w:rsidR="00694794">
              <w:rPr>
                <w:noProof/>
              </w:rPr>
              <w:t>D</w:t>
            </w:r>
            <w:r w:rsidR="00B85ABF">
              <w:rPr>
                <w:noProof/>
              </w:rPr>
              <w:t>C</w:t>
            </w:r>
          </w:p>
        </w:tc>
      </w:tr>
      <w:tr w:rsidR="00B85ABF" w14:paraId="4CC79445" w14:textId="77777777" w:rsidTr="00B85AB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70C699" w14:textId="77777777" w:rsidR="00B85ABF" w:rsidRDefault="00B85ABF" w:rsidP="00B85A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7FAAC8" w14:textId="77777777" w:rsidR="00B85ABF" w:rsidRDefault="00B85ABF" w:rsidP="00B85A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5ABF" w14:paraId="2AFAE214" w14:textId="77777777" w:rsidTr="00B85AB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8FFE33" w14:textId="77777777" w:rsidR="00B85ABF" w:rsidRDefault="00B85ABF" w:rsidP="00B85A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17A9EA" w14:textId="77777777" w:rsidR="00B85ABF" w:rsidRDefault="00B85ABF" w:rsidP="00B85A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0DE697A" w14:textId="77777777" w:rsidR="00B85ABF" w:rsidRDefault="00B85ABF" w:rsidP="00B85A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F811D5A" w14:textId="77777777" w:rsidR="00B85ABF" w:rsidRDefault="00B85ABF" w:rsidP="00B85AB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74FC9BB" w14:textId="77777777" w:rsidR="00B85ABF" w:rsidRDefault="00B85ABF" w:rsidP="00B85AB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85ABF" w14:paraId="0F738A3A" w14:textId="77777777" w:rsidTr="00B85AB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BFD641" w14:textId="77777777" w:rsidR="00B85ABF" w:rsidRDefault="00B85ABF" w:rsidP="00B85A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8B7645" w14:textId="77777777" w:rsidR="00B85ABF" w:rsidRDefault="00B85ABF" w:rsidP="00B85A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451C3F" w14:textId="77777777" w:rsidR="00B85ABF" w:rsidRDefault="00B85ABF" w:rsidP="00B85A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5954EF" w14:textId="77777777" w:rsidR="00B85ABF" w:rsidRDefault="00B85ABF" w:rsidP="00B85AB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1C2991" w14:textId="77777777" w:rsidR="00B85ABF" w:rsidRDefault="00B85ABF" w:rsidP="00B85AB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85ABF" w14:paraId="1A490E65" w14:textId="77777777" w:rsidTr="00B85AB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8A91EF" w14:textId="77777777" w:rsidR="00B85ABF" w:rsidRDefault="00B85ABF" w:rsidP="00B85AB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0D66E1" w14:textId="71C640C1" w:rsidR="00B85ABF" w:rsidRDefault="00B85ABF" w:rsidP="00B85A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306C2D" w14:textId="5DAF2D97" w:rsidR="00B85ABF" w:rsidRDefault="009B26F9" w:rsidP="00B85A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2B2DB27" w14:textId="77777777" w:rsidR="00B85ABF" w:rsidRDefault="00B85ABF" w:rsidP="00B85AB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8E5B15" w14:textId="77777777" w:rsidR="00B85ABF" w:rsidRDefault="00B85ABF" w:rsidP="00B85AB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85ABF" w14:paraId="41FFF18D" w14:textId="77777777" w:rsidTr="00B85AB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BA0364" w14:textId="77777777" w:rsidR="00B85ABF" w:rsidRDefault="00B85ABF" w:rsidP="00B85AB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211734" w14:textId="77777777" w:rsidR="00B85ABF" w:rsidRDefault="00B85ABF" w:rsidP="00B85A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83F3BD" w14:textId="77777777" w:rsidR="00B85ABF" w:rsidRDefault="00B85ABF" w:rsidP="00B85A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F2A8F4C" w14:textId="77777777" w:rsidR="00B85ABF" w:rsidRDefault="00B85ABF" w:rsidP="00B85AB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C83757" w14:textId="77777777" w:rsidR="00B85ABF" w:rsidRDefault="00B85ABF" w:rsidP="00B85AB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85ABF" w14:paraId="7EEF8787" w14:textId="77777777" w:rsidTr="00B85AB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E28C1C" w14:textId="77777777" w:rsidR="00B85ABF" w:rsidRDefault="00B85ABF" w:rsidP="00B85AB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25D881" w14:textId="77777777" w:rsidR="00B85ABF" w:rsidRDefault="00B85ABF" w:rsidP="00B85ABF">
            <w:pPr>
              <w:pStyle w:val="CRCoverPage"/>
              <w:spacing w:after="0"/>
              <w:rPr>
                <w:noProof/>
              </w:rPr>
            </w:pPr>
          </w:p>
        </w:tc>
      </w:tr>
      <w:tr w:rsidR="00B85ABF" w14:paraId="05778883" w14:textId="77777777" w:rsidTr="00B85AB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62F4EDD" w14:textId="77777777" w:rsidR="00B85ABF" w:rsidRDefault="00B85ABF" w:rsidP="00B85A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F141D7" w14:textId="77777777" w:rsidR="00B85ABF" w:rsidRDefault="00B85ABF" w:rsidP="00B85AB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85ABF" w:rsidRPr="008863B9" w14:paraId="5FB9FE4E" w14:textId="77777777" w:rsidTr="00B85AB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5BCADEE" w14:textId="77777777" w:rsidR="00B85ABF" w:rsidRPr="008863B9" w:rsidRDefault="00B85ABF" w:rsidP="00B85A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426960F9" w14:textId="77777777" w:rsidR="00B85ABF" w:rsidRPr="008863B9" w:rsidRDefault="00B85ABF" w:rsidP="00B85AB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85ABF" w14:paraId="09CCAEB8" w14:textId="77777777" w:rsidTr="00B85AB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5DEBF8" w14:textId="77777777" w:rsidR="00B85ABF" w:rsidRDefault="00B85ABF" w:rsidP="00B85A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32900B" w14:textId="77777777" w:rsidR="00B85ABF" w:rsidRDefault="00B85ABF" w:rsidP="00B85AB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C578F94" w14:textId="77777777"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14:paraId="162BE63A" w14:textId="77777777" w:rsidR="009418D9" w:rsidRDefault="009418D9" w:rsidP="009418D9">
      <w:pPr>
        <w:rPr>
          <w:noProof/>
        </w:rPr>
        <w:sectPr w:rsidR="009418D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D2C0129" w14:textId="77777777" w:rsidR="009478EE" w:rsidRDefault="009478EE" w:rsidP="009478EE">
      <w:pPr>
        <w:rPr>
          <w:noProof/>
        </w:rPr>
      </w:pPr>
    </w:p>
    <w:p w14:paraId="0C353D51" w14:textId="77777777"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2" w:name="_Toc70319989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2"/>
    </w:p>
    <w:p w14:paraId="2917237F" w14:textId="657D83B3" w:rsidR="00C443A0" w:rsidRDefault="007A73E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C443A0" w:rsidRPr="00677CE5">
        <w:rPr>
          <w:rFonts w:ascii="Arial" w:hAnsi="Arial" w:cs="Arial"/>
          <w:iCs/>
        </w:rPr>
        <w:t>Table of Contents</w:t>
      </w:r>
      <w:r w:rsidR="00C443A0">
        <w:tab/>
      </w:r>
      <w:r w:rsidR="00C443A0">
        <w:fldChar w:fldCharType="begin"/>
      </w:r>
      <w:r w:rsidR="00C443A0">
        <w:instrText xml:space="preserve"> PAGEREF _Toc70319989 \h </w:instrText>
      </w:r>
      <w:r w:rsidR="00C443A0">
        <w:fldChar w:fldCharType="separate"/>
      </w:r>
      <w:r w:rsidR="00C443A0">
        <w:t>2</w:t>
      </w:r>
      <w:r w:rsidR="00C443A0">
        <w:fldChar w:fldCharType="end"/>
      </w:r>
    </w:p>
    <w:p w14:paraId="77B98378" w14:textId="6675E739" w:rsidR="00C443A0" w:rsidRDefault="00C443A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677CE5">
        <w:rPr>
          <w:b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677CE5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_Toc70319990 \h </w:instrText>
      </w:r>
      <w:r>
        <w:fldChar w:fldCharType="separate"/>
      </w:r>
      <w:r>
        <w:t>2</w:t>
      </w:r>
      <w:r>
        <w:fldChar w:fldCharType="end"/>
      </w:r>
    </w:p>
    <w:p w14:paraId="22F5859C" w14:textId="1668E001" w:rsidR="00C443A0" w:rsidRDefault="00C443A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77CE5">
        <w:rPr>
          <w:rFonts w:cs="Arial"/>
          <w:b/>
          <w:lang w:eastAsia="en-GB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77CE5">
        <w:rPr>
          <w:rFonts w:cs="Arial"/>
          <w:b/>
          <w:color w:val="000000"/>
          <w:lang w:eastAsia="en-GB"/>
        </w:rPr>
        <w:t>Change 1</w:t>
      </w:r>
      <w:r>
        <w:tab/>
      </w:r>
      <w:r>
        <w:fldChar w:fldCharType="begin"/>
      </w:r>
      <w:r>
        <w:instrText xml:space="preserve"> PAGEREF _Toc70319991 \h </w:instrText>
      </w:r>
      <w:r>
        <w:fldChar w:fldCharType="separate"/>
      </w:r>
      <w:r>
        <w:t>2</w:t>
      </w:r>
      <w:r>
        <w:fldChar w:fldCharType="end"/>
      </w:r>
    </w:p>
    <w:p w14:paraId="4013849E" w14:textId="6C2B6979" w:rsidR="00C443A0" w:rsidRDefault="00C443A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77CE5">
        <w:rPr>
          <w:rFonts w:cs="Arial"/>
          <w:b/>
          <w:lang w:eastAsia="en-GB"/>
        </w:rPr>
        <w:t>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77CE5">
        <w:rPr>
          <w:rFonts w:cs="Arial"/>
          <w:b/>
          <w:color w:val="000000"/>
          <w:lang w:eastAsia="en-GB"/>
        </w:rPr>
        <w:t>Change 2</w:t>
      </w:r>
      <w:r>
        <w:tab/>
      </w:r>
      <w:r>
        <w:fldChar w:fldCharType="begin"/>
      </w:r>
      <w:r>
        <w:instrText xml:space="preserve"> PAGEREF _Toc70319992 \h </w:instrText>
      </w:r>
      <w:r>
        <w:fldChar w:fldCharType="separate"/>
      </w:r>
      <w:r>
        <w:t>4</w:t>
      </w:r>
      <w:r>
        <w:fldChar w:fldCharType="end"/>
      </w:r>
    </w:p>
    <w:p w14:paraId="0C004015" w14:textId="47D37E29" w:rsidR="007A73E5" w:rsidRDefault="007A73E5" w:rsidP="007A73E5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</w:p>
    <w:p w14:paraId="00A70ED9" w14:textId="77777777"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3" w:name="_Toc122434488"/>
      <w:bookmarkStart w:id="4" w:name="_Toc295288959"/>
      <w:bookmarkStart w:id="5" w:name="_Toc70319990"/>
      <w:r w:rsidRPr="00854C55">
        <w:rPr>
          <w:b/>
        </w:rPr>
        <w:t>Corrections required</w:t>
      </w:r>
      <w:bookmarkEnd w:id="3"/>
      <w:bookmarkEnd w:id="4"/>
      <w:bookmarkEnd w:id="5"/>
    </w:p>
    <w:p w14:paraId="23F13B32" w14:textId="4110DDF6" w:rsidR="005D27CA" w:rsidRDefault="001E1D84" w:rsidP="005D27CA">
      <w:pPr>
        <w:pStyle w:val="Heading2"/>
        <w:numPr>
          <w:ilvl w:val="1"/>
          <w:numId w:val="1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6" w:name="_Toc70319991"/>
      <w:r>
        <w:rPr>
          <w:rFonts w:cs="Arial"/>
          <w:b/>
          <w:color w:val="000000"/>
          <w:lang w:eastAsia="en-GB"/>
        </w:rPr>
        <w:t>Change 1</w:t>
      </w:r>
      <w:bookmarkEnd w:id="6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5D27CA" w14:paraId="367AA5A8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8A35D" w14:textId="77777777" w:rsidR="005D27CA" w:rsidRDefault="00FF1628" w:rsidP="00CD057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r w:rsidR="005D27CA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5D27CA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0200E" w14:textId="17849C31" w:rsidR="005D27CA" w:rsidRPr="00CC39F9" w:rsidRDefault="00E835F4" w:rsidP="00113E1D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E835F4">
              <w:rPr>
                <w:noProof/>
              </w:rPr>
              <w:t>cr_NR_Phy_ParametersFRX_Diff_fr1_2</w:t>
            </w:r>
          </w:p>
        </w:tc>
      </w:tr>
      <w:tr w:rsidR="000C002D" w14:paraId="0EAF5D07" w14:textId="77777777" w:rsidTr="00CD057D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1FF71" w14:textId="77777777" w:rsidR="000C002D" w:rsidRDefault="000C002D" w:rsidP="000C002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9481E" w14:textId="77777777" w:rsidR="000C002D" w:rsidRDefault="009243CF" w:rsidP="00113E1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proce CR’s </w:t>
            </w:r>
            <w:r w:rsidRPr="009243CF">
              <w:rPr>
                <w:noProof/>
              </w:rPr>
              <w:t>R5-211500</w:t>
            </w:r>
            <w:r>
              <w:rPr>
                <w:noProof/>
              </w:rPr>
              <w:t xml:space="preserve"> and</w:t>
            </w:r>
            <w:r w:rsidRPr="009243CF">
              <w:rPr>
                <w:noProof/>
              </w:rPr>
              <w:t xml:space="preserve"> R5-211501</w:t>
            </w:r>
            <w:r>
              <w:rPr>
                <w:noProof/>
              </w:rPr>
              <w:t xml:space="preserve"> set the parameters  </w:t>
            </w:r>
            <w:r w:rsidRPr="009243CF">
              <w:rPr>
                <w:b/>
                <w:bCs/>
                <w:noProof/>
              </w:rPr>
              <w:t>pucch_F2_WithFH</w:t>
            </w:r>
            <w:r>
              <w:rPr>
                <w:noProof/>
              </w:rPr>
              <w:t xml:space="preserve"> and </w:t>
            </w:r>
            <w:r w:rsidRPr="009243CF">
              <w:rPr>
                <w:b/>
                <w:bCs/>
                <w:noProof/>
              </w:rPr>
              <w:t>pucch_F3_WithFH</w:t>
            </w:r>
            <w:r>
              <w:rPr>
                <w:b/>
                <w:bCs/>
                <w:noProof/>
              </w:rPr>
              <w:t xml:space="preserve"> </w:t>
            </w:r>
            <w:r>
              <w:rPr>
                <w:noProof/>
              </w:rPr>
              <w:t>like supported but only for:</w:t>
            </w:r>
          </w:p>
          <w:p w14:paraId="0D6494E3" w14:textId="77777777" w:rsidR="009243CF" w:rsidRDefault="009243CF" w:rsidP="009243CF">
            <w:pPr>
              <w:pStyle w:val="CRCoverPage"/>
              <w:spacing w:after="0"/>
              <w:ind w:left="100"/>
              <w:rPr>
                <w:noProof/>
              </w:rPr>
            </w:pPr>
            <w:r w:rsidRPr="009243CF">
              <w:rPr>
                <w:noProof/>
              </w:rPr>
              <w:t>phy_Parameters</w:t>
            </w:r>
            <w:r>
              <w:rPr>
                <w:noProof/>
              </w:rPr>
              <w:t xml:space="preserve"> -&gt; </w:t>
            </w:r>
            <w:r w:rsidRPr="009243CF">
              <w:rPr>
                <w:noProof/>
              </w:rPr>
              <w:t>phy_ParametersFRX_Diff</w:t>
            </w:r>
          </w:p>
          <w:p w14:paraId="1CA391CF" w14:textId="77777777" w:rsidR="009243CF" w:rsidRDefault="009243CF" w:rsidP="009243C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B5EF6F" w14:textId="2D2AD38B" w:rsidR="009243CF" w:rsidRPr="009D00B7" w:rsidRDefault="009243CF" w:rsidP="00113E1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For </w:t>
            </w:r>
            <w:r w:rsidRPr="00E75535">
              <w:rPr>
                <w:b/>
                <w:bCs/>
                <w:noProof/>
              </w:rPr>
              <w:t>fr1_Add_UE_NR_Capabilities</w:t>
            </w:r>
            <w:r>
              <w:rPr>
                <w:noProof/>
              </w:rPr>
              <w:t xml:space="preserve"> and </w:t>
            </w:r>
            <w:r w:rsidRPr="00E75535">
              <w:rPr>
                <w:b/>
                <w:bCs/>
                <w:noProof/>
              </w:rPr>
              <w:t>fr2_Add_UE_NR_Capabilities</w:t>
            </w:r>
            <w:r>
              <w:rPr>
                <w:noProof/>
              </w:rPr>
              <w:t xml:space="preserve"> it should be set to </w:t>
            </w:r>
            <w:r w:rsidR="00E75535" w:rsidRPr="00E75535">
              <w:rPr>
                <w:b/>
                <w:bCs/>
              </w:rPr>
              <w:t>Not checked</w:t>
            </w:r>
          </w:p>
        </w:tc>
      </w:tr>
      <w:tr w:rsidR="006936DF" w14:paraId="2F368D15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09800" w14:textId="77777777" w:rsidR="006936DF" w:rsidRDefault="006936DF" w:rsidP="006936D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43C9F" w14:textId="3E7BF63B" w:rsidR="006936DF" w:rsidRPr="006316B2" w:rsidRDefault="00E75535" w:rsidP="006936D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Create a new template for </w:t>
            </w:r>
            <w:r w:rsidRPr="00E75535">
              <w:rPr>
                <w:b/>
                <w:bCs/>
                <w:noProof/>
              </w:rPr>
              <w:t>fr1_Add_UE_NR_Capabilities</w:t>
            </w:r>
            <w:r>
              <w:rPr>
                <w:noProof/>
              </w:rPr>
              <w:t xml:space="preserve"> and </w:t>
            </w:r>
            <w:r w:rsidRPr="00E75535">
              <w:rPr>
                <w:b/>
                <w:bCs/>
                <w:noProof/>
              </w:rPr>
              <w:t>fr2_Add_UE_NR_Capabilities</w:t>
            </w:r>
            <w:r>
              <w:rPr>
                <w:noProof/>
              </w:rPr>
              <w:t xml:space="preserve"> where </w:t>
            </w:r>
            <w:r w:rsidRPr="009243CF">
              <w:rPr>
                <w:b/>
                <w:bCs/>
                <w:noProof/>
              </w:rPr>
              <w:t>pucch_F2_WithFH</w:t>
            </w:r>
            <w:r>
              <w:rPr>
                <w:noProof/>
              </w:rPr>
              <w:t xml:space="preserve"> and </w:t>
            </w:r>
            <w:r w:rsidRPr="009243CF">
              <w:rPr>
                <w:b/>
                <w:bCs/>
                <w:noProof/>
              </w:rPr>
              <w:t>pucch_F3_WithFH</w:t>
            </w:r>
            <w:r>
              <w:rPr>
                <w:b/>
                <w:bCs/>
                <w:noProof/>
              </w:rPr>
              <w:t xml:space="preserve"> </w:t>
            </w:r>
            <w:r w:rsidRPr="00E75535">
              <w:rPr>
                <w:noProof/>
              </w:rPr>
              <w:t>will</w:t>
            </w:r>
            <w:r>
              <w:rPr>
                <w:noProof/>
              </w:rPr>
              <w:t xml:space="preserve"> be set to any or omit.</w:t>
            </w:r>
          </w:p>
        </w:tc>
      </w:tr>
      <w:tr w:rsidR="006936DF" w14:paraId="1CAD6054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F38FE" w14:textId="77777777" w:rsidR="006936DF" w:rsidRDefault="006936DF" w:rsidP="006936D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A445C" w14:textId="6CE8EAA7" w:rsidR="006936DF" w:rsidRPr="00CC39F9" w:rsidRDefault="00E835F4" w:rsidP="00617FEE">
            <w:pPr>
              <w:tabs>
                <w:tab w:val="left" w:pos="5325"/>
              </w:tabs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 w:rsidRPr="00E835F4">
              <w:rPr>
                <w:rFonts w:ascii="Arial" w:hAnsi="Arial" w:cs="Arial"/>
                <w:lang w:eastAsia="en-GB"/>
              </w:rPr>
              <w:t>NR_AuxiliaryCapCheckFunctions.ttcn</w:t>
            </w:r>
            <w:proofErr w:type="spellEnd"/>
          </w:p>
        </w:tc>
      </w:tr>
      <w:tr w:rsidR="006936DF" w14:paraId="71073071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5475D" w14:textId="77777777" w:rsidR="006936DF" w:rsidRDefault="006936DF" w:rsidP="006936DF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F9440" w14:textId="70E79EF0" w:rsidR="006936DF" w:rsidRDefault="003F2B1A" w:rsidP="006936DF">
            <w:pPr>
              <w:rPr>
                <w:rFonts w:ascii="Arial" w:hAnsi="Arial"/>
                <w:highlight w:val="cyan"/>
                <w:lang w:eastAsia="zh-CN"/>
              </w:rPr>
            </w:pPr>
            <w:r w:rsidRPr="003F2B1A">
              <w:rPr>
                <w:rFonts w:ascii="Arial" w:hAnsi="Arial"/>
                <w:highlight w:val="red"/>
                <w:lang w:eastAsia="zh-CN"/>
              </w:rPr>
              <w:t xml:space="preserve">Rejected, not needed. See </w:t>
            </w:r>
            <w:r w:rsidR="004915FE" w:rsidRPr="003F2B1A">
              <w:rPr>
                <w:rFonts w:ascii="Arial" w:hAnsi="Arial"/>
                <w:highlight w:val="red"/>
                <w:lang w:eastAsia="zh-CN"/>
              </w:rPr>
              <w:t>MCC160 implementation</w:t>
            </w:r>
            <w:r w:rsidRPr="003F2B1A">
              <w:rPr>
                <w:rFonts w:ascii="Arial" w:hAnsi="Arial"/>
                <w:highlight w:val="red"/>
                <w:lang w:eastAsia="zh-CN"/>
              </w:rPr>
              <w:t xml:space="preserve"> </w:t>
            </w:r>
            <w:r w:rsidR="00663BA7">
              <w:rPr>
                <w:rFonts w:ascii="Arial" w:hAnsi="Arial"/>
                <w:highlight w:val="red"/>
                <w:lang w:eastAsia="zh-CN"/>
              </w:rPr>
              <w:t>for</w:t>
            </w:r>
            <w:r w:rsidRPr="003F2B1A">
              <w:rPr>
                <w:rFonts w:ascii="Arial" w:hAnsi="Arial"/>
                <w:highlight w:val="red"/>
                <w:lang w:eastAsia="zh-CN"/>
              </w:rPr>
              <w:t xml:space="preserve"> change 2</w:t>
            </w:r>
          </w:p>
        </w:tc>
      </w:tr>
    </w:tbl>
    <w:p w14:paraId="3BDA4D0C" w14:textId="77777777" w:rsidR="009A07BF" w:rsidRDefault="009A07BF" w:rsidP="005D27CA">
      <w:pPr>
        <w:spacing w:after="0"/>
        <w:rPr>
          <w:rFonts w:ascii="Arial" w:hAnsi="Arial"/>
          <w:b/>
          <w:lang w:eastAsia="en-GB"/>
        </w:rPr>
      </w:pPr>
    </w:p>
    <w:p w14:paraId="40CA91B6" w14:textId="50DC04D5" w:rsidR="005D27CA" w:rsidRDefault="0009318E" w:rsidP="005D27C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New Template</w:t>
      </w:r>
      <w:r w:rsidR="005D27CA">
        <w:rPr>
          <w:rFonts w:ascii="Arial" w:hAnsi="Arial"/>
          <w:b/>
          <w:lang w:eastAsia="en-GB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5D27CA" w:rsidRPr="00CD057D" w14:paraId="2E486C0D" w14:textId="77777777" w:rsidTr="00CD057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C94A8" w14:textId="77777777" w:rsidR="0009318E" w:rsidRPr="0009318E" w:rsidRDefault="0009318E" w:rsidP="0009318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318E">
              <w:rPr>
                <w:rFonts w:ascii="Courier New" w:hAnsi="Courier New" w:cs="Courier New"/>
                <w:color w:val="000000"/>
                <w:lang w:eastAsia="de-DE"/>
              </w:rPr>
              <w:t xml:space="preserve">template (present) </w:t>
            </w:r>
            <w:proofErr w:type="spellStart"/>
            <w:r w:rsidRPr="0009318E">
              <w:rPr>
                <w:rFonts w:ascii="Courier New" w:hAnsi="Courier New" w:cs="Courier New"/>
                <w:color w:val="000000"/>
                <w:lang w:eastAsia="de-DE"/>
              </w:rPr>
              <w:t>Phy_ParametersFRX_Diff</w:t>
            </w:r>
            <w:proofErr w:type="spellEnd"/>
            <w:r w:rsidRPr="0009318E">
              <w:rPr>
                <w:rFonts w:ascii="Courier New" w:hAnsi="Courier New" w:cs="Courier New"/>
                <w:color w:val="000000"/>
                <w:lang w:eastAsia="de-DE"/>
              </w:rPr>
              <w:t xml:space="preserve"> cr_NR_Phy_ParametersFRX_Diff_fr1_2 :=</w:t>
            </w:r>
          </w:p>
          <w:p w14:paraId="48CFA8DB" w14:textId="77777777" w:rsidR="0009318E" w:rsidRPr="0009318E" w:rsidRDefault="0009318E" w:rsidP="0009318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318E">
              <w:rPr>
                <w:rFonts w:ascii="Courier New" w:hAnsi="Courier New" w:cs="Courier New"/>
                <w:color w:val="000000"/>
                <w:lang w:eastAsia="de-DE"/>
              </w:rPr>
              <w:t xml:space="preserve">  { /* @status    APPROVED (ENDC, NR5GC) */</w:t>
            </w:r>
          </w:p>
          <w:p w14:paraId="618DA7C5" w14:textId="77777777" w:rsidR="0009318E" w:rsidRPr="0009318E" w:rsidRDefault="0009318E" w:rsidP="0009318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318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09318E">
              <w:rPr>
                <w:rFonts w:ascii="Courier New" w:hAnsi="Courier New" w:cs="Courier New"/>
                <w:color w:val="000000"/>
                <w:lang w:eastAsia="de-DE"/>
              </w:rPr>
              <w:t>dynamicSFI</w:t>
            </w:r>
            <w:proofErr w:type="spellEnd"/>
            <w:r w:rsidRPr="0009318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:= *,</w:t>
            </w:r>
          </w:p>
          <w:p w14:paraId="126A0BD5" w14:textId="77777777" w:rsidR="0009318E" w:rsidRPr="0009318E" w:rsidRDefault="0009318E" w:rsidP="0009318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318E">
              <w:rPr>
                <w:rFonts w:ascii="Courier New" w:hAnsi="Courier New" w:cs="Courier New"/>
                <w:color w:val="000000"/>
                <w:lang w:eastAsia="de-DE"/>
              </w:rPr>
              <w:t xml:space="preserve">    dummy1                                 := *,</w:t>
            </w:r>
          </w:p>
          <w:p w14:paraId="0954A700" w14:textId="77777777" w:rsidR="0009318E" w:rsidRPr="0009318E" w:rsidRDefault="0009318E" w:rsidP="0009318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318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09318E">
              <w:rPr>
                <w:rFonts w:ascii="Courier New" w:hAnsi="Courier New" w:cs="Courier New"/>
                <w:color w:val="000000"/>
                <w:lang w:eastAsia="de-DE"/>
              </w:rPr>
              <w:t>twoFL_DMRS</w:t>
            </w:r>
            <w:proofErr w:type="spellEnd"/>
            <w:r w:rsidRPr="0009318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:= *,</w:t>
            </w:r>
          </w:p>
          <w:p w14:paraId="0F975C75" w14:textId="77777777" w:rsidR="0009318E" w:rsidRPr="0009318E" w:rsidRDefault="0009318E" w:rsidP="0009318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318E">
              <w:rPr>
                <w:rFonts w:ascii="Courier New" w:hAnsi="Courier New" w:cs="Courier New"/>
                <w:color w:val="000000"/>
                <w:lang w:eastAsia="de-DE"/>
              </w:rPr>
              <w:t xml:space="preserve">    dummy2                                 := *,</w:t>
            </w:r>
          </w:p>
          <w:p w14:paraId="3CC2A37C" w14:textId="77777777" w:rsidR="0009318E" w:rsidRPr="0009318E" w:rsidRDefault="0009318E" w:rsidP="0009318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318E">
              <w:rPr>
                <w:rFonts w:ascii="Courier New" w:hAnsi="Courier New" w:cs="Courier New"/>
                <w:color w:val="000000"/>
                <w:lang w:eastAsia="de-DE"/>
              </w:rPr>
              <w:t xml:space="preserve">    dummy3                                 := *,</w:t>
            </w:r>
          </w:p>
          <w:p w14:paraId="1206A19E" w14:textId="77777777" w:rsidR="0009318E" w:rsidRPr="0009318E" w:rsidRDefault="0009318E" w:rsidP="0009318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318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09318E">
              <w:rPr>
                <w:rFonts w:ascii="Courier New" w:hAnsi="Courier New" w:cs="Courier New"/>
                <w:color w:val="000000"/>
                <w:lang w:eastAsia="de-DE"/>
              </w:rPr>
              <w:t>supportedDMRS_TypeDL</w:t>
            </w:r>
            <w:proofErr w:type="spellEnd"/>
            <w:r w:rsidRPr="0009318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:= *,</w:t>
            </w:r>
          </w:p>
          <w:p w14:paraId="2372EE83" w14:textId="77777777" w:rsidR="0009318E" w:rsidRPr="0009318E" w:rsidRDefault="0009318E" w:rsidP="0009318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318E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</w:t>
            </w:r>
            <w:proofErr w:type="spellStart"/>
            <w:r w:rsidRPr="0009318E">
              <w:rPr>
                <w:rFonts w:ascii="Courier New" w:hAnsi="Courier New" w:cs="Courier New"/>
                <w:color w:val="000000"/>
                <w:lang w:eastAsia="de-DE"/>
              </w:rPr>
              <w:t>supportedDMRS_TypeUL</w:t>
            </w:r>
            <w:proofErr w:type="spellEnd"/>
            <w:r w:rsidRPr="0009318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:= *,</w:t>
            </w:r>
          </w:p>
          <w:p w14:paraId="0B34CF57" w14:textId="77777777" w:rsidR="0009318E" w:rsidRPr="0009318E" w:rsidRDefault="0009318E" w:rsidP="0009318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318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09318E">
              <w:rPr>
                <w:rFonts w:ascii="Courier New" w:hAnsi="Courier New" w:cs="Courier New"/>
                <w:color w:val="000000"/>
                <w:lang w:eastAsia="de-DE"/>
              </w:rPr>
              <w:t>semiOpenLoopCSI</w:t>
            </w:r>
            <w:proofErr w:type="spellEnd"/>
            <w:r w:rsidRPr="0009318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:= *,</w:t>
            </w:r>
          </w:p>
          <w:p w14:paraId="0402F57B" w14:textId="77777777" w:rsidR="0009318E" w:rsidRPr="0009318E" w:rsidRDefault="0009318E" w:rsidP="0009318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318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09318E">
              <w:rPr>
                <w:rFonts w:ascii="Courier New" w:hAnsi="Courier New" w:cs="Courier New"/>
                <w:color w:val="000000"/>
                <w:lang w:eastAsia="de-DE"/>
              </w:rPr>
              <w:t>csi_ReportWithoutPMI</w:t>
            </w:r>
            <w:proofErr w:type="spellEnd"/>
            <w:r w:rsidRPr="0009318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:= *,</w:t>
            </w:r>
          </w:p>
          <w:p w14:paraId="00901DFE" w14:textId="77777777" w:rsidR="0009318E" w:rsidRPr="0009318E" w:rsidRDefault="0009318E" w:rsidP="0009318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318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09318E">
              <w:rPr>
                <w:rFonts w:ascii="Courier New" w:hAnsi="Courier New" w:cs="Courier New"/>
                <w:color w:val="000000"/>
                <w:lang w:eastAsia="de-DE"/>
              </w:rPr>
              <w:t>csi_ReportWithoutCQI</w:t>
            </w:r>
            <w:proofErr w:type="spellEnd"/>
            <w:r w:rsidRPr="0009318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:= *,</w:t>
            </w:r>
          </w:p>
          <w:p w14:paraId="33DB567E" w14:textId="77777777" w:rsidR="0009318E" w:rsidRPr="0009318E" w:rsidRDefault="0009318E" w:rsidP="0009318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318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09318E">
              <w:rPr>
                <w:rFonts w:ascii="Courier New" w:hAnsi="Courier New" w:cs="Courier New"/>
                <w:color w:val="000000"/>
                <w:lang w:eastAsia="de-DE"/>
              </w:rPr>
              <w:t>onePortsPTRS</w:t>
            </w:r>
            <w:proofErr w:type="spellEnd"/>
            <w:r w:rsidRPr="0009318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:= *,</w:t>
            </w:r>
          </w:p>
          <w:p w14:paraId="0091E29D" w14:textId="77777777" w:rsidR="0009318E" w:rsidRPr="0009318E" w:rsidRDefault="0009318E" w:rsidP="0009318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318E">
              <w:rPr>
                <w:rFonts w:ascii="Courier New" w:hAnsi="Courier New" w:cs="Courier New"/>
                <w:color w:val="000000"/>
                <w:lang w:eastAsia="de-DE"/>
              </w:rPr>
              <w:t xml:space="preserve">    twoPUCCH_F0_2_ConsecSymbols            := *,</w:t>
            </w:r>
          </w:p>
          <w:p w14:paraId="77AF60E9" w14:textId="6C4962AA" w:rsidR="0009318E" w:rsidRPr="0009318E" w:rsidRDefault="0009318E" w:rsidP="0009318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318E">
              <w:rPr>
                <w:rFonts w:ascii="Courier New" w:hAnsi="Courier New" w:cs="Courier New"/>
                <w:color w:val="000000"/>
                <w:lang w:eastAsia="de-DE"/>
              </w:rPr>
              <w:t xml:space="preserve">    pucch_F2_WithFH                        := *, </w:t>
            </w:r>
          </w:p>
          <w:p w14:paraId="1E25B1DD" w14:textId="0B817E33" w:rsidR="0009318E" w:rsidRPr="0009318E" w:rsidRDefault="0009318E" w:rsidP="0009318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318E">
              <w:rPr>
                <w:rFonts w:ascii="Courier New" w:hAnsi="Courier New" w:cs="Courier New"/>
                <w:color w:val="000000"/>
                <w:lang w:eastAsia="de-DE"/>
              </w:rPr>
              <w:t xml:space="preserve">    pucch_F3_WithFH                        := *, </w:t>
            </w:r>
          </w:p>
          <w:p w14:paraId="27251F36" w14:textId="77777777" w:rsidR="0009318E" w:rsidRPr="0009318E" w:rsidRDefault="0009318E" w:rsidP="0009318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318E">
              <w:rPr>
                <w:rFonts w:ascii="Courier New" w:hAnsi="Courier New" w:cs="Courier New"/>
                <w:color w:val="000000"/>
                <w:lang w:eastAsia="de-DE"/>
              </w:rPr>
              <w:t xml:space="preserve">    pucch_F4_WithFH                        := *,</w:t>
            </w:r>
          </w:p>
          <w:p w14:paraId="562B2FBC" w14:textId="77777777" w:rsidR="0009318E" w:rsidRPr="0009318E" w:rsidRDefault="0009318E" w:rsidP="0009318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318E">
              <w:rPr>
                <w:rFonts w:ascii="Courier New" w:hAnsi="Courier New" w:cs="Courier New"/>
                <w:color w:val="000000"/>
                <w:lang w:eastAsia="de-DE"/>
              </w:rPr>
              <w:t xml:space="preserve">    pucch_F0_2WithoutFH                    := *,                /* @sic R5s201387 BASELINE MOVING 2020 sic@ */</w:t>
            </w:r>
          </w:p>
          <w:p w14:paraId="51D32653" w14:textId="77777777" w:rsidR="0009318E" w:rsidRPr="0009318E" w:rsidRDefault="0009318E" w:rsidP="0009318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318E">
              <w:rPr>
                <w:rFonts w:ascii="Courier New" w:hAnsi="Courier New" w:cs="Courier New"/>
                <w:color w:val="000000"/>
                <w:lang w:eastAsia="de-DE"/>
              </w:rPr>
              <w:t xml:space="preserve">    pucch_F1_3_4WithoutFH                  := *,                /* @sic R5s201387 BASELINE MOVING 2020 sic@ */</w:t>
            </w:r>
          </w:p>
          <w:p w14:paraId="2C720EA0" w14:textId="77777777" w:rsidR="0009318E" w:rsidRPr="0009318E" w:rsidRDefault="0009318E" w:rsidP="0009318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318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09318E">
              <w:rPr>
                <w:rFonts w:ascii="Courier New" w:hAnsi="Courier New" w:cs="Courier New"/>
                <w:color w:val="000000"/>
                <w:lang w:eastAsia="de-DE"/>
              </w:rPr>
              <w:t>mux_SR_HARQ_ACK_CSI_PUCCH_MultiPerSlot</w:t>
            </w:r>
            <w:proofErr w:type="spellEnd"/>
            <w:r w:rsidRPr="0009318E">
              <w:rPr>
                <w:rFonts w:ascii="Courier New" w:hAnsi="Courier New" w:cs="Courier New"/>
                <w:color w:val="000000"/>
                <w:lang w:eastAsia="de-DE"/>
              </w:rPr>
              <w:t xml:space="preserve"> := *,</w:t>
            </w:r>
          </w:p>
          <w:p w14:paraId="2EA7ED1D" w14:textId="77777777" w:rsidR="0009318E" w:rsidRPr="0009318E" w:rsidRDefault="0009318E" w:rsidP="0009318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318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09318E">
              <w:rPr>
                <w:rFonts w:ascii="Courier New" w:hAnsi="Courier New" w:cs="Courier New"/>
                <w:color w:val="000000"/>
                <w:lang w:eastAsia="de-DE"/>
              </w:rPr>
              <w:t>uci_CodeBlockSegmentation</w:t>
            </w:r>
            <w:proofErr w:type="spellEnd"/>
            <w:r w:rsidRPr="0009318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:= *,</w:t>
            </w:r>
          </w:p>
          <w:p w14:paraId="7B4034F8" w14:textId="77777777" w:rsidR="0009318E" w:rsidRPr="0009318E" w:rsidRDefault="0009318E" w:rsidP="0009318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318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09318E">
              <w:rPr>
                <w:rFonts w:ascii="Courier New" w:hAnsi="Courier New" w:cs="Courier New"/>
                <w:color w:val="000000"/>
                <w:lang w:eastAsia="de-DE"/>
              </w:rPr>
              <w:t>onePUCCH_LongAndShortFormat</w:t>
            </w:r>
            <w:proofErr w:type="spellEnd"/>
            <w:r w:rsidRPr="0009318E">
              <w:rPr>
                <w:rFonts w:ascii="Courier New" w:hAnsi="Courier New" w:cs="Courier New"/>
                <w:color w:val="000000"/>
                <w:lang w:eastAsia="de-DE"/>
              </w:rPr>
              <w:t xml:space="preserve">            := *,</w:t>
            </w:r>
          </w:p>
          <w:p w14:paraId="693CFA37" w14:textId="77777777" w:rsidR="0009318E" w:rsidRPr="0009318E" w:rsidRDefault="0009318E" w:rsidP="0009318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318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09318E">
              <w:rPr>
                <w:rFonts w:ascii="Courier New" w:hAnsi="Courier New" w:cs="Courier New"/>
                <w:color w:val="000000"/>
                <w:lang w:eastAsia="de-DE"/>
              </w:rPr>
              <w:t>twoPUCCH_AnyOthersInSlot</w:t>
            </w:r>
            <w:proofErr w:type="spellEnd"/>
            <w:r w:rsidRPr="0009318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:= *,</w:t>
            </w:r>
          </w:p>
          <w:p w14:paraId="6357EE03" w14:textId="77777777" w:rsidR="0009318E" w:rsidRPr="0009318E" w:rsidRDefault="0009318E" w:rsidP="0009318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318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09318E">
              <w:rPr>
                <w:rFonts w:ascii="Courier New" w:hAnsi="Courier New" w:cs="Courier New"/>
                <w:color w:val="000000"/>
                <w:lang w:eastAsia="de-DE"/>
              </w:rPr>
              <w:t>intraSlotFreqHopping_PUSCH</w:t>
            </w:r>
            <w:proofErr w:type="spellEnd"/>
            <w:r w:rsidRPr="0009318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:= *,</w:t>
            </w:r>
          </w:p>
          <w:p w14:paraId="3F52E7B8" w14:textId="77777777" w:rsidR="0009318E" w:rsidRPr="0009318E" w:rsidRDefault="0009318E" w:rsidP="0009318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318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09318E">
              <w:rPr>
                <w:rFonts w:ascii="Courier New" w:hAnsi="Courier New" w:cs="Courier New"/>
                <w:color w:val="000000"/>
                <w:lang w:eastAsia="de-DE"/>
              </w:rPr>
              <w:t>pusch_LBRM</w:t>
            </w:r>
            <w:proofErr w:type="spellEnd"/>
            <w:r w:rsidRPr="0009318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:= *,</w:t>
            </w:r>
          </w:p>
          <w:p w14:paraId="6A9056A2" w14:textId="77777777" w:rsidR="0009318E" w:rsidRPr="0009318E" w:rsidRDefault="0009318E" w:rsidP="0009318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318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09318E">
              <w:rPr>
                <w:rFonts w:ascii="Courier New" w:hAnsi="Courier New" w:cs="Courier New"/>
                <w:color w:val="000000"/>
                <w:lang w:eastAsia="de-DE"/>
              </w:rPr>
              <w:t>pdcch_BlindDetectionCA</w:t>
            </w:r>
            <w:proofErr w:type="spellEnd"/>
            <w:r w:rsidRPr="0009318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:= *,</w:t>
            </w:r>
          </w:p>
          <w:p w14:paraId="3E58680F" w14:textId="77777777" w:rsidR="0009318E" w:rsidRPr="0009318E" w:rsidRDefault="0009318E" w:rsidP="0009318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318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09318E">
              <w:rPr>
                <w:rFonts w:ascii="Courier New" w:hAnsi="Courier New" w:cs="Courier New"/>
                <w:color w:val="000000"/>
                <w:lang w:eastAsia="de-DE"/>
              </w:rPr>
              <w:t>tpc_PUSCH_RNTI</w:t>
            </w:r>
            <w:proofErr w:type="spellEnd"/>
            <w:r w:rsidRPr="0009318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:= *,</w:t>
            </w:r>
          </w:p>
          <w:p w14:paraId="609CCDCE" w14:textId="77777777" w:rsidR="0009318E" w:rsidRPr="0009318E" w:rsidRDefault="0009318E" w:rsidP="0009318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318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09318E">
              <w:rPr>
                <w:rFonts w:ascii="Courier New" w:hAnsi="Courier New" w:cs="Courier New"/>
                <w:color w:val="000000"/>
                <w:lang w:eastAsia="de-DE"/>
              </w:rPr>
              <w:t>tpc_PUCCH_RNTI</w:t>
            </w:r>
            <w:proofErr w:type="spellEnd"/>
            <w:r w:rsidRPr="0009318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:= *,</w:t>
            </w:r>
          </w:p>
          <w:p w14:paraId="7A90472D" w14:textId="77777777" w:rsidR="0009318E" w:rsidRPr="0009318E" w:rsidRDefault="0009318E" w:rsidP="0009318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318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09318E">
              <w:rPr>
                <w:rFonts w:ascii="Courier New" w:hAnsi="Courier New" w:cs="Courier New"/>
                <w:color w:val="000000"/>
                <w:lang w:eastAsia="de-DE"/>
              </w:rPr>
              <w:t>tpc_SRS_RNTI</w:t>
            </w:r>
            <w:proofErr w:type="spellEnd"/>
            <w:r w:rsidRPr="0009318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:= *,</w:t>
            </w:r>
          </w:p>
          <w:p w14:paraId="0C078668" w14:textId="77777777" w:rsidR="0009318E" w:rsidRPr="0009318E" w:rsidRDefault="0009318E" w:rsidP="0009318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318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09318E">
              <w:rPr>
                <w:rFonts w:ascii="Courier New" w:hAnsi="Courier New" w:cs="Courier New"/>
                <w:color w:val="000000"/>
                <w:lang w:eastAsia="de-DE"/>
              </w:rPr>
              <w:t>absoluteTPC_Command</w:t>
            </w:r>
            <w:proofErr w:type="spellEnd"/>
            <w:r w:rsidRPr="0009318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:= *,</w:t>
            </w:r>
          </w:p>
          <w:p w14:paraId="17BBFD67" w14:textId="77777777" w:rsidR="0009318E" w:rsidRPr="0009318E" w:rsidRDefault="0009318E" w:rsidP="0009318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318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09318E">
              <w:rPr>
                <w:rFonts w:ascii="Courier New" w:hAnsi="Courier New" w:cs="Courier New"/>
                <w:color w:val="000000"/>
                <w:lang w:eastAsia="de-DE"/>
              </w:rPr>
              <w:t>twoDifferentTPC_Loop_PUSCH</w:t>
            </w:r>
            <w:proofErr w:type="spellEnd"/>
            <w:r w:rsidRPr="0009318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:= *,</w:t>
            </w:r>
          </w:p>
          <w:p w14:paraId="21F5260C" w14:textId="77777777" w:rsidR="0009318E" w:rsidRPr="0009318E" w:rsidRDefault="0009318E" w:rsidP="0009318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318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09318E">
              <w:rPr>
                <w:rFonts w:ascii="Courier New" w:hAnsi="Courier New" w:cs="Courier New"/>
                <w:color w:val="000000"/>
                <w:lang w:eastAsia="de-DE"/>
              </w:rPr>
              <w:t>twoDifferentTPC_Loop_PUCCH</w:t>
            </w:r>
            <w:proofErr w:type="spellEnd"/>
            <w:r w:rsidRPr="0009318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:= *,</w:t>
            </w:r>
          </w:p>
          <w:p w14:paraId="54C154BA" w14:textId="77777777" w:rsidR="0009318E" w:rsidRPr="0009318E" w:rsidRDefault="0009318E" w:rsidP="0009318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318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09318E">
              <w:rPr>
                <w:rFonts w:ascii="Courier New" w:hAnsi="Courier New" w:cs="Courier New"/>
                <w:color w:val="000000"/>
                <w:lang w:eastAsia="de-DE"/>
              </w:rPr>
              <w:t>pusch_HalfPi_BPSK</w:t>
            </w:r>
            <w:proofErr w:type="spellEnd"/>
            <w:r w:rsidRPr="0009318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:= *,</w:t>
            </w:r>
          </w:p>
          <w:p w14:paraId="17DC5085" w14:textId="77777777" w:rsidR="0009318E" w:rsidRPr="0009318E" w:rsidRDefault="0009318E" w:rsidP="0009318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318E">
              <w:rPr>
                <w:rFonts w:ascii="Courier New" w:hAnsi="Courier New" w:cs="Courier New"/>
                <w:color w:val="000000"/>
                <w:lang w:eastAsia="de-DE"/>
              </w:rPr>
              <w:t xml:space="preserve">    pucch_F3_4_HalfPi_BPSK                 := *,</w:t>
            </w:r>
          </w:p>
          <w:p w14:paraId="7A09B5D6" w14:textId="77777777" w:rsidR="0009318E" w:rsidRPr="0009318E" w:rsidRDefault="0009318E" w:rsidP="0009318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318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09318E">
              <w:rPr>
                <w:rFonts w:ascii="Courier New" w:hAnsi="Courier New" w:cs="Courier New"/>
                <w:color w:val="000000"/>
                <w:lang w:eastAsia="de-DE"/>
              </w:rPr>
              <w:t>almostContiguousCP_OFDM_UL</w:t>
            </w:r>
            <w:proofErr w:type="spellEnd"/>
            <w:r w:rsidRPr="0009318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:= *,</w:t>
            </w:r>
          </w:p>
          <w:p w14:paraId="6191C36F" w14:textId="77777777" w:rsidR="0009318E" w:rsidRPr="0009318E" w:rsidRDefault="0009318E" w:rsidP="0009318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318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09318E">
              <w:rPr>
                <w:rFonts w:ascii="Courier New" w:hAnsi="Courier New" w:cs="Courier New"/>
                <w:color w:val="000000"/>
                <w:lang w:eastAsia="de-DE"/>
              </w:rPr>
              <w:t>sp_CSI_RS</w:t>
            </w:r>
            <w:proofErr w:type="spellEnd"/>
            <w:r w:rsidRPr="0009318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:= *,</w:t>
            </w:r>
          </w:p>
          <w:p w14:paraId="30035A5C" w14:textId="77777777" w:rsidR="0009318E" w:rsidRPr="0009318E" w:rsidRDefault="0009318E" w:rsidP="0009318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318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09318E">
              <w:rPr>
                <w:rFonts w:ascii="Courier New" w:hAnsi="Courier New" w:cs="Courier New"/>
                <w:color w:val="000000"/>
                <w:lang w:eastAsia="de-DE"/>
              </w:rPr>
              <w:t>sp_CSI_IM</w:t>
            </w:r>
            <w:proofErr w:type="spellEnd"/>
            <w:r w:rsidRPr="0009318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:= *,</w:t>
            </w:r>
          </w:p>
          <w:p w14:paraId="0BAE3785" w14:textId="77777777" w:rsidR="0009318E" w:rsidRPr="0009318E" w:rsidRDefault="0009318E" w:rsidP="0009318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318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09318E">
              <w:rPr>
                <w:rFonts w:ascii="Courier New" w:hAnsi="Courier New" w:cs="Courier New"/>
                <w:color w:val="000000"/>
                <w:lang w:eastAsia="de-DE"/>
              </w:rPr>
              <w:t>tdd_MultiDL_UL_SwitchPerSlot</w:t>
            </w:r>
            <w:proofErr w:type="spellEnd"/>
            <w:r w:rsidRPr="0009318E">
              <w:rPr>
                <w:rFonts w:ascii="Courier New" w:hAnsi="Courier New" w:cs="Courier New"/>
                <w:color w:val="000000"/>
                <w:lang w:eastAsia="de-DE"/>
              </w:rPr>
              <w:t xml:space="preserve">           := *,</w:t>
            </w:r>
          </w:p>
          <w:p w14:paraId="3594905B" w14:textId="77777777" w:rsidR="0009318E" w:rsidRPr="0009318E" w:rsidRDefault="0009318E" w:rsidP="0009318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318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09318E">
              <w:rPr>
                <w:rFonts w:ascii="Courier New" w:hAnsi="Courier New" w:cs="Courier New"/>
                <w:color w:val="000000"/>
                <w:lang w:eastAsia="de-DE"/>
              </w:rPr>
              <w:t>multipleCORESET</w:t>
            </w:r>
            <w:proofErr w:type="spellEnd"/>
            <w:r w:rsidRPr="0009318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:= *,</w:t>
            </w:r>
          </w:p>
          <w:p w14:paraId="1F72BEE3" w14:textId="77777777" w:rsidR="0009318E" w:rsidRPr="0009318E" w:rsidRDefault="0009318E" w:rsidP="0009318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318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09318E">
              <w:rPr>
                <w:rFonts w:ascii="Courier New" w:hAnsi="Courier New" w:cs="Courier New"/>
                <w:color w:val="000000"/>
                <w:lang w:eastAsia="de-DE"/>
              </w:rPr>
              <w:t>csi_RS_IM_ReceptionForFeedback</w:t>
            </w:r>
            <w:proofErr w:type="spellEnd"/>
            <w:r w:rsidRPr="0009318E">
              <w:rPr>
                <w:rFonts w:ascii="Courier New" w:hAnsi="Courier New" w:cs="Courier New"/>
                <w:color w:val="000000"/>
                <w:lang w:eastAsia="de-DE"/>
              </w:rPr>
              <w:t xml:space="preserve">         := *,</w:t>
            </w:r>
          </w:p>
          <w:p w14:paraId="1011DD6A" w14:textId="77777777" w:rsidR="0009318E" w:rsidRPr="0009318E" w:rsidRDefault="0009318E" w:rsidP="0009318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318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09318E">
              <w:rPr>
                <w:rFonts w:ascii="Courier New" w:hAnsi="Courier New" w:cs="Courier New"/>
                <w:color w:val="000000"/>
                <w:lang w:eastAsia="de-DE"/>
              </w:rPr>
              <w:t>csi_RS_ProcFrameworkForSRS</w:t>
            </w:r>
            <w:proofErr w:type="spellEnd"/>
            <w:r w:rsidRPr="0009318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:= *,</w:t>
            </w:r>
          </w:p>
          <w:p w14:paraId="1867E1E9" w14:textId="77777777" w:rsidR="0009318E" w:rsidRPr="0009318E" w:rsidRDefault="0009318E" w:rsidP="0009318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318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09318E">
              <w:rPr>
                <w:rFonts w:ascii="Courier New" w:hAnsi="Courier New" w:cs="Courier New"/>
                <w:color w:val="000000"/>
                <w:lang w:eastAsia="de-DE"/>
              </w:rPr>
              <w:t>csi_ReportFramework</w:t>
            </w:r>
            <w:proofErr w:type="spellEnd"/>
            <w:r w:rsidRPr="0009318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:= *,</w:t>
            </w:r>
          </w:p>
          <w:p w14:paraId="6452562C" w14:textId="77777777" w:rsidR="0009318E" w:rsidRPr="0009318E" w:rsidRDefault="0009318E" w:rsidP="0009318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318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09318E">
              <w:rPr>
                <w:rFonts w:ascii="Courier New" w:hAnsi="Courier New" w:cs="Courier New"/>
                <w:color w:val="000000"/>
                <w:lang w:eastAsia="de-DE"/>
              </w:rPr>
              <w:t>mux_SR_HARQ_ACK_CSI_PUCCH_OncePerSlot</w:t>
            </w:r>
            <w:proofErr w:type="spellEnd"/>
            <w:r w:rsidRPr="0009318E">
              <w:rPr>
                <w:rFonts w:ascii="Courier New" w:hAnsi="Courier New" w:cs="Courier New"/>
                <w:color w:val="000000"/>
                <w:lang w:eastAsia="de-DE"/>
              </w:rPr>
              <w:t xml:space="preserve">  := {</w:t>
            </w:r>
          </w:p>
          <w:p w14:paraId="45C0CE78" w14:textId="77777777" w:rsidR="0009318E" w:rsidRPr="0009318E" w:rsidRDefault="0009318E" w:rsidP="0009318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318E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09318E">
              <w:rPr>
                <w:rFonts w:ascii="Courier New" w:hAnsi="Courier New" w:cs="Courier New"/>
                <w:color w:val="000000"/>
                <w:lang w:eastAsia="de-DE"/>
              </w:rPr>
              <w:t>sameSymbol</w:t>
            </w:r>
            <w:proofErr w:type="spellEnd"/>
            <w:r w:rsidRPr="0009318E">
              <w:rPr>
                <w:rFonts w:ascii="Courier New" w:hAnsi="Courier New" w:cs="Courier New"/>
                <w:color w:val="000000"/>
                <w:lang w:eastAsia="de-DE"/>
              </w:rPr>
              <w:t xml:space="preserve"> := *,</w:t>
            </w:r>
          </w:p>
          <w:p w14:paraId="10BDAE6F" w14:textId="77777777" w:rsidR="0009318E" w:rsidRPr="0009318E" w:rsidRDefault="0009318E" w:rsidP="0009318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318E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09318E">
              <w:rPr>
                <w:rFonts w:ascii="Courier New" w:hAnsi="Courier New" w:cs="Courier New"/>
                <w:color w:val="000000"/>
                <w:lang w:eastAsia="de-DE"/>
              </w:rPr>
              <w:t>diffSymbol</w:t>
            </w:r>
            <w:proofErr w:type="spellEnd"/>
            <w:r w:rsidRPr="0009318E">
              <w:rPr>
                <w:rFonts w:ascii="Courier New" w:hAnsi="Courier New" w:cs="Courier New"/>
                <w:color w:val="000000"/>
                <w:lang w:eastAsia="de-DE"/>
              </w:rPr>
              <w:t xml:space="preserve"> := *</w:t>
            </w:r>
          </w:p>
          <w:p w14:paraId="57D98DD2" w14:textId="77777777" w:rsidR="0009318E" w:rsidRPr="0009318E" w:rsidRDefault="0009318E" w:rsidP="0009318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318E">
              <w:rPr>
                <w:rFonts w:ascii="Courier New" w:hAnsi="Courier New" w:cs="Courier New"/>
                <w:color w:val="000000"/>
                <w:lang w:eastAsia="de-DE"/>
              </w:rPr>
              <w:t xml:space="preserve">    } </w:t>
            </w:r>
            <w:proofErr w:type="spellStart"/>
            <w:r w:rsidRPr="0009318E">
              <w:rPr>
                <w:rFonts w:ascii="Courier New" w:hAnsi="Courier New" w:cs="Courier New"/>
                <w:color w:val="000000"/>
                <w:lang w:eastAsia="de-DE"/>
              </w:rPr>
              <w:t>ifpresent</w:t>
            </w:r>
            <w:proofErr w:type="spellEnd"/>
            <w:r w:rsidRPr="0009318E">
              <w:rPr>
                <w:rFonts w:ascii="Courier New" w:hAnsi="Courier New" w:cs="Courier New"/>
                <w:color w:val="000000"/>
                <w:lang w:eastAsia="de-DE"/>
              </w:rPr>
              <w:t>, // @sic R5s200506 sic@</w:t>
            </w:r>
          </w:p>
          <w:p w14:paraId="5022A5A7" w14:textId="77777777" w:rsidR="0009318E" w:rsidRPr="0009318E" w:rsidRDefault="0009318E" w:rsidP="0009318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318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09318E">
              <w:rPr>
                <w:rFonts w:ascii="Courier New" w:hAnsi="Courier New" w:cs="Courier New"/>
                <w:color w:val="000000"/>
                <w:lang w:eastAsia="de-DE"/>
              </w:rPr>
              <w:t>mux_SR_HARQ_ACK_PUCCH</w:t>
            </w:r>
            <w:proofErr w:type="spellEnd"/>
            <w:r w:rsidRPr="0009318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:= *,</w:t>
            </w:r>
          </w:p>
          <w:p w14:paraId="5C39D4E1" w14:textId="77777777" w:rsidR="0009318E" w:rsidRPr="0009318E" w:rsidRDefault="0009318E" w:rsidP="0009318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318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09318E">
              <w:rPr>
                <w:rFonts w:ascii="Courier New" w:hAnsi="Courier New" w:cs="Courier New"/>
                <w:color w:val="000000"/>
                <w:lang w:eastAsia="de-DE"/>
              </w:rPr>
              <w:t>mux_MultipleGroupCtrlCH_Overlap</w:t>
            </w:r>
            <w:proofErr w:type="spellEnd"/>
            <w:r w:rsidRPr="0009318E">
              <w:rPr>
                <w:rFonts w:ascii="Courier New" w:hAnsi="Courier New" w:cs="Courier New"/>
                <w:color w:val="000000"/>
                <w:lang w:eastAsia="de-DE"/>
              </w:rPr>
              <w:t xml:space="preserve">        := *,</w:t>
            </w:r>
          </w:p>
          <w:p w14:paraId="31A89414" w14:textId="77777777" w:rsidR="0009318E" w:rsidRPr="0009318E" w:rsidRDefault="0009318E" w:rsidP="0009318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318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09318E">
              <w:rPr>
                <w:rFonts w:ascii="Courier New" w:hAnsi="Courier New" w:cs="Courier New"/>
                <w:color w:val="000000"/>
                <w:lang w:eastAsia="de-DE"/>
              </w:rPr>
              <w:t>dl_SchedulingOffset_PDSCH_TypeA</w:t>
            </w:r>
            <w:proofErr w:type="spellEnd"/>
            <w:r w:rsidRPr="0009318E">
              <w:rPr>
                <w:rFonts w:ascii="Courier New" w:hAnsi="Courier New" w:cs="Courier New"/>
                <w:color w:val="000000"/>
                <w:lang w:eastAsia="de-DE"/>
              </w:rPr>
              <w:t xml:space="preserve">        := *,</w:t>
            </w:r>
          </w:p>
          <w:p w14:paraId="2B45A307" w14:textId="77777777" w:rsidR="0009318E" w:rsidRPr="0009318E" w:rsidRDefault="0009318E" w:rsidP="0009318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318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09318E">
              <w:rPr>
                <w:rFonts w:ascii="Courier New" w:hAnsi="Courier New" w:cs="Courier New"/>
                <w:color w:val="000000"/>
                <w:lang w:eastAsia="de-DE"/>
              </w:rPr>
              <w:t>dl_SchedulingOffset_PDSCH_TypeB</w:t>
            </w:r>
            <w:proofErr w:type="spellEnd"/>
            <w:r w:rsidRPr="0009318E">
              <w:rPr>
                <w:rFonts w:ascii="Courier New" w:hAnsi="Courier New" w:cs="Courier New"/>
                <w:color w:val="000000"/>
                <w:lang w:eastAsia="de-DE"/>
              </w:rPr>
              <w:t xml:space="preserve">        := *,</w:t>
            </w:r>
          </w:p>
          <w:p w14:paraId="298BFC44" w14:textId="77777777" w:rsidR="0009318E" w:rsidRPr="0009318E" w:rsidRDefault="0009318E" w:rsidP="0009318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318E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</w:t>
            </w:r>
            <w:proofErr w:type="spellStart"/>
            <w:r w:rsidRPr="0009318E">
              <w:rPr>
                <w:rFonts w:ascii="Courier New" w:hAnsi="Courier New" w:cs="Courier New"/>
                <w:color w:val="000000"/>
                <w:lang w:eastAsia="de-DE"/>
              </w:rPr>
              <w:t>ul_SchedulingOffset</w:t>
            </w:r>
            <w:proofErr w:type="spellEnd"/>
            <w:r w:rsidRPr="0009318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:= *,</w:t>
            </w:r>
          </w:p>
          <w:p w14:paraId="7A59836F" w14:textId="77777777" w:rsidR="0009318E" w:rsidRPr="0009318E" w:rsidRDefault="0009318E" w:rsidP="0009318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318E">
              <w:rPr>
                <w:rFonts w:ascii="Courier New" w:hAnsi="Courier New" w:cs="Courier New"/>
                <w:color w:val="000000"/>
                <w:lang w:eastAsia="de-DE"/>
              </w:rPr>
              <w:t xml:space="preserve">    dl_64QAM_MCS_TableAlt                  := *,</w:t>
            </w:r>
          </w:p>
          <w:p w14:paraId="57142525" w14:textId="77777777" w:rsidR="0009318E" w:rsidRPr="0009318E" w:rsidRDefault="0009318E" w:rsidP="0009318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318E">
              <w:rPr>
                <w:rFonts w:ascii="Courier New" w:hAnsi="Courier New" w:cs="Courier New"/>
                <w:color w:val="000000"/>
                <w:lang w:eastAsia="de-DE"/>
              </w:rPr>
              <w:t xml:space="preserve">    ul_64QAM_MCS_TableAlt                  := *,</w:t>
            </w:r>
          </w:p>
          <w:p w14:paraId="3AE1E4F8" w14:textId="77777777" w:rsidR="0009318E" w:rsidRPr="0009318E" w:rsidRDefault="0009318E" w:rsidP="0009318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318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09318E">
              <w:rPr>
                <w:rFonts w:ascii="Courier New" w:hAnsi="Courier New" w:cs="Courier New"/>
                <w:color w:val="000000"/>
                <w:lang w:eastAsia="de-DE"/>
              </w:rPr>
              <w:t>cqi_TableAlt</w:t>
            </w:r>
            <w:proofErr w:type="spellEnd"/>
            <w:r w:rsidRPr="0009318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:= *,</w:t>
            </w:r>
          </w:p>
          <w:p w14:paraId="0719C07C" w14:textId="77777777" w:rsidR="0009318E" w:rsidRPr="0009318E" w:rsidRDefault="0009318E" w:rsidP="0009318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318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09318E">
              <w:rPr>
                <w:rFonts w:ascii="Courier New" w:hAnsi="Courier New" w:cs="Courier New"/>
                <w:color w:val="000000"/>
                <w:lang w:eastAsia="de-DE"/>
              </w:rPr>
              <w:t>oneFL_DMRS_TwoAdditionalDMRS_UL</w:t>
            </w:r>
            <w:proofErr w:type="spellEnd"/>
            <w:r w:rsidRPr="0009318E">
              <w:rPr>
                <w:rFonts w:ascii="Courier New" w:hAnsi="Courier New" w:cs="Courier New"/>
                <w:color w:val="000000"/>
                <w:lang w:eastAsia="de-DE"/>
              </w:rPr>
              <w:t xml:space="preserve">        := *,</w:t>
            </w:r>
          </w:p>
          <w:p w14:paraId="01FA05FB" w14:textId="77777777" w:rsidR="0009318E" w:rsidRPr="0009318E" w:rsidRDefault="0009318E" w:rsidP="0009318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318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09318E">
              <w:rPr>
                <w:rFonts w:ascii="Courier New" w:hAnsi="Courier New" w:cs="Courier New"/>
                <w:color w:val="000000"/>
                <w:lang w:eastAsia="de-DE"/>
              </w:rPr>
              <w:t>twoFL_DMRS_TwoAdditionalDMRS_UL</w:t>
            </w:r>
            <w:proofErr w:type="spellEnd"/>
            <w:r w:rsidRPr="0009318E">
              <w:rPr>
                <w:rFonts w:ascii="Courier New" w:hAnsi="Courier New" w:cs="Courier New"/>
                <w:color w:val="000000"/>
                <w:lang w:eastAsia="de-DE"/>
              </w:rPr>
              <w:t xml:space="preserve">        := *,</w:t>
            </w:r>
          </w:p>
          <w:p w14:paraId="6FC412BF" w14:textId="77777777" w:rsidR="0009318E" w:rsidRPr="0009318E" w:rsidRDefault="0009318E" w:rsidP="0009318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318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09318E">
              <w:rPr>
                <w:rFonts w:ascii="Courier New" w:hAnsi="Courier New" w:cs="Courier New"/>
                <w:color w:val="000000"/>
                <w:lang w:eastAsia="de-DE"/>
              </w:rPr>
              <w:t>oneFL_DMRS_ThreeAdditionalDMRS_UL</w:t>
            </w:r>
            <w:proofErr w:type="spellEnd"/>
            <w:r w:rsidRPr="0009318E">
              <w:rPr>
                <w:rFonts w:ascii="Courier New" w:hAnsi="Courier New" w:cs="Courier New"/>
                <w:color w:val="000000"/>
                <w:lang w:eastAsia="de-DE"/>
              </w:rPr>
              <w:t xml:space="preserve">      := *,</w:t>
            </w:r>
          </w:p>
          <w:p w14:paraId="50101BCE" w14:textId="77777777" w:rsidR="0009318E" w:rsidRPr="0009318E" w:rsidRDefault="0009318E" w:rsidP="0009318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318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09318E">
              <w:rPr>
                <w:rFonts w:ascii="Courier New" w:hAnsi="Courier New" w:cs="Courier New"/>
                <w:color w:val="000000"/>
                <w:lang w:eastAsia="de-DE"/>
              </w:rPr>
              <w:t>pdcch_BlindDetectionNRDC</w:t>
            </w:r>
            <w:proofErr w:type="spellEnd"/>
            <w:r w:rsidRPr="0009318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:= {</w:t>
            </w:r>
          </w:p>
          <w:p w14:paraId="15078654" w14:textId="77777777" w:rsidR="0009318E" w:rsidRPr="0009318E" w:rsidRDefault="0009318E" w:rsidP="0009318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318E">
              <w:rPr>
                <w:rFonts w:ascii="Courier New" w:hAnsi="Courier New" w:cs="Courier New"/>
                <w:color w:val="000000"/>
                <w:lang w:eastAsia="de-DE"/>
              </w:rPr>
              <w:t xml:space="preserve">       </w:t>
            </w:r>
            <w:proofErr w:type="spellStart"/>
            <w:r w:rsidRPr="0009318E">
              <w:rPr>
                <w:rFonts w:ascii="Courier New" w:hAnsi="Courier New" w:cs="Courier New"/>
                <w:color w:val="000000"/>
                <w:lang w:eastAsia="de-DE"/>
              </w:rPr>
              <w:t>pdcch_BlindDetectionMCG_UE</w:t>
            </w:r>
            <w:proofErr w:type="spellEnd"/>
            <w:r w:rsidRPr="0009318E">
              <w:rPr>
                <w:rFonts w:ascii="Courier New" w:hAnsi="Courier New" w:cs="Courier New"/>
                <w:color w:val="000000"/>
                <w:lang w:eastAsia="de-DE"/>
              </w:rPr>
              <w:t xml:space="preserve">   := ?,</w:t>
            </w:r>
          </w:p>
          <w:p w14:paraId="5CB90BD9" w14:textId="77777777" w:rsidR="0009318E" w:rsidRPr="0009318E" w:rsidRDefault="0009318E" w:rsidP="0009318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318E">
              <w:rPr>
                <w:rFonts w:ascii="Courier New" w:hAnsi="Courier New" w:cs="Courier New"/>
                <w:color w:val="000000"/>
                <w:lang w:eastAsia="de-DE"/>
              </w:rPr>
              <w:t xml:space="preserve">       </w:t>
            </w:r>
            <w:proofErr w:type="spellStart"/>
            <w:r w:rsidRPr="0009318E">
              <w:rPr>
                <w:rFonts w:ascii="Courier New" w:hAnsi="Courier New" w:cs="Courier New"/>
                <w:color w:val="000000"/>
                <w:lang w:eastAsia="de-DE"/>
              </w:rPr>
              <w:t>pdcch_BlindDetectionSCG_UE</w:t>
            </w:r>
            <w:proofErr w:type="spellEnd"/>
            <w:r w:rsidRPr="0009318E">
              <w:rPr>
                <w:rFonts w:ascii="Courier New" w:hAnsi="Courier New" w:cs="Courier New"/>
                <w:color w:val="000000"/>
                <w:lang w:eastAsia="de-DE"/>
              </w:rPr>
              <w:t xml:space="preserve">   := ?</w:t>
            </w:r>
          </w:p>
          <w:p w14:paraId="42085AAD" w14:textId="77777777" w:rsidR="0009318E" w:rsidRPr="0009318E" w:rsidRDefault="0009318E" w:rsidP="0009318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318E">
              <w:rPr>
                <w:rFonts w:ascii="Courier New" w:hAnsi="Courier New" w:cs="Courier New"/>
                <w:color w:val="000000"/>
                <w:lang w:eastAsia="de-DE"/>
              </w:rPr>
              <w:t xml:space="preserve">    } </w:t>
            </w:r>
            <w:proofErr w:type="spellStart"/>
            <w:r w:rsidRPr="0009318E">
              <w:rPr>
                <w:rFonts w:ascii="Courier New" w:hAnsi="Courier New" w:cs="Courier New"/>
                <w:color w:val="000000"/>
                <w:lang w:eastAsia="de-DE"/>
              </w:rPr>
              <w:t>ifpresent</w:t>
            </w:r>
            <w:proofErr w:type="spellEnd"/>
            <w:r w:rsidRPr="0009318E">
              <w:rPr>
                <w:rFonts w:ascii="Courier New" w:hAnsi="Courier New" w:cs="Courier New"/>
                <w:color w:val="000000"/>
                <w:lang w:eastAsia="de-DE"/>
              </w:rPr>
              <w:t>,                                     /* @sic R5s190543 BASELINE MOVING 2019 sic@ */</w:t>
            </w:r>
          </w:p>
          <w:p w14:paraId="558B6654" w14:textId="77777777" w:rsidR="0009318E" w:rsidRPr="0009318E" w:rsidRDefault="0009318E" w:rsidP="0009318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318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09318E">
              <w:rPr>
                <w:rFonts w:ascii="Courier New" w:hAnsi="Courier New" w:cs="Courier New"/>
                <w:color w:val="000000"/>
                <w:lang w:eastAsia="de-DE"/>
              </w:rPr>
              <w:t>mux_HARQ_ACK_PUSCH_DiffSymbol</w:t>
            </w:r>
            <w:proofErr w:type="spellEnd"/>
            <w:r w:rsidRPr="0009318E">
              <w:rPr>
                <w:rFonts w:ascii="Courier New" w:hAnsi="Courier New" w:cs="Courier New"/>
                <w:color w:val="000000"/>
                <w:lang w:eastAsia="de-DE"/>
              </w:rPr>
              <w:t xml:space="preserve">          := *,     /* @sic R5s190543 BASELINE MOVING 2019 sic@ */</w:t>
            </w:r>
          </w:p>
          <w:p w14:paraId="5FE1894B" w14:textId="77777777" w:rsidR="0009318E" w:rsidRPr="0009318E" w:rsidRDefault="0009318E" w:rsidP="0009318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318E">
              <w:rPr>
                <w:rFonts w:ascii="Courier New" w:hAnsi="Courier New" w:cs="Courier New"/>
                <w:color w:val="000000"/>
                <w:lang w:eastAsia="de-DE"/>
              </w:rPr>
              <w:t xml:space="preserve">    type1_HARQ_ACK_Codebook_r16            := *,     /* @sic R5s201387 BASELINE MOVING 2020 sic@ */</w:t>
            </w:r>
          </w:p>
          <w:p w14:paraId="6A5CE7D9" w14:textId="77777777" w:rsidR="0009318E" w:rsidRPr="0009318E" w:rsidRDefault="0009318E" w:rsidP="0009318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318E">
              <w:rPr>
                <w:rFonts w:ascii="Courier New" w:hAnsi="Courier New" w:cs="Courier New"/>
                <w:color w:val="000000"/>
                <w:lang w:eastAsia="de-DE"/>
              </w:rPr>
              <w:t xml:space="preserve">    enhancedPowerControl_r16               := *,     /* @sic R5s201387 BASELINE MOVING 2020 sic@ */</w:t>
            </w:r>
          </w:p>
          <w:p w14:paraId="0937555D" w14:textId="77777777" w:rsidR="0009318E" w:rsidRPr="0009318E" w:rsidRDefault="0009318E" w:rsidP="0009318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318E">
              <w:rPr>
                <w:rFonts w:ascii="Courier New" w:hAnsi="Courier New" w:cs="Courier New"/>
                <w:color w:val="000000"/>
                <w:lang w:eastAsia="de-DE"/>
              </w:rPr>
              <w:t xml:space="preserve">    simultaneousTCI_ActMultipleCC_r16      := *,     /* @sic R5s201387 BASELINE MOVING 2020 sic@ */</w:t>
            </w:r>
          </w:p>
          <w:p w14:paraId="2AD288FC" w14:textId="77777777" w:rsidR="0009318E" w:rsidRPr="0009318E" w:rsidRDefault="0009318E" w:rsidP="0009318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318E">
              <w:rPr>
                <w:rFonts w:ascii="Courier New" w:hAnsi="Courier New" w:cs="Courier New"/>
                <w:color w:val="000000"/>
                <w:lang w:eastAsia="de-DE"/>
              </w:rPr>
              <w:t xml:space="preserve">    simultaneousSpatialRelationMultipleCC_r16 := *,  /* @sic R5s201387 BASELINE MOVING 2020 sic@ */</w:t>
            </w:r>
          </w:p>
          <w:p w14:paraId="69DDE7DD" w14:textId="77777777" w:rsidR="0009318E" w:rsidRPr="0009318E" w:rsidRDefault="0009318E" w:rsidP="0009318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318E">
              <w:rPr>
                <w:rFonts w:ascii="Courier New" w:hAnsi="Courier New" w:cs="Courier New"/>
                <w:color w:val="000000"/>
                <w:lang w:eastAsia="de-DE"/>
              </w:rPr>
              <w:t xml:space="preserve">    cli_RSSI_FDM_DL_r16                    := *,     /* @sic R5s201387 BASELINE MOVING 2020 sic@ */</w:t>
            </w:r>
          </w:p>
          <w:p w14:paraId="0114EB98" w14:textId="77777777" w:rsidR="0009318E" w:rsidRPr="0009318E" w:rsidRDefault="0009318E" w:rsidP="0009318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318E">
              <w:rPr>
                <w:rFonts w:ascii="Courier New" w:hAnsi="Courier New" w:cs="Courier New"/>
                <w:color w:val="000000"/>
                <w:lang w:eastAsia="de-DE"/>
              </w:rPr>
              <w:t xml:space="preserve">    cli_SRS_RSRP_FDM_DL_r16                := *,     /* @sic R5s201387 BASELINE MOVING 2020 sic@ */</w:t>
            </w:r>
          </w:p>
          <w:p w14:paraId="1A9EE5B0" w14:textId="77777777" w:rsidR="0009318E" w:rsidRPr="0009318E" w:rsidRDefault="0009318E" w:rsidP="0009318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318E">
              <w:rPr>
                <w:rFonts w:ascii="Courier New" w:hAnsi="Courier New" w:cs="Courier New"/>
                <w:color w:val="000000"/>
                <w:lang w:eastAsia="de-DE"/>
              </w:rPr>
              <w:t xml:space="preserve">    maxLayersMIMO_Adaptation_r16           := *,     /* @sic R5s201387 BASELINE MOVING 2020 sic@ */</w:t>
            </w:r>
          </w:p>
          <w:p w14:paraId="5CDE3EA5" w14:textId="77777777" w:rsidR="0009318E" w:rsidRPr="0009318E" w:rsidRDefault="0009318E" w:rsidP="0009318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318E">
              <w:rPr>
                <w:rFonts w:ascii="Courier New" w:hAnsi="Courier New" w:cs="Courier New"/>
                <w:color w:val="000000"/>
                <w:lang w:eastAsia="de-DE"/>
              </w:rPr>
              <w:t xml:space="preserve">    aggregationFactorSPS_DL_r16            := *,     /* @sic R5s201387 BASELINE MOVING 2020 sic@ */</w:t>
            </w:r>
          </w:p>
          <w:p w14:paraId="55161DA3" w14:textId="77777777" w:rsidR="0009318E" w:rsidRPr="0009318E" w:rsidRDefault="0009318E" w:rsidP="0009318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318E">
              <w:rPr>
                <w:rFonts w:ascii="Courier New" w:hAnsi="Courier New" w:cs="Courier New"/>
                <w:color w:val="000000"/>
                <w:lang w:eastAsia="de-DE"/>
              </w:rPr>
              <w:t xml:space="preserve">    maxTotalResourcesForOneFreqRange_r16   := *,     /* @sic R5s201387 BASELINE MOVING 2020 sic@ */</w:t>
            </w:r>
          </w:p>
          <w:p w14:paraId="4C7BE8B4" w14:textId="77777777" w:rsidR="0009318E" w:rsidRPr="0009318E" w:rsidRDefault="0009318E" w:rsidP="0009318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318E">
              <w:rPr>
                <w:rFonts w:ascii="Courier New" w:hAnsi="Courier New" w:cs="Courier New"/>
                <w:color w:val="000000"/>
                <w:lang w:eastAsia="de-DE"/>
              </w:rPr>
              <w:t xml:space="preserve">    csi_ReportFrameworkExt_r16             := *      /* @sic R5s201387 BASELINE MOVING 2020 sic@ */</w:t>
            </w:r>
          </w:p>
          <w:p w14:paraId="3854F504" w14:textId="489B3036" w:rsidR="00BA5195" w:rsidRPr="0009318E" w:rsidRDefault="0009318E" w:rsidP="0009318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318E">
              <w:rPr>
                <w:rFonts w:ascii="Courier New" w:hAnsi="Courier New" w:cs="Courier New"/>
                <w:color w:val="000000"/>
                <w:lang w:eastAsia="de-DE"/>
              </w:rPr>
              <w:t xml:space="preserve">  };</w:t>
            </w:r>
          </w:p>
        </w:tc>
      </w:tr>
    </w:tbl>
    <w:p w14:paraId="2B660125" w14:textId="7BE822E8" w:rsidR="005D27CA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</w:p>
    <w:p w14:paraId="139028FA" w14:textId="77777777" w:rsidR="00013FBD" w:rsidRPr="00CD057D" w:rsidRDefault="00013FBD" w:rsidP="005D27CA">
      <w:pPr>
        <w:spacing w:after="0"/>
        <w:rPr>
          <w:rFonts w:ascii="Arial" w:hAnsi="Arial"/>
          <w:b/>
          <w:color w:val="000000"/>
          <w:lang w:eastAsia="en-GB"/>
        </w:rPr>
      </w:pPr>
    </w:p>
    <w:p w14:paraId="453FBB77" w14:textId="0FDF95AB" w:rsidR="00DB484C" w:rsidRDefault="001E1D84" w:rsidP="00DB484C">
      <w:pPr>
        <w:pStyle w:val="Heading2"/>
        <w:numPr>
          <w:ilvl w:val="1"/>
          <w:numId w:val="1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7" w:name="_Toc70319992"/>
      <w:r>
        <w:rPr>
          <w:rFonts w:cs="Arial"/>
          <w:b/>
          <w:color w:val="000000"/>
          <w:lang w:eastAsia="en-GB"/>
        </w:rPr>
        <w:t>Change 2</w:t>
      </w:r>
      <w:bookmarkEnd w:id="7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DB484C" w14:paraId="78244221" w14:textId="77777777" w:rsidTr="00D12FC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79EAB" w14:textId="77777777" w:rsidR="00DB484C" w:rsidRDefault="00DB484C" w:rsidP="00D12FC5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 xml:space="preserve">Function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EE92C" w14:textId="06DF3E23" w:rsidR="00DB484C" w:rsidRPr="00575851" w:rsidRDefault="00575851" w:rsidP="00D12FC5">
            <w:pPr>
              <w:pStyle w:val="CRCoverPage"/>
              <w:spacing w:after="0"/>
              <w:ind w:left="100"/>
              <w:rPr>
                <w:noProof/>
              </w:rPr>
            </w:pPr>
            <w:r w:rsidRPr="00575851">
              <w:rPr>
                <w:noProof/>
              </w:rPr>
              <w:t>cr_UE_NR_CapabilityAddFRX_Mode</w:t>
            </w:r>
          </w:p>
        </w:tc>
      </w:tr>
      <w:tr w:rsidR="00575851" w14:paraId="2EC241EA" w14:textId="77777777" w:rsidTr="00D12FC5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9E3A7" w14:textId="77777777" w:rsidR="00575851" w:rsidRDefault="00575851" w:rsidP="0057585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13F1F" w14:textId="77777777" w:rsidR="00575851" w:rsidRDefault="00575851" w:rsidP="005758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proce CR’s </w:t>
            </w:r>
            <w:r w:rsidRPr="009243CF">
              <w:rPr>
                <w:noProof/>
              </w:rPr>
              <w:t>R5-211500</w:t>
            </w:r>
            <w:r>
              <w:rPr>
                <w:noProof/>
              </w:rPr>
              <w:t xml:space="preserve"> and</w:t>
            </w:r>
            <w:r w:rsidRPr="009243CF">
              <w:rPr>
                <w:noProof/>
              </w:rPr>
              <w:t xml:space="preserve"> R5-211501</w:t>
            </w:r>
            <w:r>
              <w:rPr>
                <w:noProof/>
              </w:rPr>
              <w:t xml:space="preserve"> set the parameters  </w:t>
            </w:r>
            <w:r w:rsidRPr="009243CF">
              <w:rPr>
                <w:b/>
                <w:bCs/>
                <w:noProof/>
              </w:rPr>
              <w:t>pucch_F2_WithFH</w:t>
            </w:r>
            <w:r>
              <w:rPr>
                <w:noProof/>
              </w:rPr>
              <w:t xml:space="preserve"> and </w:t>
            </w:r>
            <w:r w:rsidRPr="009243CF">
              <w:rPr>
                <w:b/>
                <w:bCs/>
                <w:noProof/>
              </w:rPr>
              <w:t>pucch_F3_WithFH</w:t>
            </w:r>
            <w:r>
              <w:rPr>
                <w:b/>
                <w:bCs/>
                <w:noProof/>
              </w:rPr>
              <w:t xml:space="preserve"> </w:t>
            </w:r>
            <w:r>
              <w:rPr>
                <w:noProof/>
              </w:rPr>
              <w:t>like supported but only for:</w:t>
            </w:r>
          </w:p>
          <w:p w14:paraId="381F5D15" w14:textId="77777777" w:rsidR="00575851" w:rsidRDefault="00575851" w:rsidP="00575851">
            <w:pPr>
              <w:pStyle w:val="CRCoverPage"/>
              <w:spacing w:after="0"/>
              <w:ind w:left="100"/>
              <w:rPr>
                <w:noProof/>
              </w:rPr>
            </w:pPr>
            <w:r w:rsidRPr="009243CF">
              <w:rPr>
                <w:noProof/>
              </w:rPr>
              <w:t>phy_Parameters</w:t>
            </w:r>
            <w:r>
              <w:rPr>
                <w:noProof/>
              </w:rPr>
              <w:t xml:space="preserve"> -&gt; </w:t>
            </w:r>
            <w:r w:rsidRPr="009243CF">
              <w:rPr>
                <w:noProof/>
              </w:rPr>
              <w:t>phy_ParametersFRX_Diff</w:t>
            </w:r>
          </w:p>
          <w:p w14:paraId="2642B9C9" w14:textId="77777777" w:rsidR="00575851" w:rsidRDefault="00575851" w:rsidP="0057585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F92D355" w14:textId="68DE0E9C" w:rsidR="00575851" w:rsidRPr="009D00B7" w:rsidRDefault="00575851" w:rsidP="005758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</w:t>
            </w:r>
            <w:r w:rsidRPr="00E75535">
              <w:rPr>
                <w:b/>
                <w:bCs/>
                <w:noProof/>
              </w:rPr>
              <w:t>fr1_Add_UE_NR_Capabilities</w:t>
            </w:r>
            <w:r>
              <w:rPr>
                <w:noProof/>
              </w:rPr>
              <w:t xml:space="preserve"> and </w:t>
            </w:r>
            <w:r w:rsidRPr="00E75535">
              <w:rPr>
                <w:b/>
                <w:bCs/>
                <w:noProof/>
              </w:rPr>
              <w:t>fr2_Add_UE_NR_Capabilities</w:t>
            </w:r>
            <w:r>
              <w:rPr>
                <w:noProof/>
              </w:rPr>
              <w:t xml:space="preserve"> it should be set to </w:t>
            </w:r>
            <w:r w:rsidRPr="00E75535">
              <w:rPr>
                <w:b/>
                <w:bCs/>
              </w:rPr>
              <w:t>Not checked</w:t>
            </w:r>
          </w:p>
        </w:tc>
      </w:tr>
      <w:tr w:rsidR="00575851" w14:paraId="3789BBA0" w14:textId="77777777" w:rsidTr="00D12FC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78645" w14:textId="77777777" w:rsidR="00575851" w:rsidRDefault="00575851" w:rsidP="0057585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70438" w14:textId="60604F2D" w:rsidR="00575851" w:rsidRPr="006316B2" w:rsidRDefault="00575851" w:rsidP="0057585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Update </w:t>
            </w:r>
            <w:r w:rsidRPr="00575851">
              <w:rPr>
                <w:b/>
                <w:bCs/>
                <w:noProof/>
              </w:rPr>
              <w:t>cr_UE_NR_CapabilityAddFRX_Mode</w:t>
            </w:r>
            <w:r w:rsidRPr="00575851">
              <w:rPr>
                <w:noProof/>
              </w:rPr>
              <w:t xml:space="preserve"> with template</w:t>
            </w:r>
            <w:r>
              <w:rPr>
                <w:noProof/>
              </w:rPr>
              <w:t xml:space="preserve"> where </w:t>
            </w:r>
            <w:r w:rsidRPr="00575851">
              <w:rPr>
                <w:b/>
                <w:bCs/>
                <w:noProof/>
              </w:rPr>
              <w:t>pucch_F2_WithFH</w:t>
            </w:r>
            <w:r>
              <w:rPr>
                <w:noProof/>
              </w:rPr>
              <w:t xml:space="preserve"> and </w:t>
            </w:r>
            <w:r w:rsidRPr="00575851">
              <w:rPr>
                <w:b/>
                <w:bCs/>
                <w:noProof/>
              </w:rPr>
              <w:t>pucch_F3_WithFH</w:t>
            </w:r>
            <w:r w:rsidRPr="00575851">
              <w:rPr>
                <w:noProof/>
              </w:rPr>
              <w:t xml:space="preserve"> </w:t>
            </w:r>
            <w:r w:rsidRPr="00E75535">
              <w:rPr>
                <w:noProof/>
              </w:rPr>
              <w:t>will</w:t>
            </w:r>
            <w:r>
              <w:rPr>
                <w:noProof/>
              </w:rPr>
              <w:t xml:space="preserve"> be set to any or omit.</w:t>
            </w:r>
          </w:p>
        </w:tc>
      </w:tr>
      <w:tr w:rsidR="00575851" w14:paraId="2F5EE811" w14:textId="77777777" w:rsidTr="00D12FC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FB674" w14:textId="77777777" w:rsidR="00575851" w:rsidRDefault="00575851" w:rsidP="0057585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74500" w14:textId="0A35BD6B" w:rsidR="00575851" w:rsidRPr="00CC39F9" w:rsidRDefault="00575851" w:rsidP="00575851">
            <w:pPr>
              <w:tabs>
                <w:tab w:val="left" w:pos="5325"/>
              </w:tabs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 w:rsidRPr="00E835F4">
              <w:rPr>
                <w:rFonts w:ascii="Arial" w:hAnsi="Arial" w:cs="Arial"/>
                <w:lang w:eastAsia="en-GB"/>
              </w:rPr>
              <w:t>NR_AuxiliaryCapCheckFunctions.ttcn</w:t>
            </w:r>
            <w:proofErr w:type="spellEnd"/>
          </w:p>
        </w:tc>
      </w:tr>
      <w:tr w:rsidR="00575851" w14:paraId="13AD324D" w14:textId="77777777" w:rsidTr="00D12FC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9B08F" w14:textId="77777777" w:rsidR="00575851" w:rsidRDefault="00575851" w:rsidP="00575851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lastRenderedPageBreak/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75CBB" w14:textId="7D8473AF" w:rsidR="00575851" w:rsidRDefault="004915FE" w:rsidP="00575851">
            <w:p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/>
                <w:highlight w:val="cyan"/>
                <w:lang w:eastAsia="zh-CN"/>
              </w:rPr>
              <w:t>Accepted</w:t>
            </w:r>
            <w:r w:rsidR="003F2B1A">
              <w:rPr>
                <w:rFonts w:ascii="Arial" w:hAnsi="Arial"/>
                <w:highlight w:val="cyan"/>
                <w:lang w:eastAsia="zh-CN"/>
              </w:rPr>
              <w:t xml:space="preserve"> but implemented differently, see MCC160 implementation</w:t>
            </w:r>
          </w:p>
        </w:tc>
      </w:tr>
    </w:tbl>
    <w:p w14:paraId="766F6892" w14:textId="77777777" w:rsidR="00DB484C" w:rsidRDefault="00DB484C" w:rsidP="00DB484C">
      <w:pPr>
        <w:spacing w:after="0"/>
        <w:rPr>
          <w:rFonts w:ascii="Arial" w:hAnsi="Arial"/>
          <w:b/>
          <w:lang w:eastAsia="en-GB"/>
        </w:rPr>
      </w:pPr>
    </w:p>
    <w:p w14:paraId="2B0B9683" w14:textId="77777777" w:rsidR="00DB484C" w:rsidRDefault="00DB484C" w:rsidP="00DB484C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DB484C" w:rsidRPr="00CD057D" w14:paraId="33FF6C0D" w14:textId="77777777" w:rsidTr="00D12FC5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A8CDF" w14:textId="77777777" w:rsidR="00374D3B" w:rsidRPr="00374D3B" w:rsidRDefault="00374D3B" w:rsidP="00374D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4D3B">
              <w:rPr>
                <w:rFonts w:ascii="Courier New" w:hAnsi="Courier New" w:cs="Courier New"/>
                <w:color w:val="000000"/>
                <w:lang w:eastAsia="de-DE"/>
              </w:rPr>
              <w:t xml:space="preserve">  template (present) </w:t>
            </w:r>
            <w:proofErr w:type="spellStart"/>
            <w:r w:rsidRPr="00374D3B">
              <w:rPr>
                <w:rFonts w:ascii="Courier New" w:hAnsi="Courier New" w:cs="Courier New"/>
                <w:color w:val="000000"/>
                <w:lang w:eastAsia="de-DE"/>
              </w:rPr>
              <w:t>UE_NR_CapabilityAddFRX_Mode</w:t>
            </w:r>
            <w:proofErr w:type="spellEnd"/>
            <w:r w:rsidRPr="00374D3B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374D3B">
              <w:rPr>
                <w:rFonts w:ascii="Courier New" w:hAnsi="Courier New" w:cs="Courier New"/>
                <w:color w:val="000000"/>
                <w:lang w:eastAsia="de-DE"/>
              </w:rPr>
              <w:t>cr_UE_NR_CapabilityAddFRX_Mode</w:t>
            </w:r>
            <w:proofErr w:type="spellEnd"/>
            <w:r w:rsidRPr="00374D3B">
              <w:rPr>
                <w:rFonts w:ascii="Courier New" w:hAnsi="Courier New" w:cs="Courier New"/>
                <w:color w:val="000000"/>
                <w:lang w:eastAsia="de-DE"/>
              </w:rPr>
              <w:t xml:space="preserve"> :=</w:t>
            </w:r>
          </w:p>
          <w:p w14:paraId="6E6B0978" w14:textId="77777777" w:rsidR="00374D3B" w:rsidRPr="00374D3B" w:rsidRDefault="00374D3B" w:rsidP="00374D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4D3B">
              <w:rPr>
                <w:rFonts w:ascii="Courier New" w:hAnsi="Courier New" w:cs="Courier New"/>
                <w:color w:val="000000"/>
                <w:lang w:eastAsia="de-DE"/>
              </w:rPr>
              <w:t xml:space="preserve">  { /* @status    APPROVED (ENDC, NR5GC) */</w:t>
            </w:r>
          </w:p>
          <w:p w14:paraId="1B574538" w14:textId="77777777" w:rsidR="00374D3B" w:rsidRPr="00374D3B" w:rsidRDefault="00374D3B" w:rsidP="00374D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4D3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374D3B">
              <w:rPr>
                <w:rFonts w:ascii="Courier New" w:hAnsi="Courier New" w:cs="Courier New"/>
                <w:color w:val="000000"/>
                <w:lang w:eastAsia="de-DE"/>
              </w:rPr>
              <w:t>phy_ParametersFRX_Diff</w:t>
            </w:r>
            <w:proofErr w:type="spellEnd"/>
            <w:r w:rsidRPr="00374D3B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374D3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cr_NR_Phy_ParametersFRX_Diff</w:t>
            </w:r>
            <w:proofErr w:type="spellEnd"/>
            <w:r w:rsidRPr="00374D3B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374D3B">
              <w:rPr>
                <w:rFonts w:ascii="Courier New" w:hAnsi="Courier New" w:cs="Courier New"/>
                <w:color w:val="000000"/>
                <w:lang w:eastAsia="de-DE"/>
              </w:rPr>
              <w:t>ifpresent</w:t>
            </w:r>
            <w:proofErr w:type="spellEnd"/>
            <w:r w:rsidRPr="00374D3B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7E073C4C" w14:textId="77777777" w:rsidR="00374D3B" w:rsidRPr="00374D3B" w:rsidRDefault="00374D3B" w:rsidP="00374D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4D3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374D3B">
              <w:rPr>
                <w:rFonts w:ascii="Courier New" w:hAnsi="Courier New" w:cs="Courier New"/>
                <w:color w:val="000000"/>
                <w:lang w:eastAsia="de-DE"/>
              </w:rPr>
              <w:t>measAndMobParametersFRX_Diff</w:t>
            </w:r>
            <w:proofErr w:type="spellEnd"/>
            <w:r w:rsidRPr="00374D3B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374D3B">
              <w:rPr>
                <w:rFonts w:ascii="Courier New" w:hAnsi="Courier New" w:cs="Courier New"/>
                <w:color w:val="000000"/>
                <w:lang w:eastAsia="de-DE"/>
              </w:rPr>
              <w:t>cr_NR_MeasAndMobParametersFRX_Diff</w:t>
            </w:r>
            <w:proofErr w:type="spellEnd"/>
            <w:r w:rsidRPr="00374D3B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374D3B">
              <w:rPr>
                <w:rFonts w:ascii="Courier New" w:hAnsi="Courier New" w:cs="Courier New"/>
                <w:color w:val="000000"/>
                <w:lang w:eastAsia="de-DE"/>
              </w:rPr>
              <w:t>ifpresent</w:t>
            </w:r>
            <w:proofErr w:type="spellEnd"/>
          </w:p>
          <w:p w14:paraId="1A907C5B" w14:textId="76A13055" w:rsidR="00DB484C" w:rsidRPr="00B04335" w:rsidRDefault="00374D3B" w:rsidP="00374D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374D3B">
              <w:rPr>
                <w:rFonts w:ascii="Courier New" w:hAnsi="Courier New" w:cs="Courier New"/>
                <w:color w:val="000000"/>
                <w:lang w:eastAsia="de-DE"/>
              </w:rPr>
              <w:t xml:space="preserve">  };</w:t>
            </w:r>
          </w:p>
        </w:tc>
      </w:tr>
    </w:tbl>
    <w:p w14:paraId="68E10304" w14:textId="77777777" w:rsidR="00DB484C" w:rsidRPr="00CD057D" w:rsidRDefault="00DB484C" w:rsidP="00DB484C">
      <w:pPr>
        <w:spacing w:after="0"/>
        <w:rPr>
          <w:rFonts w:ascii="Arial" w:hAnsi="Arial"/>
          <w:b/>
          <w:color w:val="000000"/>
          <w:lang w:eastAsia="en-GB"/>
        </w:rPr>
      </w:pPr>
    </w:p>
    <w:p w14:paraId="1B3D978F" w14:textId="77777777" w:rsidR="00DB484C" w:rsidRPr="00CD057D" w:rsidRDefault="00DB484C" w:rsidP="00DB484C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DB484C" w:rsidRPr="00CD057D" w14:paraId="2192A429" w14:textId="77777777" w:rsidTr="00D12FC5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013CC" w14:textId="427E4BEC" w:rsidR="00374D3B" w:rsidRPr="00374D3B" w:rsidRDefault="00DB484C" w:rsidP="00374D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35C90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="00374D3B" w:rsidRPr="00374D3B">
              <w:rPr>
                <w:rFonts w:ascii="Courier New" w:hAnsi="Courier New" w:cs="Courier New"/>
                <w:color w:val="000000"/>
                <w:lang w:eastAsia="de-DE"/>
              </w:rPr>
              <w:t xml:space="preserve">template (present) </w:t>
            </w:r>
            <w:proofErr w:type="spellStart"/>
            <w:r w:rsidR="00374D3B" w:rsidRPr="00374D3B">
              <w:rPr>
                <w:rFonts w:ascii="Courier New" w:hAnsi="Courier New" w:cs="Courier New"/>
                <w:color w:val="000000"/>
                <w:lang w:eastAsia="de-DE"/>
              </w:rPr>
              <w:t>UE_NR_CapabilityAddFRX_Mode</w:t>
            </w:r>
            <w:proofErr w:type="spellEnd"/>
            <w:r w:rsidR="00374D3B" w:rsidRPr="00374D3B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="00374D3B" w:rsidRPr="00374D3B">
              <w:rPr>
                <w:rFonts w:ascii="Courier New" w:hAnsi="Courier New" w:cs="Courier New"/>
                <w:color w:val="000000"/>
                <w:lang w:eastAsia="de-DE"/>
              </w:rPr>
              <w:t>cr_UE_NR_CapabilityAddFRX_Mode</w:t>
            </w:r>
            <w:proofErr w:type="spellEnd"/>
            <w:r w:rsidR="00374D3B" w:rsidRPr="00374D3B">
              <w:rPr>
                <w:rFonts w:ascii="Courier New" w:hAnsi="Courier New" w:cs="Courier New"/>
                <w:color w:val="000000"/>
                <w:lang w:eastAsia="de-DE"/>
              </w:rPr>
              <w:t xml:space="preserve"> :=</w:t>
            </w:r>
          </w:p>
          <w:p w14:paraId="25943FC5" w14:textId="77777777" w:rsidR="00374D3B" w:rsidRPr="00374D3B" w:rsidRDefault="00374D3B" w:rsidP="00374D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4D3B">
              <w:rPr>
                <w:rFonts w:ascii="Courier New" w:hAnsi="Courier New" w:cs="Courier New"/>
                <w:color w:val="000000"/>
                <w:lang w:eastAsia="de-DE"/>
              </w:rPr>
              <w:t xml:space="preserve">  { /* @status    APPROVED (ENDC, NR5GC) */</w:t>
            </w:r>
          </w:p>
          <w:p w14:paraId="435F270F" w14:textId="02336A97" w:rsidR="00374D3B" w:rsidRPr="00374D3B" w:rsidRDefault="00374D3B" w:rsidP="00374D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4D3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374D3B">
              <w:rPr>
                <w:rFonts w:ascii="Courier New" w:hAnsi="Courier New" w:cs="Courier New"/>
                <w:color w:val="000000"/>
                <w:lang w:eastAsia="de-DE"/>
              </w:rPr>
              <w:t>phy_ParametersFRX_Diff</w:t>
            </w:r>
            <w:proofErr w:type="spellEnd"/>
            <w:r w:rsidRPr="00374D3B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r w:rsidRPr="00374D3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cr_NR_Phy_ParametersFRX_Diff_fr1_2</w:t>
            </w:r>
            <w:r w:rsidRPr="00374D3B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374D3B">
              <w:rPr>
                <w:rFonts w:ascii="Courier New" w:hAnsi="Courier New" w:cs="Courier New"/>
                <w:color w:val="000000"/>
                <w:lang w:eastAsia="de-DE"/>
              </w:rPr>
              <w:t>ifpresent</w:t>
            </w:r>
            <w:proofErr w:type="spellEnd"/>
            <w:r w:rsidRPr="00374D3B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</w:p>
          <w:p w14:paraId="346A30A8" w14:textId="77777777" w:rsidR="00374D3B" w:rsidRPr="00374D3B" w:rsidRDefault="00374D3B" w:rsidP="00374D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4D3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374D3B">
              <w:rPr>
                <w:rFonts w:ascii="Courier New" w:hAnsi="Courier New" w:cs="Courier New"/>
                <w:color w:val="000000"/>
                <w:lang w:eastAsia="de-DE"/>
              </w:rPr>
              <w:t>measAndMobParametersFRX_Diff</w:t>
            </w:r>
            <w:proofErr w:type="spellEnd"/>
            <w:r w:rsidRPr="00374D3B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374D3B">
              <w:rPr>
                <w:rFonts w:ascii="Courier New" w:hAnsi="Courier New" w:cs="Courier New"/>
                <w:color w:val="000000"/>
                <w:lang w:eastAsia="de-DE"/>
              </w:rPr>
              <w:t>cr_NR_MeasAndMobParametersFRX_Diff</w:t>
            </w:r>
            <w:proofErr w:type="spellEnd"/>
            <w:r w:rsidRPr="00374D3B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374D3B">
              <w:rPr>
                <w:rFonts w:ascii="Courier New" w:hAnsi="Courier New" w:cs="Courier New"/>
                <w:color w:val="000000"/>
                <w:lang w:eastAsia="de-DE"/>
              </w:rPr>
              <w:t>ifpresent</w:t>
            </w:r>
            <w:proofErr w:type="spellEnd"/>
          </w:p>
          <w:p w14:paraId="1F444533" w14:textId="78BD210D" w:rsidR="00013FBD" w:rsidRPr="00CD057D" w:rsidRDefault="00374D3B" w:rsidP="00374D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374D3B">
              <w:rPr>
                <w:rFonts w:ascii="Courier New" w:hAnsi="Courier New" w:cs="Courier New"/>
                <w:color w:val="000000"/>
                <w:lang w:eastAsia="de-DE"/>
              </w:rPr>
              <w:t xml:space="preserve">  };</w:t>
            </w:r>
          </w:p>
          <w:p w14:paraId="6C480271" w14:textId="0FEEFF1C" w:rsidR="00DB484C" w:rsidRPr="00CD057D" w:rsidRDefault="00DB484C" w:rsidP="00F17E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</w:p>
        </w:tc>
      </w:tr>
    </w:tbl>
    <w:p w14:paraId="2F682B87" w14:textId="77777777" w:rsidR="003F2B1A" w:rsidRDefault="003F2B1A" w:rsidP="003F2B1A">
      <w:pPr>
        <w:spacing w:after="0"/>
        <w:rPr>
          <w:rFonts w:ascii="Segoe UI" w:hAnsi="Segoe UI" w:cs="Segoe UI"/>
          <w:b/>
          <w:bCs/>
          <w:color w:val="262626"/>
          <w:sz w:val="21"/>
          <w:szCs w:val="21"/>
          <w:highlight w:val="cyan"/>
          <w:shd w:val="clear" w:color="auto" w:fill="FFFFFF"/>
        </w:rPr>
      </w:pPr>
    </w:p>
    <w:p w14:paraId="0C2FFA3B" w14:textId="517C7A2F" w:rsidR="003F2B1A" w:rsidRPr="006C70CA" w:rsidRDefault="003F2B1A" w:rsidP="003F2B1A">
      <w:pPr>
        <w:spacing w:after="0"/>
        <w:rPr>
          <w:rFonts w:ascii="Segoe UI" w:hAnsi="Segoe UI" w:cs="Segoe UI"/>
          <w:b/>
          <w:bCs/>
          <w:color w:val="262626"/>
          <w:sz w:val="21"/>
          <w:szCs w:val="21"/>
          <w:shd w:val="clear" w:color="auto" w:fill="FFFFFF"/>
        </w:rPr>
      </w:pPr>
      <w:r w:rsidRPr="000044B9">
        <w:rPr>
          <w:rFonts w:ascii="Segoe UI" w:hAnsi="Segoe UI" w:cs="Segoe UI"/>
          <w:b/>
          <w:bCs/>
          <w:color w:val="262626"/>
          <w:sz w:val="21"/>
          <w:szCs w:val="21"/>
          <w:highlight w:val="cyan"/>
          <w:shd w:val="clear" w:color="auto" w:fill="FFFFFF"/>
        </w:rPr>
        <w:t>MCC160 implementation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745"/>
      </w:tblGrid>
      <w:tr w:rsidR="003F2B1A" w:rsidRPr="009110C6" w14:paraId="5D3BFBB0" w14:textId="77777777" w:rsidTr="00682DF3">
        <w:tc>
          <w:tcPr>
            <w:tcW w:w="13745" w:type="dxa"/>
          </w:tcPr>
          <w:p w14:paraId="64E14D7D" w14:textId="57F08127" w:rsidR="003F2B1A" w:rsidRPr="003F2B1A" w:rsidRDefault="003F2B1A" w:rsidP="003F2B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172B4D"/>
                <w:sz w:val="21"/>
                <w:szCs w:val="21"/>
                <w:shd w:val="clear" w:color="auto" w:fill="FFFFFF"/>
                <w:lang w:val="fr-FR"/>
              </w:rPr>
            </w:pPr>
            <w:r w:rsidRPr="003F2B1A">
              <w:rPr>
                <w:rFonts w:ascii="Courier New" w:hAnsi="Courier New" w:cs="Courier New"/>
                <w:color w:val="172B4D"/>
                <w:sz w:val="21"/>
                <w:szCs w:val="21"/>
                <w:shd w:val="clear" w:color="auto" w:fill="FFFFFF"/>
                <w:lang w:val="fr-FR"/>
              </w:rPr>
              <w:t>template (present) UE_NR_CapabilityAddFRX_Mode cr_UE_NR_CapabilityAddFRX_Mode :=</w:t>
            </w:r>
          </w:p>
          <w:p w14:paraId="3266A22E" w14:textId="6F7E05C4" w:rsidR="003F2B1A" w:rsidRPr="003F2B1A" w:rsidRDefault="00EC19EC" w:rsidP="003F2B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172B4D"/>
                <w:sz w:val="21"/>
                <w:szCs w:val="21"/>
                <w:shd w:val="clear" w:color="auto" w:fill="FFFFFF"/>
                <w:lang w:val="fr-FR"/>
              </w:rPr>
            </w:pPr>
            <w:r>
              <w:rPr>
                <w:rFonts w:ascii="Courier New" w:hAnsi="Courier New" w:cs="Courier New"/>
                <w:color w:val="172B4D"/>
                <w:sz w:val="21"/>
                <w:szCs w:val="21"/>
                <w:shd w:val="clear" w:color="auto" w:fill="FFFFFF"/>
                <w:lang w:val="fr-FR"/>
              </w:rPr>
              <w:t xml:space="preserve">  </w:t>
            </w:r>
            <w:r w:rsidR="003F2B1A" w:rsidRPr="003F2B1A">
              <w:rPr>
                <w:rFonts w:ascii="Courier New" w:hAnsi="Courier New" w:cs="Courier New"/>
                <w:color w:val="172B4D"/>
                <w:sz w:val="21"/>
                <w:szCs w:val="21"/>
                <w:shd w:val="clear" w:color="auto" w:fill="FFFFFF"/>
                <w:lang w:val="fr-FR"/>
              </w:rPr>
              <w:t>{ /* @status    APPROVED (ENDC, NR5GC) */</w:t>
            </w:r>
          </w:p>
          <w:p w14:paraId="26689C86" w14:textId="77777777" w:rsidR="003F2B1A" w:rsidRPr="003F2B1A" w:rsidRDefault="003F2B1A" w:rsidP="003F2B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172B4D"/>
                <w:sz w:val="21"/>
                <w:szCs w:val="21"/>
                <w:shd w:val="clear" w:color="auto" w:fill="FFFFFF"/>
                <w:lang w:val="fr-FR"/>
              </w:rPr>
            </w:pPr>
            <w:r w:rsidRPr="003F2B1A">
              <w:rPr>
                <w:rFonts w:ascii="Courier New" w:hAnsi="Courier New" w:cs="Courier New"/>
                <w:color w:val="172B4D"/>
                <w:sz w:val="21"/>
                <w:szCs w:val="21"/>
                <w:shd w:val="clear" w:color="auto" w:fill="FFFFFF"/>
                <w:lang w:val="fr-FR"/>
              </w:rPr>
              <w:t xml:space="preserve">    phy_ParametersFRX_Diff := cr_NR_Phy_ParametersFRX_Diff</w:t>
            </w:r>
            <w:r w:rsidRPr="003F2B1A">
              <w:rPr>
                <w:rFonts w:ascii="Courier New" w:hAnsi="Courier New" w:cs="Courier New"/>
                <w:color w:val="172B4D"/>
                <w:sz w:val="21"/>
                <w:szCs w:val="21"/>
                <w:highlight w:val="cyan"/>
                <w:shd w:val="clear" w:color="auto" w:fill="FFFFFF"/>
                <w:lang w:val="fr-FR"/>
              </w:rPr>
              <w:t>(*,*)</w:t>
            </w:r>
            <w:r w:rsidRPr="003F2B1A">
              <w:rPr>
                <w:rFonts w:ascii="Courier New" w:hAnsi="Courier New" w:cs="Courier New"/>
                <w:color w:val="172B4D"/>
                <w:sz w:val="21"/>
                <w:szCs w:val="21"/>
                <w:shd w:val="clear" w:color="auto" w:fill="FFFFFF"/>
                <w:lang w:val="fr-FR"/>
              </w:rPr>
              <w:t xml:space="preserve"> ifpresent, // @sic R5s210509 sic@</w:t>
            </w:r>
          </w:p>
          <w:p w14:paraId="1649840B" w14:textId="77777777" w:rsidR="003F2B1A" w:rsidRPr="003F2B1A" w:rsidRDefault="003F2B1A" w:rsidP="003F2B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172B4D"/>
                <w:sz w:val="21"/>
                <w:szCs w:val="21"/>
                <w:shd w:val="clear" w:color="auto" w:fill="FFFFFF"/>
                <w:lang w:val="fr-FR"/>
              </w:rPr>
            </w:pPr>
            <w:r w:rsidRPr="003F2B1A">
              <w:rPr>
                <w:rFonts w:ascii="Courier New" w:hAnsi="Courier New" w:cs="Courier New"/>
                <w:color w:val="172B4D"/>
                <w:sz w:val="21"/>
                <w:szCs w:val="21"/>
                <w:shd w:val="clear" w:color="auto" w:fill="FFFFFF"/>
                <w:lang w:val="fr-FR"/>
              </w:rPr>
              <w:t xml:space="preserve">    measAndMobParametersFRX_Diff := cr_NR_MeasAndMobParametersFRX_Diff ifpresent</w:t>
            </w:r>
          </w:p>
          <w:p w14:paraId="41C98B1B" w14:textId="05B44607" w:rsidR="003F2B1A" w:rsidRDefault="00EC19EC" w:rsidP="003F2B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172B4D"/>
                <w:sz w:val="21"/>
                <w:szCs w:val="21"/>
                <w:shd w:val="clear" w:color="auto" w:fill="FFFFFF"/>
                <w:lang w:val="fr-FR"/>
              </w:rPr>
            </w:pPr>
            <w:r>
              <w:rPr>
                <w:rFonts w:ascii="Courier New" w:hAnsi="Courier New" w:cs="Courier New"/>
                <w:color w:val="172B4D"/>
                <w:sz w:val="21"/>
                <w:szCs w:val="21"/>
                <w:shd w:val="clear" w:color="auto" w:fill="FFFFFF"/>
                <w:lang w:val="fr-FR"/>
              </w:rPr>
              <w:t xml:space="preserve">  </w:t>
            </w:r>
            <w:r w:rsidR="003F2B1A" w:rsidRPr="003F2B1A">
              <w:rPr>
                <w:rFonts w:ascii="Courier New" w:hAnsi="Courier New" w:cs="Courier New"/>
                <w:color w:val="172B4D"/>
                <w:sz w:val="21"/>
                <w:szCs w:val="21"/>
                <w:shd w:val="clear" w:color="auto" w:fill="FFFFFF"/>
                <w:lang w:val="fr-FR"/>
              </w:rPr>
              <w:t>};</w:t>
            </w:r>
          </w:p>
          <w:p w14:paraId="6FEF3582" w14:textId="46E4BA8E" w:rsidR="000F7F00" w:rsidRDefault="000F7F00" w:rsidP="003F2B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172B4D"/>
                <w:sz w:val="21"/>
                <w:szCs w:val="21"/>
                <w:shd w:val="clear" w:color="auto" w:fill="FFFFFF"/>
                <w:lang w:val="fr-FR"/>
              </w:rPr>
            </w:pPr>
          </w:p>
          <w:p w14:paraId="4FD5BD04" w14:textId="77777777" w:rsidR="000F7F00" w:rsidRDefault="000F7F00" w:rsidP="003F2B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172B4D"/>
                <w:sz w:val="21"/>
                <w:szCs w:val="21"/>
                <w:shd w:val="clear" w:color="auto" w:fill="FFFFFF"/>
                <w:lang w:val="fr-FR"/>
              </w:rPr>
            </w:pPr>
          </w:p>
          <w:p w14:paraId="76A5D61C" w14:textId="77777777" w:rsidR="003F2B1A" w:rsidRDefault="003F2B1A" w:rsidP="003F2B1A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</w:pPr>
          </w:p>
          <w:p w14:paraId="3E192EB6" w14:textId="77777777" w:rsidR="003F2B1A" w:rsidRDefault="003F2B1A" w:rsidP="003F2B1A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</w:pPr>
          </w:p>
          <w:p w14:paraId="6721C4A5" w14:textId="57EDADF9" w:rsidR="003F2B1A" w:rsidRPr="003F2B1A" w:rsidRDefault="003F2B1A" w:rsidP="003F2B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172B4D"/>
                <w:sz w:val="21"/>
                <w:szCs w:val="21"/>
                <w:shd w:val="clear" w:color="auto" w:fill="FFFFFF"/>
                <w:lang w:val="fr-FR"/>
              </w:rPr>
            </w:pPr>
            <w:r w:rsidRPr="003F2B1A">
              <w:rPr>
                <w:rFonts w:ascii="Courier New" w:hAnsi="Courier New" w:cs="Courier New"/>
                <w:color w:val="172B4D"/>
                <w:sz w:val="21"/>
                <w:szCs w:val="21"/>
                <w:shd w:val="clear" w:color="auto" w:fill="FFFFFF"/>
                <w:lang w:val="fr-FR"/>
              </w:rPr>
              <w:t xml:space="preserve">template (present) Phy_ParametersFRX_Diff cr_NR_Phy_ParametersFRX_Diff </w:t>
            </w:r>
            <w:r w:rsidRPr="003F2B1A">
              <w:rPr>
                <w:rFonts w:ascii="Courier New" w:hAnsi="Courier New" w:cs="Courier New"/>
                <w:color w:val="172B4D"/>
                <w:sz w:val="21"/>
                <w:szCs w:val="21"/>
                <w:highlight w:val="cyan"/>
                <w:shd w:val="clear" w:color="auto" w:fill="FFFFFF"/>
                <w:lang w:val="fr-FR"/>
              </w:rPr>
              <w:t>(template Phy_ParametersFRX_Diff.pucch_F2_WithFH p_Pucch_F2_WithFH := supported, template Phy_ParametersFRX_Diff.pucch_F3_WithFH p_Pucch_F3_WithFH := supported) :=</w:t>
            </w:r>
          </w:p>
          <w:p w14:paraId="1581E78E" w14:textId="77777777" w:rsidR="003F2B1A" w:rsidRPr="003F2B1A" w:rsidRDefault="003F2B1A" w:rsidP="003F2B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172B4D"/>
                <w:sz w:val="21"/>
                <w:szCs w:val="21"/>
                <w:shd w:val="clear" w:color="auto" w:fill="FFFFFF"/>
                <w:lang w:val="fr-FR"/>
              </w:rPr>
            </w:pPr>
            <w:r w:rsidRPr="003F2B1A">
              <w:rPr>
                <w:rFonts w:ascii="Courier New" w:hAnsi="Courier New" w:cs="Courier New"/>
                <w:color w:val="172B4D"/>
                <w:sz w:val="21"/>
                <w:szCs w:val="21"/>
                <w:shd w:val="clear" w:color="auto" w:fill="FFFFFF"/>
                <w:lang w:val="fr-FR"/>
              </w:rPr>
              <w:t xml:space="preserve">  { /* @status    APPROVED (ENDC, NR5GC) */</w:t>
            </w:r>
          </w:p>
          <w:p w14:paraId="339CDE7F" w14:textId="77777777" w:rsidR="003F2B1A" w:rsidRPr="003F2B1A" w:rsidRDefault="003F2B1A" w:rsidP="003F2B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172B4D"/>
                <w:sz w:val="21"/>
                <w:szCs w:val="21"/>
                <w:shd w:val="clear" w:color="auto" w:fill="FFFFFF"/>
                <w:lang w:val="fr-FR"/>
              </w:rPr>
            </w:pPr>
            <w:r w:rsidRPr="003F2B1A">
              <w:rPr>
                <w:rFonts w:ascii="Courier New" w:hAnsi="Courier New" w:cs="Courier New"/>
                <w:color w:val="172B4D"/>
                <w:sz w:val="21"/>
                <w:szCs w:val="21"/>
                <w:shd w:val="clear" w:color="auto" w:fill="FFFFFF"/>
                <w:lang w:val="fr-FR"/>
              </w:rPr>
              <w:t xml:space="preserve">    dynamicSFI                             := *,</w:t>
            </w:r>
          </w:p>
          <w:p w14:paraId="2410728C" w14:textId="77777777" w:rsidR="003F2B1A" w:rsidRPr="003F2B1A" w:rsidRDefault="003F2B1A" w:rsidP="003F2B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172B4D"/>
                <w:sz w:val="21"/>
                <w:szCs w:val="21"/>
                <w:shd w:val="clear" w:color="auto" w:fill="FFFFFF"/>
                <w:lang w:val="fr-FR"/>
              </w:rPr>
            </w:pPr>
            <w:r w:rsidRPr="003F2B1A">
              <w:rPr>
                <w:rFonts w:ascii="Courier New" w:hAnsi="Courier New" w:cs="Courier New"/>
                <w:color w:val="172B4D"/>
                <w:sz w:val="21"/>
                <w:szCs w:val="21"/>
                <w:shd w:val="clear" w:color="auto" w:fill="FFFFFF"/>
                <w:lang w:val="fr-FR"/>
              </w:rPr>
              <w:t xml:space="preserve">    dummy1                                 := *,</w:t>
            </w:r>
          </w:p>
          <w:p w14:paraId="2607387B" w14:textId="77777777" w:rsidR="003F2B1A" w:rsidRPr="003F2B1A" w:rsidRDefault="003F2B1A" w:rsidP="003F2B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172B4D"/>
                <w:sz w:val="21"/>
                <w:szCs w:val="21"/>
                <w:shd w:val="clear" w:color="auto" w:fill="FFFFFF"/>
                <w:lang w:val="fr-FR"/>
              </w:rPr>
            </w:pPr>
            <w:r w:rsidRPr="003F2B1A">
              <w:rPr>
                <w:rFonts w:ascii="Courier New" w:hAnsi="Courier New" w:cs="Courier New"/>
                <w:color w:val="172B4D"/>
                <w:sz w:val="21"/>
                <w:szCs w:val="21"/>
                <w:shd w:val="clear" w:color="auto" w:fill="FFFFFF"/>
                <w:lang w:val="fr-FR"/>
              </w:rPr>
              <w:t xml:space="preserve">    twoFL_DMRS                             := *,</w:t>
            </w:r>
          </w:p>
          <w:p w14:paraId="7E0E956E" w14:textId="77777777" w:rsidR="003F2B1A" w:rsidRPr="003F2B1A" w:rsidRDefault="003F2B1A" w:rsidP="003F2B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172B4D"/>
                <w:sz w:val="21"/>
                <w:szCs w:val="21"/>
                <w:shd w:val="clear" w:color="auto" w:fill="FFFFFF"/>
                <w:lang w:val="fr-FR"/>
              </w:rPr>
            </w:pPr>
            <w:r w:rsidRPr="003F2B1A">
              <w:rPr>
                <w:rFonts w:ascii="Courier New" w:hAnsi="Courier New" w:cs="Courier New"/>
                <w:color w:val="172B4D"/>
                <w:sz w:val="21"/>
                <w:szCs w:val="21"/>
                <w:shd w:val="clear" w:color="auto" w:fill="FFFFFF"/>
                <w:lang w:val="fr-FR"/>
              </w:rPr>
              <w:t xml:space="preserve">    dummy2                                 := *,</w:t>
            </w:r>
          </w:p>
          <w:p w14:paraId="1087997F" w14:textId="77777777" w:rsidR="003F2B1A" w:rsidRPr="003F2B1A" w:rsidRDefault="003F2B1A" w:rsidP="003F2B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172B4D"/>
                <w:sz w:val="21"/>
                <w:szCs w:val="21"/>
                <w:shd w:val="clear" w:color="auto" w:fill="FFFFFF"/>
                <w:lang w:val="fr-FR"/>
              </w:rPr>
            </w:pPr>
            <w:r w:rsidRPr="003F2B1A">
              <w:rPr>
                <w:rFonts w:ascii="Courier New" w:hAnsi="Courier New" w:cs="Courier New"/>
                <w:color w:val="172B4D"/>
                <w:sz w:val="21"/>
                <w:szCs w:val="21"/>
                <w:shd w:val="clear" w:color="auto" w:fill="FFFFFF"/>
                <w:lang w:val="fr-FR"/>
              </w:rPr>
              <w:t xml:space="preserve">    dummy3                                 := *,</w:t>
            </w:r>
          </w:p>
          <w:p w14:paraId="3D184C6B" w14:textId="77777777" w:rsidR="003F2B1A" w:rsidRPr="003F2B1A" w:rsidRDefault="003F2B1A" w:rsidP="003F2B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172B4D"/>
                <w:sz w:val="21"/>
                <w:szCs w:val="21"/>
                <w:shd w:val="clear" w:color="auto" w:fill="FFFFFF"/>
                <w:lang w:val="fr-FR"/>
              </w:rPr>
            </w:pPr>
            <w:r w:rsidRPr="003F2B1A">
              <w:rPr>
                <w:rFonts w:ascii="Courier New" w:hAnsi="Courier New" w:cs="Courier New"/>
                <w:color w:val="172B4D"/>
                <w:sz w:val="21"/>
                <w:szCs w:val="21"/>
                <w:shd w:val="clear" w:color="auto" w:fill="FFFFFF"/>
                <w:lang w:val="fr-FR"/>
              </w:rPr>
              <w:t xml:space="preserve">    supportedDMRS_TypeDL                   := *,</w:t>
            </w:r>
          </w:p>
          <w:p w14:paraId="68386FF2" w14:textId="77777777" w:rsidR="003F2B1A" w:rsidRPr="003F2B1A" w:rsidRDefault="003F2B1A" w:rsidP="003F2B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172B4D"/>
                <w:sz w:val="21"/>
                <w:szCs w:val="21"/>
                <w:shd w:val="clear" w:color="auto" w:fill="FFFFFF"/>
                <w:lang w:val="fr-FR"/>
              </w:rPr>
            </w:pPr>
            <w:r w:rsidRPr="003F2B1A">
              <w:rPr>
                <w:rFonts w:ascii="Courier New" w:hAnsi="Courier New" w:cs="Courier New"/>
                <w:color w:val="172B4D"/>
                <w:sz w:val="21"/>
                <w:szCs w:val="21"/>
                <w:shd w:val="clear" w:color="auto" w:fill="FFFFFF"/>
                <w:lang w:val="fr-FR"/>
              </w:rPr>
              <w:t xml:space="preserve">    supportedDMRS_TypeUL                   := *,</w:t>
            </w:r>
          </w:p>
          <w:p w14:paraId="582B9744" w14:textId="77777777" w:rsidR="003F2B1A" w:rsidRPr="003F2B1A" w:rsidRDefault="003F2B1A" w:rsidP="003F2B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172B4D"/>
                <w:sz w:val="21"/>
                <w:szCs w:val="21"/>
                <w:shd w:val="clear" w:color="auto" w:fill="FFFFFF"/>
                <w:lang w:val="fr-FR"/>
              </w:rPr>
            </w:pPr>
            <w:r w:rsidRPr="003F2B1A">
              <w:rPr>
                <w:rFonts w:ascii="Courier New" w:hAnsi="Courier New" w:cs="Courier New"/>
                <w:color w:val="172B4D"/>
                <w:sz w:val="21"/>
                <w:szCs w:val="21"/>
                <w:shd w:val="clear" w:color="auto" w:fill="FFFFFF"/>
                <w:lang w:val="fr-FR"/>
              </w:rPr>
              <w:t xml:space="preserve">    semiOpenLoopCSI                        := *,</w:t>
            </w:r>
          </w:p>
          <w:p w14:paraId="1B56EB50" w14:textId="77777777" w:rsidR="003F2B1A" w:rsidRPr="003F2B1A" w:rsidRDefault="003F2B1A" w:rsidP="003F2B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172B4D"/>
                <w:sz w:val="21"/>
                <w:szCs w:val="21"/>
                <w:shd w:val="clear" w:color="auto" w:fill="FFFFFF"/>
                <w:lang w:val="fr-FR"/>
              </w:rPr>
            </w:pPr>
            <w:r w:rsidRPr="003F2B1A">
              <w:rPr>
                <w:rFonts w:ascii="Courier New" w:hAnsi="Courier New" w:cs="Courier New"/>
                <w:color w:val="172B4D"/>
                <w:sz w:val="21"/>
                <w:szCs w:val="21"/>
                <w:shd w:val="clear" w:color="auto" w:fill="FFFFFF"/>
                <w:lang w:val="fr-FR"/>
              </w:rPr>
              <w:lastRenderedPageBreak/>
              <w:t xml:space="preserve">    csi_ReportWithoutPMI                   := *,</w:t>
            </w:r>
          </w:p>
          <w:p w14:paraId="708E2D35" w14:textId="77777777" w:rsidR="003F2B1A" w:rsidRPr="003F2B1A" w:rsidRDefault="003F2B1A" w:rsidP="003F2B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172B4D"/>
                <w:sz w:val="21"/>
                <w:szCs w:val="21"/>
                <w:shd w:val="clear" w:color="auto" w:fill="FFFFFF"/>
                <w:lang w:val="fr-FR"/>
              </w:rPr>
            </w:pPr>
            <w:r w:rsidRPr="003F2B1A">
              <w:rPr>
                <w:rFonts w:ascii="Courier New" w:hAnsi="Courier New" w:cs="Courier New"/>
                <w:color w:val="172B4D"/>
                <w:sz w:val="21"/>
                <w:szCs w:val="21"/>
                <w:shd w:val="clear" w:color="auto" w:fill="FFFFFF"/>
                <w:lang w:val="fr-FR"/>
              </w:rPr>
              <w:t xml:space="preserve">    csi_ReportWithoutCQI                   := *,</w:t>
            </w:r>
          </w:p>
          <w:p w14:paraId="19693F98" w14:textId="77777777" w:rsidR="003F2B1A" w:rsidRPr="003F2B1A" w:rsidRDefault="003F2B1A" w:rsidP="003F2B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172B4D"/>
                <w:sz w:val="21"/>
                <w:szCs w:val="21"/>
                <w:shd w:val="clear" w:color="auto" w:fill="FFFFFF"/>
                <w:lang w:val="fr-FR"/>
              </w:rPr>
            </w:pPr>
            <w:r w:rsidRPr="003F2B1A">
              <w:rPr>
                <w:rFonts w:ascii="Courier New" w:hAnsi="Courier New" w:cs="Courier New"/>
                <w:color w:val="172B4D"/>
                <w:sz w:val="21"/>
                <w:szCs w:val="21"/>
                <w:shd w:val="clear" w:color="auto" w:fill="FFFFFF"/>
                <w:lang w:val="fr-FR"/>
              </w:rPr>
              <w:t xml:space="preserve">    onePortsPTRS                           := *,</w:t>
            </w:r>
          </w:p>
          <w:p w14:paraId="75B96F13" w14:textId="77777777" w:rsidR="003F2B1A" w:rsidRPr="003F2B1A" w:rsidRDefault="003F2B1A" w:rsidP="003F2B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172B4D"/>
                <w:sz w:val="21"/>
                <w:szCs w:val="21"/>
                <w:shd w:val="clear" w:color="auto" w:fill="FFFFFF"/>
                <w:lang w:val="fr-FR"/>
              </w:rPr>
            </w:pPr>
            <w:r w:rsidRPr="003F2B1A">
              <w:rPr>
                <w:rFonts w:ascii="Courier New" w:hAnsi="Courier New" w:cs="Courier New"/>
                <w:color w:val="172B4D"/>
                <w:sz w:val="21"/>
                <w:szCs w:val="21"/>
                <w:shd w:val="clear" w:color="auto" w:fill="FFFFFF"/>
                <w:lang w:val="fr-FR"/>
              </w:rPr>
              <w:t xml:space="preserve">    twoPUCCH_F0_2_ConsecSymbols            := *,</w:t>
            </w:r>
          </w:p>
          <w:p w14:paraId="65E72955" w14:textId="0EFBB09A" w:rsidR="003F2B1A" w:rsidRPr="003F2B1A" w:rsidRDefault="003F2B1A" w:rsidP="003F2B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172B4D"/>
                <w:sz w:val="21"/>
                <w:szCs w:val="21"/>
                <w:highlight w:val="cyan"/>
                <w:shd w:val="clear" w:color="auto" w:fill="FFFFFF"/>
                <w:lang w:val="fr-FR"/>
              </w:rPr>
            </w:pPr>
            <w:r w:rsidRPr="003F2B1A">
              <w:rPr>
                <w:rFonts w:ascii="Courier New" w:hAnsi="Courier New" w:cs="Courier New"/>
                <w:color w:val="172B4D"/>
                <w:sz w:val="21"/>
                <w:szCs w:val="21"/>
                <w:shd w:val="clear" w:color="auto" w:fill="FFFFFF"/>
                <w:lang w:val="fr-FR"/>
              </w:rPr>
              <w:t xml:space="preserve">    </w:t>
            </w:r>
            <w:r w:rsidRPr="00F57F24">
              <w:rPr>
                <w:rFonts w:ascii="Courier New" w:hAnsi="Courier New" w:cs="Courier New"/>
                <w:color w:val="172B4D"/>
                <w:sz w:val="21"/>
                <w:szCs w:val="21"/>
                <w:shd w:val="clear" w:color="auto" w:fill="FFFFFF"/>
                <w:lang w:val="fr-FR"/>
              </w:rPr>
              <w:t xml:space="preserve">pucch_F2_WithFH                        := </w:t>
            </w:r>
            <w:r w:rsidRPr="003F2B1A">
              <w:rPr>
                <w:rFonts w:ascii="Courier New" w:hAnsi="Courier New" w:cs="Courier New"/>
                <w:color w:val="172B4D"/>
                <w:sz w:val="21"/>
                <w:szCs w:val="21"/>
                <w:highlight w:val="cyan"/>
                <w:shd w:val="clear" w:color="auto" w:fill="FFFFFF"/>
                <w:lang w:val="fr-FR"/>
              </w:rPr>
              <w:t>p_Pucch_F2_WithFH</w:t>
            </w:r>
            <w:r w:rsidRPr="00F57F24">
              <w:rPr>
                <w:rFonts w:ascii="Courier New" w:hAnsi="Courier New" w:cs="Courier New"/>
                <w:color w:val="172B4D"/>
                <w:sz w:val="21"/>
                <w:szCs w:val="21"/>
                <w:shd w:val="clear" w:color="auto" w:fill="FFFFFF"/>
                <w:lang w:val="fr-FR"/>
              </w:rPr>
              <w:t>,</w:t>
            </w:r>
            <w:r w:rsidR="00682DF3">
              <w:rPr>
                <w:rFonts w:ascii="Courier New" w:hAnsi="Courier New" w:cs="Courier New"/>
                <w:color w:val="172B4D"/>
                <w:sz w:val="21"/>
                <w:szCs w:val="21"/>
                <w:shd w:val="clear" w:color="auto" w:fill="FFFFFF"/>
                <w:lang w:val="fr-FR"/>
              </w:rPr>
              <w:t xml:space="preserve"> </w:t>
            </w:r>
            <w:r w:rsidRPr="00F57F24">
              <w:rPr>
                <w:rFonts w:ascii="Courier New" w:hAnsi="Courier New" w:cs="Courier New"/>
                <w:color w:val="172B4D"/>
                <w:sz w:val="21"/>
                <w:szCs w:val="21"/>
                <w:shd w:val="clear" w:color="auto" w:fill="FFFFFF"/>
                <w:lang w:val="fr-FR"/>
              </w:rPr>
              <w:t xml:space="preserve">// @sic R5-211500 R5-211501 </w:t>
            </w:r>
            <w:r w:rsidRPr="003F2B1A">
              <w:rPr>
                <w:rFonts w:ascii="Courier New" w:hAnsi="Courier New" w:cs="Courier New"/>
                <w:color w:val="172B4D"/>
                <w:sz w:val="21"/>
                <w:szCs w:val="21"/>
                <w:highlight w:val="cyan"/>
                <w:shd w:val="clear" w:color="auto" w:fill="FFFFFF"/>
                <w:lang w:val="fr-FR"/>
              </w:rPr>
              <w:t xml:space="preserve">R5s210509 </w:t>
            </w:r>
            <w:r w:rsidRPr="00F57F24">
              <w:rPr>
                <w:rFonts w:ascii="Courier New" w:hAnsi="Courier New" w:cs="Courier New"/>
                <w:color w:val="172B4D"/>
                <w:sz w:val="21"/>
                <w:szCs w:val="21"/>
                <w:shd w:val="clear" w:color="auto" w:fill="FFFFFF"/>
                <w:lang w:val="fr-FR"/>
              </w:rPr>
              <w:t>sic@</w:t>
            </w:r>
          </w:p>
          <w:p w14:paraId="70297E6A" w14:textId="68B2BEB0" w:rsidR="003F2B1A" w:rsidRPr="003F2B1A" w:rsidRDefault="003F2B1A" w:rsidP="003F2B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172B4D"/>
                <w:sz w:val="21"/>
                <w:szCs w:val="21"/>
                <w:shd w:val="clear" w:color="auto" w:fill="FFFFFF"/>
                <w:lang w:val="fr-FR"/>
              </w:rPr>
            </w:pPr>
            <w:r w:rsidRPr="00F57F24">
              <w:rPr>
                <w:rFonts w:ascii="Courier New" w:hAnsi="Courier New" w:cs="Courier New"/>
                <w:color w:val="172B4D"/>
                <w:sz w:val="21"/>
                <w:szCs w:val="21"/>
                <w:shd w:val="clear" w:color="auto" w:fill="FFFFFF"/>
                <w:lang w:val="fr-FR"/>
              </w:rPr>
              <w:t xml:space="preserve">    pucch_F3_WithFH                        := </w:t>
            </w:r>
            <w:r w:rsidRPr="003F2B1A">
              <w:rPr>
                <w:rFonts w:ascii="Courier New" w:hAnsi="Courier New" w:cs="Courier New"/>
                <w:color w:val="172B4D"/>
                <w:sz w:val="21"/>
                <w:szCs w:val="21"/>
                <w:highlight w:val="cyan"/>
                <w:shd w:val="clear" w:color="auto" w:fill="FFFFFF"/>
                <w:lang w:val="fr-FR"/>
              </w:rPr>
              <w:t>p_Pucch_F3_WithFH</w:t>
            </w:r>
            <w:r w:rsidRPr="00F57F24">
              <w:rPr>
                <w:rFonts w:ascii="Courier New" w:hAnsi="Courier New" w:cs="Courier New"/>
                <w:color w:val="172B4D"/>
                <w:sz w:val="21"/>
                <w:szCs w:val="21"/>
                <w:shd w:val="clear" w:color="auto" w:fill="FFFFFF"/>
                <w:lang w:val="fr-FR"/>
              </w:rPr>
              <w:t>,</w:t>
            </w:r>
            <w:r w:rsidR="00682DF3">
              <w:rPr>
                <w:rFonts w:ascii="Courier New" w:hAnsi="Courier New" w:cs="Courier New"/>
                <w:color w:val="172B4D"/>
                <w:sz w:val="21"/>
                <w:szCs w:val="21"/>
                <w:shd w:val="clear" w:color="auto" w:fill="FFFFFF"/>
                <w:lang w:val="fr-FR"/>
              </w:rPr>
              <w:t xml:space="preserve"> </w:t>
            </w:r>
            <w:r w:rsidRPr="00F57F24">
              <w:rPr>
                <w:rFonts w:ascii="Courier New" w:hAnsi="Courier New" w:cs="Courier New"/>
                <w:color w:val="172B4D"/>
                <w:sz w:val="21"/>
                <w:szCs w:val="21"/>
                <w:shd w:val="clear" w:color="auto" w:fill="FFFFFF"/>
                <w:lang w:val="fr-FR"/>
              </w:rPr>
              <w:t xml:space="preserve">// @sic R5-211500 R5-211501 </w:t>
            </w:r>
            <w:r w:rsidRPr="003F2B1A">
              <w:rPr>
                <w:rFonts w:ascii="Courier New" w:hAnsi="Courier New" w:cs="Courier New"/>
                <w:color w:val="172B4D"/>
                <w:sz w:val="21"/>
                <w:szCs w:val="21"/>
                <w:highlight w:val="cyan"/>
                <w:shd w:val="clear" w:color="auto" w:fill="FFFFFF"/>
                <w:lang w:val="fr-FR"/>
              </w:rPr>
              <w:t xml:space="preserve">R5s210509 </w:t>
            </w:r>
            <w:r w:rsidRPr="00F57F24">
              <w:rPr>
                <w:rFonts w:ascii="Courier New" w:hAnsi="Courier New" w:cs="Courier New"/>
                <w:color w:val="172B4D"/>
                <w:sz w:val="21"/>
                <w:szCs w:val="21"/>
                <w:shd w:val="clear" w:color="auto" w:fill="FFFFFF"/>
                <w:lang w:val="fr-FR"/>
              </w:rPr>
              <w:t>sic@</w:t>
            </w:r>
          </w:p>
          <w:p w14:paraId="02E38EDD" w14:textId="77777777" w:rsidR="003F2B1A" w:rsidRPr="003F2B1A" w:rsidRDefault="003F2B1A" w:rsidP="003F2B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172B4D"/>
                <w:sz w:val="21"/>
                <w:szCs w:val="21"/>
                <w:shd w:val="clear" w:color="auto" w:fill="FFFFFF"/>
                <w:lang w:val="fr-FR"/>
              </w:rPr>
            </w:pPr>
            <w:r w:rsidRPr="003F2B1A">
              <w:rPr>
                <w:rFonts w:ascii="Courier New" w:hAnsi="Courier New" w:cs="Courier New"/>
                <w:color w:val="172B4D"/>
                <w:sz w:val="21"/>
                <w:szCs w:val="21"/>
                <w:shd w:val="clear" w:color="auto" w:fill="FFFFFF"/>
                <w:lang w:val="fr-FR"/>
              </w:rPr>
              <w:t xml:space="preserve">    pucch_F4_WithFH                        := *,</w:t>
            </w:r>
          </w:p>
          <w:p w14:paraId="6EEC6C8E" w14:textId="7203C8EA" w:rsidR="003F2B1A" w:rsidRPr="003F2B1A" w:rsidRDefault="003F2B1A" w:rsidP="003F2B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172B4D"/>
                <w:sz w:val="21"/>
                <w:szCs w:val="21"/>
                <w:shd w:val="clear" w:color="auto" w:fill="FFFFFF"/>
                <w:lang w:val="fr-FR"/>
              </w:rPr>
            </w:pPr>
            <w:r w:rsidRPr="003F2B1A">
              <w:rPr>
                <w:rFonts w:ascii="Courier New" w:hAnsi="Courier New" w:cs="Courier New"/>
                <w:color w:val="172B4D"/>
                <w:sz w:val="21"/>
                <w:szCs w:val="21"/>
                <w:shd w:val="clear" w:color="auto" w:fill="FFFFFF"/>
                <w:lang w:val="fr-FR"/>
              </w:rPr>
              <w:t xml:space="preserve">    pucch_F0_2WithoutFH                    := *,            /* @sic R5s201387 BASELINE MOVING 2020 sic@ */</w:t>
            </w:r>
          </w:p>
          <w:p w14:paraId="7F0D6D3C" w14:textId="3169DCCD" w:rsidR="003F2B1A" w:rsidRPr="003F2B1A" w:rsidRDefault="003F2B1A" w:rsidP="003F2B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172B4D"/>
                <w:sz w:val="21"/>
                <w:szCs w:val="21"/>
                <w:shd w:val="clear" w:color="auto" w:fill="FFFFFF"/>
                <w:lang w:val="fr-FR"/>
              </w:rPr>
            </w:pPr>
            <w:r w:rsidRPr="003F2B1A">
              <w:rPr>
                <w:rFonts w:ascii="Courier New" w:hAnsi="Courier New" w:cs="Courier New"/>
                <w:color w:val="172B4D"/>
                <w:sz w:val="21"/>
                <w:szCs w:val="21"/>
                <w:shd w:val="clear" w:color="auto" w:fill="FFFFFF"/>
                <w:lang w:val="fr-FR"/>
              </w:rPr>
              <w:t xml:space="preserve">    pucch_F1_3_4WithoutFH                  := *,            /* @sic R5s201387 BASELINE MOVING 2020 sic@ */</w:t>
            </w:r>
          </w:p>
          <w:p w14:paraId="41248C0F" w14:textId="77777777" w:rsidR="003F2B1A" w:rsidRPr="003F2B1A" w:rsidRDefault="003F2B1A" w:rsidP="003F2B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172B4D"/>
                <w:sz w:val="21"/>
                <w:szCs w:val="21"/>
                <w:shd w:val="clear" w:color="auto" w:fill="FFFFFF"/>
                <w:lang w:val="fr-FR"/>
              </w:rPr>
            </w:pPr>
            <w:r w:rsidRPr="003F2B1A">
              <w:rPr>
                <w:rFonts w:ascii="Courier New" w:hAnsi="Courier New" w:cs="Courier New"/>
                <w:color w:val="172B4D"/>
                <w:sz w:val="21"/>
                <w:szCs w:val="21"/>
                <w:shd w:val="clear" w:color="auto" w:fill="FFFFFF"/>
                <w:lang w:val="fr-FR"/>
              </w:rPr>
              <w:t xml:space="preserve">    mux_SR_HARQ_ACK_CSI_PUCCH_MultiPerSlot := *,</w:t>
            </w:r>
          </w:p>
          <w:p w14:paraId="321DFFA1" w14:textId="77777777" w:rsidR="003F2B1A" w:rsidRPr="003F2B1A" w:rsidRDefault="003F2B1A" w:rsidP="003F2B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172B4D"/>
                <w:sz w:val="21"/>
                <w:szCs w:val="21"/>
                <w:shd w:val="clear" w:color="auto" w:fill="FFFFFF"/>
                <w:lang w:val="fr-FR"/>
              </w:rPr>
            </w:pPr>
            <w:r w:rsidRPr="003F2B1A">
              <w:rPr>
                <w:rFonts w:ascii="Courier New" w:hAnsi="Courier New" w:cs="Courier New"/>
                <w:color w:val="172B4D"/>
                <w:sz w:val="21"/>
                <w:szCs w:val="21"/>
                <w:shd w:val="clear" w:color="auto" w:fill="FFFFFF"/>
                <w:lang w:val="fr-FR"/>
              </w:rPr>
              <w:t xml:space="preserve">    uci_CodeBlockSegmentation              := *,</w:t>
            </w:r>
          </w:p>
          <w:p w14:paraId="43E497B5" w14:textId="77777777" w:rsidR="003F2B1A" w:rsidRPr="003F2B1A" w:rsidRDefault="003F2B1A" w:rsidP="003F2B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172B4D"/>
                <w:sz w:val="21"/>
                <w:szCs w:val="21"/>
                <w:shd w:val="clear" w:color="auto" w:fill="FFFFFF"/>
                <w:lang w:val="fr-FR"/>
              </w:rPr>
            </w:pPr>
            <w:r w:rsidRPr="003F2B1A">
              <w:rPr>
                <w:rFonts w:ascii="Courier New" w:hAnsi="Courier New" w:cs="Courier New"/>
                <w:color w:val="172B4D"/>
                <w:sz w:val="21"/>
                <w:szCs w:val="21"/>
                <w:shd w:val="clear" w:color="auto" w:fill="FFFFFF"/>
                <w:lang w:val="fr-FR"/>
              </w:rPr>
              <w:t xml:space="preserve">    onePUCCH_LongAndShortFormat            := *,</w:t>
            </w:r>
          </w:p>
          <w:p w14:paraId="339CDAE3" w14:textId="77777777" w:rsidR="003F2B1A" w:rsidRPr="003F2B1A" w:rsidRDefault="003F2B1A" w:rsidP="003F2B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172B4D"/>
                <w:sz w:val="21"/>
                <w:szCs w:val="21"/>
                <w:shd w:val="clear" w:color="auto" w:fill="FFFFFF"/>
                <w:lang w:val="fr-FR"/>
              </w:rPr>
            </w:pPr>
            <w:r w:rsidRPr="003F2B1A">
              <w:rPr>
                <w:rFonts w:ascii="Courier New" w:hAnsi="Courier New" w:cs="Courier New"/>
                <w:color w:val="172B4D"/>
                <w:sz w:val="21"/>
                <w:szCs w:val="21"/>
                <w:shd w:val="clear" w:color="auto" w:fill="FFFFFF"/>
                <w:lang w:val="fr-FR"/>
              </w:rPr>
              <w:t xml:space="preserve">    twoPUCCH_AnyOthersInSlot               := *,</w:t>
            </w:r>
          </w:p>
          <w:p w14:paraId="23861207" w14:textId="77777777" w:rsidR="003F2B1A" w:rsidRPr="003F2B1A" w:rsidRDefault="003F2B1A" w:rsidP="003F2B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172B4D"/>
                <w:sz w:val="21"/>
                <w:szCs w:val="21"/>
                <w:shd w:val="clear" w:color="auto" w:fill="FFFFFF"/>
                <w:lang w:val="fr-FR"/>
              </w:rPr>
            </w:pPr>
            <w:r w:rsidRPr="003F2B1A">
              <w:rPr>
                <w:rFonts w:ascii="Courier New" w:hAnsi="Courier New" w:cs="Courier New"/>
                <w:color w:val="172B4D"/>
                <w:sz w:val="21"/>
                <w:szCs w:val="21"/>
                <w:shd w:val="clear" w:color="auto" w:fill="FFFFFF"/>
                <w:lang w:val="fr-FR"/>
              </w:rPr>
              <w:t xml:space="preserve">    intraSlotFreqHopping_PUSCH             := *,</w:t>
            </w:r>
          </w:p>
          <w:p w14:paraId="696E6F08" w14:textId="77777777" w:rsidR="003F2B1A" w:rsidRPr="003F2B1A" w:rsidRDefault="003F2B1A" w:rsidP="003F2B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172B4D"/>
                <w:sz w:val="21"/>
                <w:szCs w:val="21"/>
                <w:shd w:val="clear" w:color="auto" w:fill="FFFFFF"/>
                <w:lang w:val="fr-FR"/>
              </w:rPr>
            </w:pPr>
            <w:r w:rsidRPr="003F2B1A">
              <w:rPr>
                <w:rFonts w:ascii="Courier New" w:hAnsi="Courier New" w:cs="Courier New"/>
                <w:color w:val="172B4D"/>
                <w:sz w:val="21"/>
                <w:szCs w:val="21"/>
                <w:shd w:val="clear" w:color="auto" w:fill="FFFFFF"/>
                <w:lang w:val="fr-FR"/>
              </w:rPr>
              <w:t xml:space="preserve">    pusch_LBRM                             := *,</w:t>
            </w:r>
          </w:p>
          <w:p w14:paraId="4CA6739A" w14:textId="77777777" w:rsidR="003F2B1A" w:rsidRPr="003F2B1A" w:rsidRDefault="003F2B1A" w:rsidP="003F2B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172B4D"/>
                <w:sz w:val="21"/>
                <w:szCs w:val="21"/>
                <w:shd w:val="clear" w:color="auto" w:fill="FFFFFF"/>
                <w:lang w:val="fr-FR"/>
              </w:rPr>
            </w:pPr>
            <w:r w:rsidRPr="003F2B1A">
              <w:rPr>
                <w:rFonts w:ascii="Courier New" w:hAnsi="Courier New" w:cs="Courier New"/>
                <w:color w:val="172B4D"/>
                <w:sz w:val="21"/>
                <w:szCs w:val="21"/>
                <w:shd w:val="clear" w:color="auto" w:fill="FFFFFF"/>
                <w:lang w:val="fr-FR"/>
              </w:rPr>
              <w:t xml:space="preserve">    pdcch_BlindDetectionCA                 := *,</w:t>
            </w:r>
          </w:p>
          <w:p w14:paraId="28ADB1CA" w14:textId="77777777" w:rsidR="003F2B1A" w:rsidRPr="003F2B1A" w:rsidRDefault="003F2B1A" w:rsidP="003F2B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172B4D"/>
                <w:sz w:val="21"/>
                <w:szCs w:val="21"/>
                <w:shd w:val="clear" w:color="auto" w:fill="FFFFFF"/>
                <w:lang w:val="fr-FR"/>
              </w:rPr>
            </w:pPr>
            <w:r w:rsidRPr="003F2B1A">
              <w:rPr>
                <w:rFonts w:ascii="Courier New" w:hAnsi="Courier New" w:cs="Courier New"/>
                <w:color w:val="172B4D"/>
                <w:sz w:val="21"/>
                <w:szCs w:val="21"/>
                <w:shd w:val="clear" w:color="auto" w:fill="FFFFFF"/>
                <w:lang w:val="fr-FR"/>
              </w:rPr>
              <w:t xml:space="preserve">    tpc_PUSCH_RNTI                         := *,</w:t>
            </w:r>
          </w:p>
          <w:p w14:paraId="2A8A59DE" w14:textId="77777777" w:rsidR="003F2B1A" w:rsidRPr="003F2B1A" w:rsidRDefault="003F2B1A" w:rsidP="003F2B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172B4D"/>
                <w:sz w:val="21"/>
                <w:szCs w:val="21"/>
                <w:shd w:val="clear" w:color="auto" w:fill="FFFFFF"/>
                <w:lang w:val="fr-FR"/>
              </w:rPr>
            </w:pPr>
            <w:r w:rsidRPr="003F2B1A">
              <w:rPr>
                <w:rFonts w:ascii="Courier New" w:hAnsi="Courier New" w:cs="Courier New"/>
                <w:color w:val="172B4D"/>
                <w:sz w:val="21"/>
                <w:szCs w:val="21"/>
                <w:shd w:val="clear" w:color="auto" w:fill="FFFFFF"/>
                <w:lang w:val="fr-FR"/>
              </w:rPr>
              <w:t xml:space="preserve">    tpc_PUCCH_RNTI                         := *,</w:t>
            </w:r>
          </w:p>
          <w:p w14:paraId="18A65811" w14:textId="77777777" w:rsidR="003F2B1A" w:rsidRPr="003F2B1A" w:rsidRDefault="003F2B1A" w:rsidP="003F2B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172B4D"/>
                <w:sz w:val="21"/>
                <w:szCs w:val="21"/>
                <w:shd w:val="clear" w:color="auto" w:fill="FFFFFF"/>
                <w:lang w:val="fr-FR"/>
              </w:rPr>
            </w:pPr>
            <w:r w:rsidRPr="003F2B1A">
              <w:rPr>
                <w:rFonts w:ascii="Courier New" w:hAnsi="Courier New" w:cs="Courier New"/>
                <w:color w:val="172B4D"/>
                <w:sz w:val="21"/>
                <w:szCs w:val="21"/>
                <w:shd w:val="clear" w:color="auto" w:fill="FFFFFF"/>
                <w:lang w:val="fr-FR"/>
              </w:rPr>
              <w:t xml:space="preserve">    tpc_SRS_RNTI                           := *,</w:t>
            </w:r>
          </w:p>
          <w:p w14:paraId="408D436A" w14:textId="77777777" w:rsidR="003F2B1A" w:rsidRPr="003F2B1A" w:rsidRDefault="003F2B1A" w:rsidP="003F2B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172B4D"/>
                <w:sz w:val="21"/>
                <w:szCs w:val="21"/>
                <w:shd w:val="clear" w:color="auto" w:fill="FFFFFF"/>
                <w:lang w:val="fr-FR"/>
              </w:rPr>
            </w:pPr>
            <w:r w:rsidRPr="003F2B1A">
              <w:rPr>
                <w:rFonts w:ascii="Courier New" w:hAnsi="Courier New" w:cs="Courier New"/>
                <w:color w:val="172B4D"/>
                <w:sz w:val="21"/>
                <w:szCs w:val="21"/>
                <w:shd w:val="clear" w:color="auto" w:fill="FFFFFF"/>
                <w:lang w:val="fr-FR"/>
              </w:rPr>
              <w:t xml:space="preserve">    absoluteTPC_Command                    := *,</w:t>
            </w:r>
          </w:p>
          <w:p w14:paraId="06601F0A" w14:textId="77777777" w:rsidR="003F2B1A" w:rsidRPr="003F2B1A" w:rsidRDefault="003F2B1A" w:rsidP="003F2B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172B4D"/>
                <w:sz w:val="21"/>
                <w:szCs w:val="21"/>
                <w:shd w:val="clear" w:color="auto" w:fill="FFFFFF"/>
                <w:lang w:val="fr-FR"/>
              </w:rPr>
            </w:pPr>
            <w:r w:rsidRPr="003F2B1A">
              <w:rPr>
                <w:rFonts w:ascii="Courier New" w:hAnsi="Courier New" w:cs="Courier New"/>
                <w:color w:val="172B4D"/>
                <w:sz w:val="21"/>
                <w:szCs w:val="21"/>
                <w:shd w:val="clear" w:color="auto" w:fill="FFFFFF"/>
                <w:lang w:val="fr-FR"/>
              </w:rPr>
              <w:t xml:space="preserve">    twoDifferentTPC_Loop_PUSCH             := *,</w:t>
            </w:r>
          </w:p>
          <w:p w14:paraId="30937AD5" w14:textId="77777777" w:rsidR="003F2B1A" w:rsidRPr="003F2B1A" w:rsidRDefault="003F2B1A" w:rsidP="003F2B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172B4D"/>
                <w:sz w:val="21"/>
                <w:szCs w:val="21"/>
                <w:shd w:val="clear" w:color="auto" w:fill="FFFFFF"/>
                <w:lang w:val="fr-FR"/>
              </w:rPr>
            </w:pPr>
            <w:r w:rsidRPr="003F2B1A">
              <w:rPr>
                <w:rFonts w:ascii="Courier New" w:hAnsi="Courier New" w:cs="Courier New"/>
                <w:color w:val="172B4D"/>
                <w:sz w:val="21"/>
                <w:szCs w:val="21"/>
                <w:shd w:val="clear" w:color="auto" w:fill="FFFFFF"/>
                <w:lang w:val="fr-FR"/>
              </w:rPr>
              <w:t xml:space="preserve">    twoDifferentTPC_Loop_PUCCH             := *,</w:t>
            </w:r>
          </w:p>
          <w:p w14:paraId="24DBF9B3" w14:textId="77777777" w:rsidR="003F2B1A" w:rsidRPr="003F2B1A" w:rsidRDefault="003F2B1A" w:rsidP="003F2B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172B4D"/>
                <w:sz w:val="21"/>
                <w:szCs w:val="21"/>
                <w:shd w:val="clear" w:color="auto" w:fill="FFFFFF"/>
                <w:lang w:val="fr-FR"/>
              </w:rPr>
            </w:pPr>
            <w:r w:rsidRPr="003F2B1A">
              <w:rPr>
                <w:rFonts w:ascii="Courier New" w:hAnsi="Courier New" w:cs="Courier New"/>
                <w:color w:val="172B4D"/>
                <w:sz w:val="21"/>
                <w:szCs w:val="21"/>
                <w:shd w:val="clear" w:color="auto" w:fill="FFFFFF"/>
                <w:lang w:val="fr-FR"/>
              </w:rPr>
              <w:t xml:space="preserve">    pusch_HalfPi_BPSK                      := *,</w:t>
            </w:r>
          </w:p>
          <w:p w14:paraId="260703F9" w14:textId="77777777" w:rsidR="003F2B1A" w:rsidRPr="003F2B1A" w:rsidRDefault="003F2B1A" w:rsidP="003F2B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172B4D"/>
                <w:sz w:val="21"/>
                <w:szCs w:val="21"/>
                <w:shd w:val="clear" w:color="auto" w:fill="FFFFFF"/>
                <w:lang w:val="fr-FR"/>
              </w:rPr>
            </w:pPr>
            <w:r w:rsidRPr="003F2B1A">
              <w:rPr>
                <w:rFonts w:ascii="Courier New" w:hAnsi="Courier New" w:cs="Courier New"/>
                <w:color w:val="172B4D"/>
                <w:sz w:val="21"/>
                <w:szCs w:val="21"/>
                <w:shd w:val="clear" w:color="auto" w:fill="FFFFFF"/>
                <w:lang w:val="fr-FR"/>
              </w:rPr>
              <w:t xml:space="preserve">    pucch_F3_4_HalfPi_BPSK                 := *,</w:t>
            </w:r>
          </w:p>
          <w:p w14:paraId="763026EB" w14:textId="77777777" w:rsidR="003F2B1A" w:rsidRPr="003F2B1A" w:rsidRDefault="003F2B1A" w:rsidP="003F2B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172B4D"/>
                <w:sz w:val="21"/>
                <w:szCs w:val="21"/>
                <w:shd w:val="clear" w:color="auto" w:fill="FFFFFF"/>
                <w:lang w:val="fr-FR"/>
              </w:rPr>
            </w:pPr>
            <w:r w:rsidRPr="003F2B1A">
              <w:rPr>
                <w:rFonts w:ascii="Courier New" w:hAnsi="Courier New" w:cs="Courier New"/>
                <w:color w:val="172B4D"/>
                <w:sz w:val="21"/>
                <w:szCs w:val="21"/>
                <w:shd w:val="clear" w:color="auto" w:fill="FFFFFF"/>
                <w:lang w:val="fr-FR"/>
              </w:rPr>
              <w:t xml:space="preserve">    almostContiguousCP_OFDM_UL             := *,</w:t>
            </w:r>
          </w:p>
          <w:p w14:paraId="3051FFCE" w14:textId="77777777" w:rsidR="003F2B1A" w:rsidRPr="003F2B1A" w:rsidRDefault="003F2B1A" w:rsidP="003F2B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172B4D"/>
                <w:sz w:val="21"/>
                <w:szCs w:val="21"/>
                <w:shd w:val="clear" w:color="auto" w:fill="FFFFFF"/>
                <w:lang w:val="fr-FR"/>
              </w:rPr>
            </w:pPr>
            <w:r w:rsidRPr="003F2B1A">
              <w:rPr>
                <w:rFonts w:ascii="Courier New" w:hAnsi="Courier New" w:cs="Courier New"/>
                <w:color w:val="172B4D"/>
                <w:sz w:val="21"/>
                <w:szCs w:val="21"/>
                <w:shd w:val="clear" w:color="auto" w:fill="FFFFFF"/>
                <w:lang w:val="fr-FR"/>
              </w:rPr>
              <w:t xml:space="preserve">    sp_CSI_RS                              := *,</w:t>
            </w:r>
          </w:p>
          <w:p w14:paraId="54CF542E" w14:textId="77777777" w:rsidR="003F2B1A" w:rsidRPr="003F2B1A" w:rsidRDefault="003F2B1A" w:rsidP="003F2B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172B4D"/>
                <w:sz w:val="21"/>
                <w:szCs w:val="21"/>
                <w:shd w:val="clear" w:color="auto" w:fill="FFFFFF"/>
                <w:lang w:val="fr-FR"/>
              </w:rPr>
            </w:pPr>
            <w:r w:rsidRPr="003F2B1A">
              <w:rPr>
                <w:rFonts w:ascii="Courier New" w:hAnsi="Courier New" w:cs="Courier New"/>
                <w:color w:val="172B4D"/>
                <w:sz w:val="21"/>
                <w:szCs w:val="21"/>
                <w:shd w:val="clear" w:color="auto" w:fill="FFFFFF"/>
                <w:lang w:val="fr-FR"/>
              </w:rPr>
              <w:t xml:space="preserve">    sp_CSI_IM                              := *,</w:t>
            </w:r>
          </w:p>
          <w:p w14:paraId="30DD5A74" w14:textId="77777777" w:rsidR="003F2B1A" w:rsidRPr="003F2B1A" w:rsidRDefault="003F2B1A" w:rsidP="003F2B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172B4D"/>
                <w:sz w:val="21"/>
                <w:szCs w:val="21"/>
                <w:shd w:val="clear" w:color="auto" w:fill="FFFFFF"/>
                <w:lang w:val="fr-FR"/>
              </w:rPr>
            </w:pPr>
            <w:r w:rsidRPr="003F2B1A">
              <w:rPr>
                <w:rFonts w:ascii="Courier New" w:hAnsi="Courier New" w:cs="Courier New"/>
                <w:color w:val="172B4D"/>
                <w:sz w:val="21"/>
                <w:szCs w:val="21"/>
                <w:shd w:val="clear" w:color="auto" w:fill="FFFFFF"/>
                <w:lang w:val="fr-FR"/>
              </w:rPr>
              <w:t xml:space="preserve">    tdd_MultiDL_UL_SwitchPerSlot           := *,</w:t>
            </w:r>
          </w:p>
          <w:p w14:paraId="36E3E3A4" w14:textId="77777777" w:rsidR="003F2B1A" w:rsidRPr="003F2B1A" w:rsidRDefault="003F2B1A" w:rsidP="003F2B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172B4D"/>
                <w:sz w:val="21"/>
                <w:szCs w:val="21"/>
                <w:shd w:val="clear" w:color="auto" w:fill="FFFFFF"/>
                <w:lang w:val="fr-FR"/>
              </w:rPr>
            </w:pPr>
            <w:r w:rsidRPr="003F2B1A">
              <w:rPr>
                <w:rFonts w:ascii="Courier New" w:hAnsi="Courier New" w:cs="Courier New"/>
                <w:color w:val="172B4D"/>
                <w:sz w:val="21"/>
                <w:szCs w:val="21"/>
                <w:shd w:val="clear" w:color="auto" w:fill="FFFFFF"/>
                <w:lang w:val="fr-FR"/>
              </w:rPr>
              <w:t xml:space="preserve">    multipleCORESET                        := *,</w:t>
            </w:r>
          </w:p>
          <w:p w14:paraId="5FA0D9B3" w14:textId="77777777" w:rsidR="003F2B1A" w:rsidRPr="003F2B1A" w:rsidRDefault="003F2B1A" w:rsidP="003F2B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172B4D"/>
                <w:sz w:val="21"/>
                <w:szCs w:val="21"/>
                <w:shd w:val="clear" w:color="auto" w:fill="FFFFFF"/>
                <w:lang w:val="fr-FR"/>
              </w:rPr>
            </w:pPr>
            <w:r w:rsidRPr="003F2B1A">
              <w:rPr>
                <w:rFonts w:ascii="Courier New" w:hAnsi="Courier New" w:cs="Courier New"/>
                <w:color w:val="172B4D"/>
                <w:sz w:val="21"/>
                <w:szCs w:val="21"/>
                <w:shd w:val="clear" w:color="auto" w:fill="FFFFFF"/>
                <w:lang w:val="fr-FR"/>
              </w:rPr>
              <w:t xml:space="preserve">    csi_RS_IM_ReceptionForFeedback         := *,</w:t>
            </w:r>
          </w:p>
          <w:p w14:paraId="38CCA10A" w14:textId="77777777" w:rsidR="003F2B1A" w:rsidRPr="003F2B1A" w:rsidRDefault="003F2B1A" w:rsidP="003F2B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172B4D"/>
                <w:sz w:val="21"/>
                <w:szCs w:val="21"/>
                <w:shd w:val="clear" w:color="auto" w:fill="FFFFFF"/>
                <w:lang w:val="fr-FR"/>
              </w:rPr>
            </w:pPr>
            <w:r w:rsidRPr="003F2B1A">
              <w:rPr>
                <w:rFonts w:ascii="Courier New" w:hAnsi="Courier New" w:cs="Courier New"/>
                <w:color w:val="172B4D"/>
                <w:sz w:val="21"/>
                <w:szCs w:val="21"/>
                <w:shd w:val="clear" w:color="auto" w:fill="FFFFFF"/>
                <w:lang w:val="fr-FR"/>
              </w:rPr>
              <w:t xml:space="preserve">    csi_RS_ProcFrameworkForSRS             := *,</w:t>
            </w:r>
          </w:p>
          <w:p w14:paraId="1D4ABD86" w14:textId="77777777" w:rsidR="003F2B1A" w:rsidRPr="003F2B1A" w:rsidRDefault="003F2B1A" w:rsidP="003F2B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172B4D"/>
                <w:sz w:val="21"/>
                <w:szCs w:val="21"/>
                <w:shd w:val="clear" w:color="auto" w:fill="FFFFFF"/>
                <w:lang w:val="fr-FR"/>
              </w:rPr>
            </w:pPr>
            <w:r w:rsidRPr="003F2B1A">
              <w:rPr>
                <w:rFonts w:ascii="Courier New" w:hAnsi="Courier New" w:cs="Courier New"/>
                <w:color w:val="172B4D"/>
                <w:sz w:val="21"/>
                <w:szCs w:val="21"/>
                <w:shd w:val="clear" w:color="auto" w:fill="FFFFFF"/>
                <w:lang w:val="fr-FR"/>
              </w:rPr>
              <w:t xml:space="preserve">    csi_ReportFramework                    := *,</w:t>
            </w:r>
          </w:p>
          <w:p w14:paraId="57557CB1" w14:textId="77777777" w:rsidR="003F2B1A" w:rsidRPr="003F2B1A" w:rsidRDefault="003F2B1A" w:rsidP="003F2B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172B4D"/>
                <w:sz w:val="21"/>
                <w:szCs w:val="21"/>
                <w:shd w:val="clear" w:color="auto" w:fill="FFFFFF"/>
                <w:lang w:val="fr-FR"/>
              </w:rPr>
            </w:pPr>
            <w:r w:rsidRPr="003F2B1A">
              <w:rPr>
                <w:rFonts w:ascii="Courier New" w:hAnsi="Courier New" w:cs="Courier New"/>
                <w:color w:val="172B4D"/>
                <w:sz w:val="21"/>
                <w:szCs w:val="21"/>
                <w:shd w:val="clear" w:color="auto" w:fill="FFFFFF"/>
                <w:lang w:val="fr-FR"/>
              </w:rPr>
              <w:t xml:space="preserve">    mux_SR_HARQ_ACK_CSI_PUCCH_OncePerSlot  := {</w:t>
            </w:r>
          </w:p>
          <w:p w14:paraId="059D894A" w14:textId="77777777" w:rsidR="003F2B1A" w:rsidRPr="003F2B1A" w:rsidRDefault="003F2B1A" w:rsidP="003F2B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172B4D"/>
                <w:sz w:val="21"/>
                <w:szCs w:val="21"/>
                <w:shd w:val="clear" w:color="auto" w:fill="FFFFFF"/>
                <w:lang w:val="fr-FR"/>
              </w:rPr>
            </w:pPr>
            <w:r w:rsidRPr="003F2B1A">
              <w:rPr>
                <w:rFonts w:ascii="Courier New" w:hAnsi="Courier New" w:cs="Courier New"/>
                <w:color w:val="172B4D"/>
                <w:sz w:val="21"/>
                <w:szCs w:val="21"/>
                <w:shd w:val="clear" w:color="auto" w:fill="FFFFFF"/>
                <w:lang w:val="fr-FR"/>
              </w:rPr>
              <w:t xml:space="preserve">      sameSymbol := *,</w:t>
            </w:r>
          </w:p>
          <w:p w14:paraId="07A8A072" w14:textId="77777777" w:rsidR="003F2B1A" w:rsidRPr="003F2B1A" w:rsidRDefault="003F2B1A" w:rsidP="003F2B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172B4D"/>
                <w:sz w:val="21"/>
                <w:szCs w:val="21"/>
                <w:shd w:val="clear" w:color="auto" w:fill="FFFFFF"/>
                <w:lang w:val="fr-FR"/>
              </w:rPr>
            </w:pPr>
            <w:r w:rsidRPr="003F2B1A">
              <w:rPr>
                <w:rFonts w:ascii="Courier New" w:hAnsi="Courier New" w:cs="Courier New"/>
                <w:color w:val="172B4D"/>
                <w:sz w:val="21"/>
                <w:szCs w:val="21"/>
                <w:shd w:val="clear" w:color="auto" w:fill="FFFFFF"/>
                <w:lang w:val="fr-FR"/>
              </w:rPr>
              <w:t xml:space="preserve">      diffSymbol := *</w:t>
            </w:r>
          </w:p>
          <w:p w14:paraId="6B1FF09B" w14:textId="77777777" w:rsidR="003F2B1A" w:rsidRPr="003F2B1A" w:rsidRDefault="003F2B1A" w:rsidP="003F2B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172B4D"/>
                <w:sz w:val="21"/>
                <w:szCs w:val="21"/>
                <w:shd w:val="clear" w:color="auto" w:fill="FFFFFF"/>
                <w:lang w:val="fr-FR"/>
              </w:rPr>
            </w:pPr>
            <w:r w:rsidRPr="003F2B1A">
              <w:rPr>
                <w:rFonts w:ascii="Courier New" w:hAnsi="Courier New" w:cs="Courier New"/>
                <w:color w:val="172B4D"/>
                <w:sz w:val="21"/>
                <w:szCs w:val="21"/>
                <w:shd w:val="clear" w:color="auto" w:fill="FFFFFF"/>
                <w:lang w:val="fr-FR"/>
              </w:rPr>
              <w:t xml:space="preserve">    } ifpresent, // @sic R5s200506 sic@</w:t>
            </w:r>
          </w:p>
          <w:p w14:paraId="435E572E" w14:textId="77777777" w:rsidR="003F2B1A" w:rsidRPr="003F2B1A" w:rsidRDefault="003F2B1A" w:rsidP="003F2B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172B4D"/>
                <w:sz w:val="21"/>
                <w:szCs w:val="21"/>
                <w:shd w:val="clear" w:color="auto" w:fill="FFFFFF"/>
                <w:lang w:val="fr-FR"/>
              </w:rPr>
            </w:pPr>
            <w:r w:rsidRPr="003F2B1A">
              <w:rPr>
                <w:rFonts w:ascii="Courier New" w:hAnsi="Courier New" w:cs="Courier New"/>
                <w:color w:val="172B4D"/>
                <w:sz w:val="21"/>
                <w:szCs w:val="21"/>
                <w:shd w:val="clear" w:color="auto" w:fill="FFFFFF"/>
                <w:lang w:val="fr-FR"/>
              </w:rPr>
              <w:t xml:space="preserve">    mux_SR_HARQ_ACK_PUCCH                  := *,</w:t>
            </w:r>
          </w:p>
          <w:p w14:paraId="154356B5" w14:textId="77777777" w:rsidR="003F2B1A" w:rsidRPr="003F2B1A" w:rsidRDefault="003F2B1A" w:rsidP="003F2B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172B4D"/>
                <w:sz w:val="21"/>
                <w:szCs w:val="21"/>
                <w:shd w:val="clear" w:color="auto" w:fill="FFFFFF"/>
                <w:lang w:val="fr-FR"/>
              </w:rPr>
            </w:pPr>
            <w:r w:rsidRPr="003F2B1A">
              <w:rPr>
                <w:rFonts w:ascii="Courier New" w:hAnsi="Courier New" w:cs="Courier New"/>
                <w:color w:val="172B4D"/>
                <w:sz w:val="21"/>
                <w:szCs w:val="21"/>
                <w:shd w:val="clear" w:color="auto" w:fill="FFFFFF"/>
                <w:lang w:val="fr-FR"/>
              </w:rPr>
              <w:t xml:space="preserve">    mux_MultipleGroupCtrlCH_Overlap        := *,</w:t>
            </w:r>
          </w:p>
          <w:p w14:paraId="53620CCF" w14:textId="77777777" w:rsidR="003F2B1A" w:rsidRPr="003F2B1A" w:rsidRDefault="003F2B1A" w:rsidP="003F2B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172B4D"/>
                <w:sz w:val="21"/>
                <w:szCs w:val="21"/>
                <w:shd w:val="clear" w:color="auto" w:fill="FFFFFF"/>
                <w:lang w:val="fr-FR"/>
              </w:rPr>
            </w:pPr>
            <w:r w:rsidRPr="003F2B1A">
              <w:rPr>
                <w:rFonts w:ascii="Courier New" w:hAnsi="Courier New" w:cs="Courier New"/>
                <w:color w:val="172B4D"/>
                <w:sz w:val="21"/>
                <w:szCs w:val="21"/>
                <w:shd w:val="clear" w:color="auto" w:fill="FFFFFF"/>
                <w:lang w:val="fr-FR"/>
              </w:rPr>
              <w:t xml:space="preserve">    dl_SchedulingOffset_PDSCH_TypeA        := *,</w:t>
            </w:r>
          </w:p>
          <w:p w14:paraId="73923DBC" w14:textId="77777777" w:rsidR="003F2B1A" w:rsidRPr="003F2B1A" w:rsidRDefault="003F2B1A" w:rsidP="003F2B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172B4D"/>
                <w:sz w:val="21"/>
                <w:szCs w:val="21"/>
                <w:shd w:val="clear" w:color="auto" w:fill="FFFFFF"/>
                <w:lang w:val="fr-FR"/>
              </w:rPr>
            </w:pPr>
            <w:r w:rsidRPr="003F2B1A">
              <w:rPr>
                <w:rFonts w:ascii="Courier New" w:hAnsi="Courier New" w:cs="Courier New"/>
                <w:color w:val="172B4D"/>
                <w:sz w:val="21"/>
                <w:szCs w:val="21"/>
                <w:shd w:val="clear" w:color="auto" w:fill="FFFFFF"/>
                <w:lang w:val="fr-FR"/>
              </w:rPr>
              <w:t xml:space="preserve">    dl_SchedulingOffset_PDSCH_TypeB        := *,</w:t>
            </w:r>
          </w:p>
          <w:p w14:paraId="4C573BA6" w14:textId="77777777" w:rsidR="003F2B1A" w:rsidRPr="003F2B1A" w:rsidRDefault="003F2B1A" w:rsidP="003F2B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172B4D"/>
                <w:sz w:val="21"/>
                <w:szCs w:val="21"/>
                <w:shd w:val="clear" w:color="auto" w:fill="FFFFFF"/>
                <w:lang w:val="fr-FR"/>
              </w:rPr>
            </w:pPr>
            <w:r w:rsidRPr="003F2B1A">
              <w:rPr>
                <w:rFonts w:ascii="Courier New" w:hAnsi="Courier New" w:cs="Courier New"/>
                <w:color w:val="172B4D"/>
                <w:sz w:val="21"/>
                <w:szCs w:val="21"/>
                <w:shd w:val="clear" w:color="auto" w:fill="FFFFFF"/>
                <w:lang w:val="fr-FR"/>
              </w:rPr>
              <w:lastRenderedPageBreak/>
              <w:t xml:space="preserve">    ul_SchedulingOffset                    := *,</w:t>
            </w:r>
          </w:p>
          <w:p w14:paraId="49982DF0" w14:textId="77777777" w:rsidR="003F2B1A" w:rsidRPr="003F2B1A" w:rsidRDefault="003F2B1A" w:rsidP="003F2B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172B4D"/>
                <w:sz w:val="21"/>
                <w:szCs w:val="21"/>
                <w:shd w:val="clear" w:color="auto" w:fill="FFFFFF"/>
                <w:lang w:val="fr-FR"/>
              </w:rPr>
            </w:pPr>
            <w:r w:rsidRPr="003F2B1A">
              <w:rPr>
                <w:rFonts w:ascii="Courier New" w:hAnsi="Courier New" w:cs="Courier New"/>
                <w:color w:val="172B4D"/>
                <w:sz w:val="21"/>
                <w:szCs w:val="21"/>
                <w:shd w:val="clear" w:color="auto" w:fill="FFFFFF"/>
                <w:lang w:val="fr-FR"/>
              </w:rPr>
              <w:t xml:space="preserve">    dl_64QAM_MCS_TableAlt                  := *,</w:t>
            </w:r>
          </w:p>
          <w:p w14:paraId="6E2739D5" w14:textId="77777777" w:rsidR="003F2B1A" w:rsidRPr="003F2B1A" w:rsidRDefault="003F2B1A" w:rsidP="003F2B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172B4D"/>
                <w:sz w:val="21"/>
                <w:szCs w:val="21"/>
                <w:shd w:val="clear" w:color="auto" w:fill="FFFFFF"/>
                <w:lang w:val="fr-FR"/>
              </w:rPr>
            </w:pPr>
            <w:r w:rsidRPr="003F2B1A">
              <w:rPr>
                <w:rFonts w:ascii="Courier New" w:hAnsi="Courier New" w:cs="Courier New"/>
                <w:color w:val="172B4D"/>
                <w:sz w:val="21"/>
                <w:szCs w:val="21"/>
                <w:shd w:val="clear" w:color="auto" w:fill="FFFFFF"/>
                <w:lang w:val="fr-FR"/>
              </w:rPr>
              <w:t xml:space="preserve">    ul_64QAM_MCS_TableAlt                  := *,</w:t>
            </w:r>
          </w:p>
          <w:p w14:paraId="71E2A4ED" w14:textId="77777777" w:rsidR="003F2B1A" w:rsidRPr="003F2B1A" w:rsidRDefault="003F2B1A" w:rsidP="003F2B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172B4D"/>
                <w:sz w:val="21"/>
                <w:szCs w:val="21"/>
                <w:shd w:val="clear" w:color="auto" w:fill="FFFFFF"/>
                <w:lang w:val="fr-FR"/>
              </w:rPr>
            </w:pPr>
            <w:r w:rsidRPr="003F2B1A">
              <w:rPr>
                <w:rFonts w:ascii="Courier New" w:hAnsi="Courier New" w:cs="Courier New"/>
                <w:color w:val="172B4D"/>
                <w:sz w:val="21"/>
                <w:szCs w:val="21"/>
                <w:shd w:val="clear" w:color="auto" w:fill="FFFFFF"/>
                <w:lang w:val="fr-FR"/>
              </w:rPr>
              <w:t xml:space="preserve">    cqi_TableAlt                           := *,</w:t>
            </w:r>
          </w:p>
          <w:p w14:paraId="1EDDFE61" w14:textId="77777777" w:rsidR="003F2B1A" w:rsidRPr="003F2B1A" w:rsidRDefault="003F2B1A" w:rsidP="003F2B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172B4D"/>
                <w:sz w:val="21"/>
                <w:szCs w:val="21"/>
                <w:shd w:val="clear" w:color="auto" w:fill="FFFFFF"/>
                <w:lang w:val="fr-FR"/>
              </w:rPr>
            </w:pPr>
            <w:r w:rsidRPr="003F2B1A">
              <w:rPr>
                <w:rFonts w:ascii="Courier New" w:hAnsi="Courier New" w:cs="Courier New"/>
                <w:color w:val="172B4D"/>
                <w:sz w:val="21"/>
                <w:szCs w:val="21"/>
                <w:shd w:val="clear" w:color="auto" w:fill="FFFFFF"/>
                <w:lang w:val="fr-FR"/>
              </w:rPr>
              <w:t xml:space="preserve">    oneFL_DMRS_TwoAdditionalDMRS_UL        := *,</w:t>
            </w:r>
          </w:p>
          <w:p w14:paraId="45748077" w14:textId="77777777" w:rsidR="003F2B1A" w:rsidRPr="003F2B1A" w:rsidRDefault="003F2B1A" w:rsidP="003F2B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172B4D"/>
                <w:sz w:val="21"/>
                <w:szCs w:val="21"/>
                <w:shd w:val="clear" w:color="auto" w:fill="FFFFFF"/>
                <w:lang w:val="fr-FR"/>
              </w:rPr>
            </w:pPr>
            <w:r w:rsidRPr="003F2B1A">
              <w:rPr>
                <w:rFonts w:ascii="Courier New" w:hAnsi="Courier New" w:cs="Courier New"/>
                <w:color w:val="172B4D"/>
                <w:sz w:val="21"/>
                <w:szCs w:val="21"/>
                <w:shd w:val="clear" w:color="auto" w:fill="FFFFFF"/>
                <w:lang w:val="fr-FR"/>
              </w:rPr>
              <w:t xml:space="preserve">    twoFL_DMRS_TwoAdditionalDMRS_UL        := *,</w:t>
            </w:r>
          </w:p>
          <w:p w14:paraId="21713C09" w14:textId="77777777" w:rsidR="003F2B1A" w:rsidRPr="003F2B1A" w:rsidRDefault="003F2B1A" w:rsidP="003F2B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172B4D"/>
                <w:sz w:val="21"/>
                <w:szCs w:val="21"/>
                <w:shd w:val="clear" w:color="auto" w:fill="FFFFFF"/>
                <w:lang w:val="fr-FR"/>
              </w:rPr>
            </w:pPr>
            <w:r w:rsidRPr="003F2B1A">
              <w:rPr>
                <w:rFonts w:ascii="Courier New" w:hAnsi="Courier New" w:cs="Courier New"/>
                <w:color w:val="172B4D"/>
                <w:sz w:val="21"/>
                <w:szCs w:val="21"/>
                <w:shd w:val="clear" w:color="auto" w:fill="FFFFFF"/>
                <w:lang w:val="fr-FR"/>
              </w:rPr>
              <w:t xml:space="preserve">    oneFL_DMRS_ThreeAdditionalDMRS_UL      := *,</w:t>
            </w:r>
          </w:p>
          <w:p w14:paraId="1018E0D7" w14:textId="77777777" w:rsidR="003F2B1A" w:rsidRPr="003F2B1A" w:rsidRDefault="003F2B1A" w:rsidP="003F2B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172B4D"/>
                <w:sz w:val="21"/>
                <w:szCs w:val="21"/>
                <w:shd w:val="clear" w:color="auto" w:fill="FFFFFF"/>
                <w:lang w:val="fr-FR"/>
              </w:rPr>
            </w:pPr>
            <w:r w:rsidRPr="003F2B1A">
              <w:rPr>
                <w:rFonts w:ascii="Courier New" w:hAnsi="Courier New" w:cs="Courier New"/>
                <w:color w:val="172B4D"/>
                <w:sz w:val="21"/>
                <w:szCs w:val="21"/>
                <w:shd w:val="clear" w:color="auto" w:fill="FFFFFF"/>
                <w:lang w:val="fr-FR"/>
              </w:rPr>
              <w:t xml:space="preserve">    pdcch_BlindDetectionNRDC               := {</w:t>
            </w:r>
          </w:p>
          <w:p w14:paraId="25765B18" w14:textId="77777777" w:rsidR="003F2B1A" w:rsidRPr="003F2B1A" w:rsidRDefault="003F2B1A" w:rsidP="003F2B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172B4D"/>
                <w:sz w:val="21"/>
                <w:szCs w:val="21"/>
                <w:shd w:val="clear" w:color="auto" w:fill="FFFFFF"/>
                <w:lang w:val="fr-FR"/>
              </w:rPr>
            </w:pPr>
            <w:r w:rsidRPr="003F2B1A">
              <w:rPr>
                <w:rFonts w:ascii="Courier New" w:hAnsi="Courier New" w:cs="Courier New"/>
                <w:color w:val="172B4D"/>
                <w:sz w:val="21"/>
                <w:szCs w:val="21"/>
                <w:shd w:val="clear" w:color="auto" w:fill="FFFFFF"/>
                <w:lang w:val="fr-FR"/>
              </w:rPr>
              <w:t xml:space="preserve">       pdcch_BlindDetectionMCG_UE   := ?,</w:t>
            </w:r>
          </w:p>
          <w:p w14:paraId="48916A08" w14:textId="77777777" w:rsidR="003F2B1A" w:rsidRPr="003F2B1A" w:rsidRDefault="003F2B1A" w:rsidP="003F2B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172B4D"/>
                <w:sz w:val="21"/>
                <w:szCs w:val="21"/>
                <w:shd w:val="clear" w:color="auto" w:fill="FFFFFF"/>
                <w:lang w:val="fr-FR"/>
              </w:rPr>
            </w:pPr>
            <w:r w:rsidRPr="003F2B1A">
              <w:rPr>
                <w:rFonts w:ascii="Courier New" w:hAnsi="Courier New" w:cs="Courier New"/>
                <w:color w:val="172B4D"/>
                <w:sz w:val="21"/>
                <w:szCs w:val="21"/>
                <w:shd w:val="clear" w:color="auto" w:fill="FFFFFF"/>
                <w:lang w:val="fr-FR"/>
              </w:rPr>
              <w:t xml:space="preserve">       pdcch_BlindDetectionSCG_UE   := ?</w:t>
            </w:r>
          </w:p>
          <w:p w14:paraId="0D9D853C" w14:textId="77777777" w:rsidR="003F2B1A" w:rsidRPr="003F2B1A" w:rsidRDefault="003F2B1A" w:rsidP="003F2B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172B4D"/>
                <w:sz w:val="21"/>
                <w:szCs w:val="21"/>
                <w:shd w:val="clear" w:color="auto" w:fill="FFFFFF"/>
                <w:lang w:val="fr-FR"/>
              </w:rPr>
            </w:pPr>
            <w:r w:rsidRPr="003F2B1A">
              <w:rPr>
                <w:rFonts w:ascii="Courier New" w:hAnsi="Courier New" w:cs="Courier New"/>
                <w:color w:val="172B4D"/>
                <w:sz w:val="21"/>
                <w:szCs w:val="21"/>
                <w:shd w:val="clear" w:color="auto" w:fill="FFFFFF"/>
                <w:lang w:val="fr-FR"/>
              </w:rPr>
              <w:t xml:space="preserve">    } ifpresent,                                     /* @sic R5s190543 BASELINE MOVING 2019 sic@ */</w:t>
            </w:r>
          </w:p>
          <w:p w14:paraId="6F0CF77B" w14:textId="77777777" w:rsidR="003F2B1A" w:rsidRPr="003F2B1A" w:rsidRDefault="003F2B1A" w:rsidP="003F2B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172B4D"/>
                <w:sz w:val="21"/>
                <w:szCs w:val="21"/>
                <w:shd w:val="clear" w:color="auto" w:fill="FFFFFF"/>
                <w:lang w:val="fr-FR"/>
              </w:rPr>
            </w:pPr>
            <w:r w:rsidRPr="003F2B1A">
              <w:rPr>
                <w:rFonts w:ascii="Courier New" w:hAnsi="Courier New" w:cs="Courier New"/>
                <w:color w:val="172B4D"/>
                <w:sz w:val="21"/>
                <w:szCs w:val="21"/>
                <w:shd w:val="clear" w:color="auto" w:fill="FFFFFF"/>
                <w:lang w:val="fr-FR"/>
              </w:rPr>
              <w:t xml:space="preserve">    mux_HARQ_ACK_PUSCH_DiffSymbol          := *,     /* @sic R5s190543 BASELINE MOVING 2019 sic@ */</w:t>
            </w:r>
          </w:p>
          <w:p w14:paraId="5F7F1BB9" w14:textId="77777777" w:rsidR="003F2B1A" w:rsidRPr="003F2B1A" w:rsidRDefault="003F2B1A" w:rsidP="003F2B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172B4D"/>
                <w:sz w:val="21"/>
                <w:szCs w:val="21"/>
                <w:shd w:val="clear" w:color="auto" w:fill="FFFFFF"/>
                <w:lang w:val="fr-FR"/>
              </w:rPr>
            </w:pPr>
            <w:r w:rsidRPr="003F2B1A">
              <w:rPr>
                <w:rFonts w:ascii="Courier New" w:hAnsi="Courier New" w:cs="Courier New"/>
                <w:color w:val="172B4D"/>
                <w:sz w:val="21"/>
                <w:szCs w:val="21"/>
                <w:shd w:val="clear" w:color="auto" w:fill="FFFFFF"/>
                <w:lang w:val="fr-FR"/>
              </w:rPr>
              <w:t xml:space="preserve">    type1_HARQ_ACK_Codebook_r16            := *,     /* @sic R5s201387 BASELINE MOVING 2020 sic@ */</w:t>
            </w:r>
          </w:p>
          <w:p w14:paraId="2A5773BB" w14:textId="77777777" w:rsidR="003F2B1A" w:rsidRPr="003F2B1A" w:rsidRDefault="003F2B1A" w:rsidP="003F2B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172B4D"/>
                <w:sz w:val="21"/>
                <w:szCs w:val="21"/>
                <w:shd w:val="clear" w:color="auto" w:fill="FFFFFF"/>
                <w:lang w:val="fr-FR"/>
              </w:rPr>
            </w:pPr>
            <w:r w:rsidRPr="003F2B1A">
              <w:rPr>
                <w:rFonts w:ascii="Courier New" w:hAnsi="Courier New" w:cs="Courier New"/>
                <w:color w:val="172B4D"/>
                <w:sz w:val="21"/>
                <w:szCs w:val="21"/>
                <w:shd w:val="clear" w:color="auto" w:fill="FFFFFF"/>
                <w:lang w:val="fr-FR"/>
              </w:rPr>
              <w:t xml:space="preserve">    enhancedPowerControl_r16               := *,     /* @sic R5s201387 BASELINE MOVING 2020 sic@ */</w:t>
            </w:r>
          </w:p>
          <w:p w14:paraId="77FF9982" w14:textId="77777777" w:rsidR="003F2B1A" w:rsidRPr="003F2B1A" w:rsidRDefault="003F2B1A" w:rsidP="003F2B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172B4D"/>
                <w:sz w:val="21"/>
                <w:szCs w:val="21"/>
                <w:shd w:val="clear" w:color="auto" w:fill="FFFFFF"/>
                <w:lang w:val="fr-FR"/>
              </w:rPr>
            </w:pPr>
            <w:r w:rsidRPr="003F2B1A">
              <w:rPr>
                <w:rFonts w:ascii="Courier New" w:hAnsi="Courier New" w:cs="Courier New"/>
                <w:color w:val="172B4D"/>
                <w:sz w:val="21"/>
                <w:szCs w:val="21"/>
                <w:shd w:val="clear" w:color="auto" w:fill="FFFFFF"/>
                <w:lang w:val="fr-FR"/>
              </w:rPr>
              <w:t xml:space="preserve">    simultaneousTCI_ActMultipleCC_r16      := *,     /* @sic R5s201387 BASELINE MOVING 2020 sic@ */</w:t>
            </w:r>
          </w:p>
          <w:p w14:paraId="23B1027F" w14:textId="77777777" w:rsidR="003F2B1A" w:rsidRPr="003F2B1A" w:rsidRDefault="003F2B1A" w:rsidP="003F2B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172B4D"/>
                <w:sz w:val="21"/>
                <w:szCs w:val="21"/>
                <w:shd w:val="clear" w:color="auto" w:fill="FFFFFF"/>
                <w:lang w:val="fr-FR"/>
              </w:rPr>
            </w:pPr>
            <w:r w:rsidRPr="003F2B1A">
              <w:rPr>
                <w:rFonts w:ascii="Courier New" w:hAnsi="Courier New" w:cs="Courier New"/>
                <w:color w:val="172B4D"/>
                <w:sz w:val="21"/>
                <w:szCs w:val="21"/>
                <w:shd w:val="clear" w:color="auto" w:fill="FFFFFF"/>
                <w:lang w:val="fr-FR"/>
              </w:rPr>
              <w:t xml:space="preserve">    simultaneousSpatialRelationMultipleCC_r16 := *,  /* @sic R5s201387 BASELINE MOVING 2020 sic@ */</w:t>
            </w:r>
          </w:p>
          <w:p w14:paraId="58B975C3" w14:textId="77777777" w:rsidR="003F2B1A" w:rsidRPr="003F2B1A" w:rsidRDefault="003F2B1A" w:rsidP="003F2B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172B4D"/>
                <w:sz w:val="21"/>
                <w:szCs w:val="21"/>
                <w:shd w:val="clear" w:color="auto" w:fill="FFFFFF"/>
                <w:lang w:val="fr-FR"/>
              </w:rPr>
            </w:pPr>
            <w:r w:rsidRPr="003F2B1A">
              <w:rPr>
                <w:rFonts w:ascii="Courier New" w:hAnsi="Courier New" w:cs="Courier New"/>
                <w:color w:val="172B4D"/>
                <w:sz w:val="21"/>
                <w:szCs w:val="21"/>
                <w:shd w:val="clear" w:color="auto" w:fill="FFFFFF"/>
                <w:lang w:val="fr-FR"/>
              </w:rPr>
              <w:t xml:space="preserve">    cli_RSSI_FDM_DL_r16                    := *,     /* @sic R5s201387 BASELINE MOVING 2020 sic@ */</w:t>
            </w:r>
          </w:p>
          <w:p w14:paraId="5DE79972" w14:textId="77777777" w:rsidR="003F2B1A" w:rsidRPr="003F2B1A" w:rsidRDefault="003F2B1A" w:rsidP="003F2B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172B4D"/>
                <w:sz w:val="21"/>
                <w:szCs w:val="21"/>
                <w:shd w:val="clear" w:color="auto" w:fill="FFFFFF"/>
                <w:lang w:val="fr-FR"/>
              </w:rPr>
            </w:pPr>
            <w:r w:rsidRPr="003F2B1A">
              <w:rPr>
                <w:rFonts w:ascii="Courier New" w:hAnsi="Courier New" w:cs="Courier New"/>
                <w:color w:val="172B4D"/>
                <w:sz w:val="21"/>
                <w:szCs w:val="21"/>
                <w:shd w:val="clear" w:color="auto" w:fill="FFFFFF"/>
                <w:lang w:val="fr-FR"/>
              </w:rPr>
              <w:t xml:space="preserve">    cli_SRS_RSRP_FDM_DL_r16                := *,     /* @sic R5s201387 BASELINE MOVING 2020 sic@ */</w:t>
            </w:r>
          </w:p>
          <w:p w14:paraId="18F6A1ED" w14:textId="77777777" w:rsidR="003F2B1A" w:rsidRPr="003F2B1A" w:rsidRDefault="003F2B1A" w:rsidP="003F2B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172B4D"/>
                <w:sz w:val="21"/>
                <w:szCs w:val="21"/>
                <w:shd w:val="clear" w:color="auto" w:fill="FFFFFF"/>
                <w:lang w:val="fr-FR"/>
              </w:rPr>
            </w:pPr>
            <w:r w:rsidRPr="003F2B1A">
              <w:rPr>
                <w:rFonts w:ascii="Courier New" w:hAnsi="Courier New" w:cs="Courier New"/>
                <w:color w:val="172B4D"/>
                <w:sz w:val="21"/>
                <w:szCs w:val="21"/>
                <w:shd w:val="clear" w:color="auto" w:fill="FFFFFF"/>
                <w:lang w:val="fr-FR"/>
              </w:rPr>
              <w:t xml:space="preserve">    maxLayersMIMO_Adaptation_r16           := *,     /* @sic R5s201387 BASELINE MOVING 2020 sic@ */</w:t>
            </w:r>
          </w:p>
          <w:p w14:paraId="48AED012" w14:textId="77777777" w:rsidR="003F2B1A" w:rsidRPr="003F2B1A" w:rsidRDefault="003F2B1A" w:rsidP="003F2B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172B4D"/>
                <w:sz w:val="21"/>
                <w:szCs w:val="21"/>
                <w:shd w:val="clear" w:color="auto" w:fill="FFFFFF"/>
                <w:lang w:val="fr-FR"/>
              </w:rPr>
            </w:pPr>
            <w:r w:rsidRPr="003F2B1A">
              <w:rPr>
                <w:rFonts w:ascii="Courier New" w:hAnsi="Courier New" w:cs="Courier New"/>
                <w:color w:val="172B4D"/>
                <w:sz w:val="21"/>
                <w:szCs w:val="21"/>
                <w:shd w:val="clear" w:color="auto" w:fill="FFFFFF"/>
                <w:lang w:val="fr-FR"/>
              </w:rPr>
              <w:t xml:space="preserve">    aggregationFactorSPS_DL_r16            := *,     /* @sic R5s201387 BASELINE MOVING 2020 sic@ */</w:t>
            </w:r>
          </w:p>
          <w:p w14:paraId="75712D9C" w14:textId="77777777" w:rsidR="003F2B1A" w:rsidRPr="003F2B1A" w:rsidRDefault="003F2B1A" w:rsidP="003F2B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172B4D"/>
                <w:sz w:val="21"/>
                <w:szCs w:val="21"/>
                <w:shd w:val="clear" w:color="auto" w:fill="FFFFFF"/>
                <w:lang w:val="fr-FR"/>
              </w:rPr>
            </w:pPr>
            <w:r w:rsidRPr="003F2B1A">
              <w:rPr>
                <w:rFonts w:ascii="Courier New" w:hAnsi="Courier New" w:cs="Courier New"/>
                <w:color w:val="172B4D"/>
                <w:sz w:val="21"/>
                <w:szCs w:val="21"/>
                <w:shd w:val="clear" w:color="auto" w:fill="FFFFFF"/>
                <w:lang w:val="fr-FR"/>
              </w:rPr>
              <w:t xml:space="preserve">    maxTotalResourcesForOneFreqRange_r16   := *,     /* @sic R5s201387 BASELINE MOVING 2020 sic@ */</w:t>
            </w:r>
          </w:p>
          <w:p w14:paraId="11EFA92B" w14:textId="77777777" w:rsidR="003F2B1A" w:rsidRPr="003F2B1A" w:rsidRDefault="003F2B1A" w:rsidP="003F2B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172B4D"/>
                <w:sz w:val="21"/>
                <w:szCs w:val="21"/>
                <w:shd w:val="clear" w:color="auto" w:fill="FFFFFF"/>
                <w:lang w:val="fr-FR"/>
              </w:rPr>
            </w:pPr>
            <w:r w:rsidRPr="003F2B1A">
              <w:rPr>
                <w:rFonts w:ascii="Courier New" w:hAnsi="Courier New" w:cs="Courier New"/>
                <w:color w:val="172B4D"/>
                <w:sz w:val="21"/>
                <w:szCs w:val="21"/>
                <w:shd w:val="clear" w:color="auto" w:fill="FFFFFF"/>
                <w:lang w:val="fr-FR"/>
              </w:rPr>
              <w:t xml:space="preserve">    csi_ReportFrameworkExt_r16             := *,     /* @sic R5s201387 BASELINE MOVING 2020 sic@ */</w:t>
            </w:r>
          </w:p>
          <w:p w14:paraId="323994E3" w14:textId="77777777" w:rsidR="003F2B1A" w:rsidRPr="003F2B1A" w:rsidRDefault="003F2B1A" w:rsidP="003F2B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172B4D"/>
                <w:sz w:val="21"/>
                <w:szCs w:val="21"/>
                <w:shd w:val="clear" w:color="auto" w:fill="FFFFFF"/>
                <w:lang w:val="fr-FR"/>
              </w:rPr>
            </w:pPr>
            <w:r w:rsidRPr="003F2B1A">
              <w:rPr>
                <w:rFonts w:ascii="Courier New" w:hAnsi="Courier New" w:cs="Courier New"/>
                <w:color w:val="172B4D"/>
                <w:sz w:val="21"/>
                <w:szCs w:val="21"/>
                <w:shd w:val="clear" w:color="auto" w:fill="FFFFFF"/>
                <w:lang w:val="fr-FR"/>
              </w:rPr>
              <w:t xml:space="preserve">    twoTCI_Act_servingCellInCC_List_r16    := *      /* @sic R5s210444 BASELINE MOVING 2021 sic@ */</w:t>
            </w:r>
          </w:p>
          <w:p w14:paraId="6611A021" w14:textId="77777777" w:rsidR="003F2B1A" w:rsidRDefault="003F2B1A" w:rsidP="003F2B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172B4D"/>
                <w:sz w:val="21"/>
                <w:szCs w:val="21"/>
                <w:shd w:val="clear" w:color="auto" w:fill="FFFFFF"/>
                <w:lang w:val="fr-FR"/>
              </w:rPr>
            </w:pPr>
            <w:r w:rsidRPr="003F2B1A">
              <w:rPr>
                <w:rFonts w:ascii="Courier New" w:hAnsi="Courier New" w:cs="Courier New"/>
                <w:color w:val="172B4D"/>
                <w:sz w:val="21"/>
                <w:szCs w:val="21"/>
                <w:shd w:val="clear" w:color="auto" w:fill="FFFFFF"/>
                <w:lang w:val="fr-FR"/>
              </w:rPr>
              <w:t xml:space="preserve">  };</w:t>
            </w:r>
          </w:p>
          <w:p w14:paraId="67EBD44A" w14:textId="5313EA87" w:rsidR="003F2B1A" w:rsidRPr="009110C6" w:rsidRDefault="003F2B1A" w:rsidP="003F2B1A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</w:pPr>
          </w:p>
        </w:tc>
      </w:tr>
    </w:tbl>
    <w:p w14:paraId="1E9037D8" w14:textId="2FD83D2B" w:rsidR="003F2B1A" w:rsidRDefault="003F2B1A" w:rsidP="003F2B1A">
      <w:pPr>
        <w:rPr>
          <w:lang w:eastAsia="en-GB"/>
        </w:rPr>
      </w:pPr>
    </w:p>
    <w:p w14:paraId="7D13707E" w14:textId="3F4F8488" w:rsidR="00710900" w:rsidRPr="00710900" w:rsidRDefault="00710900" w:rsidP="00710900">
      <w:pPr>
        <w:spacing w:after="0"/>
        <w:rPr>
          <w:rFonts w:ascii="Segoe UI" w:hAnsi="Segoe UI" w:cs="Segoe UI"/>
          <w:b/>
          <w:bCs/>
          <w:color w:val="262626"/>
          <w:sz w:val="21"/>
          <w:szCs w:val="21"/>
          <w:highlight w:val="cyan"/>
          <w:shd w:val="clear" w:color="auto" w:fill="FFFFFF"/>
        </w:rPr>
      </w:pPr>
      <w:r>
        <w:rPr>
          <w:rFonts w:ascii="Segoe UI" w:hAnsi="Segoe UI" w:cs="Segoe UI"/>
          <w:b/>
          <w:bCs/>
          <w:color w:val="262626"/>
          <w:sz w:val="21"/>
          <w:szCs w:val="21"/>
          <w:highlight w:val="cyan"/>
          <w:shd w:val="clear" w:color="auto" w:fill="FFFFFF"/>
        </w:rPr>
        <w:t xml:space="preserve">Additional </w:t>
      </w:r>
      <w:r w:rsidRPr="000044B9">
        <w:rPr>
          <w:rFonts w:ascii="Segoe UI" w:hAnsi="Segoe UI" w:cs="Segoe UI"/>
          <w:b/>
          <w:bCs/>
          <w:color w:val="262626"/>
          <w:sz w:val="21"/>
          <w:szCs w:val="21"/>
          <w:highlight w:val="cyan"/>
          <w:shd w:val="clear" w:color="auto" w:fill="FFFFFF"/>
        </w:rPr>
        <w:t xml:space="preserve">MCC160 </w:t>
      </w:r>
      <w:r w:rsidRPr="00710900">
        <w:rPr>
          <w:rFonts w:ascii="Segoe UI" w:hAnsi="Segoe UI" w:cs="Segoe UI"/>
          <w:b/>
          <w:bCs/>
          <w:color w:val="262626"/>
          <w:sz w:val="21"/>
          <w:szCs w:val="21"/>
          <w:highlight w:val="cyan"/>
          <w:shd w:val="clear" w:color="auto" w:fill="FFFFFF"/>
        </w:rPr>
        <w:t>changes</w:t>
      </w:r>
      <w:r>
        <w:rPr>
          <w:rFonts w:ascii="Segoe UI" w:hAnsi="Segoe UI" w:cs="Segoe UI"/>
          <w:b/>
          <w:bCs/>
          <w:color w:val="262626"/>
          <w:sz w:val="21"/>
          <w:szCs w:val="21"/>
          <w:highlight w:val="cyan"/>
          <w:shd w:val="clear" w:color="auto" w:fill="FFFFFF"/>
        </w:rPr>
        <w:t xml:space="preserve">: </w:t>
      </w:r>
      <w:r w:rsidRPr="00710900">
        <w:rPr>
          <w:rFonts w:ascii="Courier New" w:hAnsi="Courier New" w:cs="Courier New"/>
          <w:color w:val="172B4D"/>
          <w:sz w:val="21"/>
          <w:szCs w:val="21"/>
          <w:shd w:val="clear" w:color="auto" w:fill="FFFFFF"/>
          <w:lang w:val="fr-FR"/>
        </w:rPr>
        <w:t xml:space="preserve">enhancement of template </w:t>
      </w:r>
      <w:r w:rsidRPr="00710900">
        <w:rPr>
          <w:rFonts w:ascii="Courier New" w:hAnsi="Courier New" w:cs="Courier New"/>
          <w:color w:val="172B4D"/>
          <w:sz w:val="21"/>
          <w:szCs w:val="21"/>
          <w:shd w:val="clear" w:color="auto" w:fill="FFFFFF"/>
          <w:lang w:val="fr-FR"/>
        </w:rPr>
        <w:t>cr_UE_NR_Capability_v1530_IEs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887"/>
      </w:tblGrid>
      <w:tr w:rsidR="00710900" w:rsidRPr="009110C6" w14:paraId="1B58813D" w14:textId="77777777" w:rsidTr="00710900">
        <w:tc>
          <w:tcPr>
            <w:tcW w:w="13887" w:type="dxa"/>
          </w:tcPr>
          <w:p w14:paraId="33EC9853" w14:textId="77777777" w:rsidR="00710900" w:rsidRPr="00710900" w:rsidRDefault="00710900" w:rsidP="007109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172B4D"/>
                <w:sz w:val="21"/>
                <w:szCs w:val="21"/>
                <w:shd w:val="clear" w:color="auto" w:fill="FFFFFF"/>
                <w:lang w:val="fr-FR"/>
              </w:rPr>
            </w:pPr>
            <w:r w:rsidRPr="00710900">
              <w:rPr>
                <w:rFonts w:ascii="Courier New" w:hAnsi="Courier New" w:cs="Courier New"/>
                <w:color w:val="172B4D"/>
                <w:sz w:val="21"/>
                <w:szCs w:val="21"/>
                <w:shd w:val="clear" w:color="auto" w:fill="FFFFFF"/>
                <w:lang w:val="fr-FR"/>
              </w:rPr>
              <w:t xml:space="preserve">  template UE_NR_Capability_v1530 cr_UE_NR_Capability_v1530_IEs :=</w:t>
            </w:r>
          </w:p>
          <w:p w14:paraId="169C8152" w14:textId="77777777" w:rsidR="00710900" w:rsidRPr="00710900" w:rsidRDefault="00710900" w:rsidP="007109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172B4D"/>
                <w:sz w:val="21"/>
                <w:szCs w:val="21"/>
                <w:shd w:val="clear" w:color="auto" w:fill="FFFFFF"/>
                <w:lang w:val="fr-FR"/>
              </w:rPr>
            </w:pPr>
            <w:r w:rsidRPr="00710900">
              <w:rPr>
                <w:rFonts w:ascii="Courier New" w:hAnsi="Courier New" w:cs="Courier New"/>
                <w:color w:val="172B4D"/>
                <w:sz w:val="21"/>
                <w:szCs w:val="21"/>
                <w:shd w:val="clear" w:color="auto" w:fill="FFFFFF"/>
                <w:lang w:val="fr-FR"/>
              </w:rPr>
              <w:t xml:space="preserve">  { /* @status    APPROVED (ENDC, NR5GC) */</w:t>
            </w:r>
          </w:p>
          <w:p w14:paraId="0D19E01D" w14:textId="77777777" w:rsidR="00710900" w:rsidRPr="00710900" w:rsidRDefault="00710900" w:rsidP="007109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172B4D"/>
                <w:sz w:val="21"/>
                <w:szCs w:val="21"/>
                <w:shd w:val="clear" w:color="auto" w:fill="FFFFFF"/>
                <w:lang w:val="fr-FR"/>
              </w:rPr>
            </w:pPr>
            <w:r w:rsidRPr="00710900">
              <w:rPr>
                <w:rFonts w:ascii="Courier New" w:hAnsi="Courier New" w:cs="Courier New"/>
                <w:color w:val="172B4D"/>
                <w:sz w:val="21"/>
                <w:szCs w:val="21"/>
                <w:shd w:val="clear" w:color="auto" w:fill="FFFFFF"/>
                <w:lang w:val="fr-FR"/>
              </w:rPr>
              <w:t xml:space="preserve">    fdd_Add_UE_NR_Capabilities_v1530 := *,</w:t>
            </w:r>
          </w:p>
          <w:p w14:paraId="34B76A4A" w14:textId="77777777" w:rsidR="00710900" w:rsidRPr="00710900" w:rsidRDefault="00710900" w:rsidP="007109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172B4D"/>
                <w:sz w:val="21"/>
                <w:szCs w:val="21"/>
                <w:shd w:val="clear" w:color="auto" w:fill="FFFFFF"/>
                <w:lang w:val="fr-FR"/>
              </w:rPr>
            </w:pPr>
            <w:r w:rsidRPr="00710900">
              <w:rPr>
                <w:rFonts w:ascii="Courier New" w:hAnsi="Courier New" w:cs="Courier New"/>
                <w:color w:val="172B4D"/>
                <w:sz w:val="21"/>
                <w:szCs w:val="21"/>
                <w:shd w:val="clear" w:color="auto" w:fill="FFFFFF"/>
                <w:lang w:val="fr-FR"/>
              </w:rPr>
              <w:t xml:space="preserve">    tdd_Add_UE_NR_Capabilities_v1530 := *,</w:t>
            </w:r>
          </w:p>
          <w:p w14:paraId="7B7563BC" w14:textId="77777777" w:rsidR="00710900" w:rsidRPr="00710900" w:rsidRDefault="00710900" w:rsidP="007109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172B4D"/>
                <w:sz w:val="21"/>
                <w:szCs w:val="21"/>
                <w:shd w:val="clear" w:color="auto" w:fill="FFFFFF"/>
                <w:lang w:val="fr-FR"/>
              </w:rPr>
            </w:pPr>
            <w:r w:rsidRPr="00710900">
              <w:rPr>
                <w:rFonts w:ascii="Courier New" w:hAnsi="Courier New" w:cs="Courier New"/>
                <w:color w:val="172B4D"/>
                <w:sz w:val="21"/>
                <w:szCs w:val="21"/>
                <w:shd w:val="clear" w:color="auto" w:fill="FFFFFF"/>
                <w:lang w:val="fr-FR"/>
              </w:rPr>
              <w:t xml:space="preserve">    dummy                            := *,</w:t>
            </w:r>
          </w:p>
          <w:p w14:paraId="61800EBE" w14:textId="77777777" w:rsidR="00710900" w:rsidRPr="00710900" w:rsidRDefault="00710900" w:rsidP="007109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172B4D"/>
                <w:sz w:val="21"/>
                <w:szCs w:val="21"/>
                <w:shd w:val="clear" w:color="auto" w:fill="FFFFFF"/>
                <w:lang w:val="fr-FR"/>
              </w:rPr>
            </w:pPr>
            <w:r w:rsidRPr="00710900">
              <w:rPr>
                <w:rFonts w:ascii="Courier New" w:hAnsi="Courier New" w:cs="Courier New"/>
                <w:color w:val="172B4D"/>
                <w:sz w:val="21"/>
                <w:szCs w:val="21"/>
                <w:shd w:val="clear" w:color="auto" w:fill="FFFFFF"/>
                <w:lang w:val="fr-FR"/>
              </w:rPr>
              <w:t xml:space="preserve">    </w:t>
            </w:r>
            <w:proofErr w:type="spellStart"/>
            <w:r w:rsidRPr="00710900">
              <w:rPr>
                <w:rFonts w:ascii="Courier New" w:hAnsi="Courier New" w:cs="Courier New"/>
                <w:color w:val="172B4D"/>
                <w:sz w:val="21"/>
                <w:szCs w:val="21"/>
                <w:shd w:val="clear" w:color="auto" w:fill="FFFFFF"/>
                <w:lang w:val="fr-FR"/>
              </w:rPr>
              <w:t>interRAT_Parameters</w:t>
            </w:r>
            <w:proofErr w:type="spellEnd"/>
            <w:r w:rsidRPr="00710900">
              <w:rPr>
                <w:rFonts w:ascii="Courier New" w:hAnsi="Courier New" w:cs="Courier New"/>
                <w:color w:val="172B4D"/>
                <w:sz w:val="21"/>
                <w:szCs w:val="21"/>
                <w:shd w:val="clear" w:color="auto" w:fill="FFFFFF"/>
                <w:lang w:val="fr-FR"/>
              </w:rPr>
              <w:t xml:space="preserve">              := {</w:t>
            </w:r>
          </w:p>
          <w:p w14:paraId="08C27B26" w14:textId="77777777" w:rsidR="00710900" w:rsidRPr="00710900" w:rsidRDefault="00710900" w:rsidP="007109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172B4D"/>
                <w:sz w:val="21"/>
                <w:szCs w:val="21"/>
                <w:shd w:val="clear" w:color="auto" w:fill="FFFFFF"/>
                <w:lang w:val="fr-FR"/>
              </w:rPr>
            </w:pPr>
            <w:r w:rsidRPr="00710900">
              <w:rPr>
                <w:rFonts w:ascii="Courier New" w:hAnsi="Courier New" w:cs="Courier New"/>
                <w:color w:val="172B4D"/>
                <w:sz w:val="21"/>
                <w:szCs w:val="21"/>
                <w:shd w:val="clear" w:color="auto" w:fill="FFFFFF"/>
                <w:lang w:val="fr-FR"/>
              </w:rPr>
              <w:t xml:space="preserve">        </w:t>
            </w:r>
            <w:proofErr w:type="spellStart"/>
            <w:r w:rsidRPr="00710900">
              <w:rPr>
                <w:rFonts w:ascii="Courier New" w:hAnsi="Courier New" w:cs="Courier New"/>
                <w:color w:val="172B4D"/>
                <w:sz w:val="21"/>
                <w:szCs w:val="21"/>
                <w:shd w:val="clear" w:color="auto" w:fill="FFFFFF"/>
                <w:lang w:val="fr-FR"/>
              </w:rPr>
              <w:t>eutra</w:t>
            </w:r>
            <w:proofErr w:type="spellEnd"/>
            <w:r w:rsidRPr="00710900">
              <w:rPr>
                <w:rFonts w:ascii="Courier New" w:hAnsi="Courier New" w:cs="Courier New"/>
                <w:color w:val="172B4D"/>
                <w:sz w:val="21"/>
                <w:szCs w:val="21"/>
                <w:shd w:val="clear" w:color="auto" w:fill="FFFFFF"/>
                <w:lang w:val="fr-FR"/>
              </w:rPr>
              <w:t xml:space="preserve"> := {</w:t>
            </w:r>
          </w:p>
          <w:p w14:paraId="27FB1867" w14:textId="77777777" w:rsidR="00710900" w:rsidRPr="00710900" w:rsidRDefault="00710900" w:rsidP="007109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172B4D"/>
                <w:sz w:val="21"/>
                <w:szCs w:val="21"/>
                <w:shd w:val="clear" w:color="auto" w:fill="FFFFFF"/>
                <w:lang w:val="fr-FR"/>
              </w:rPr>
            </w:pPr>
            <w:r w:rsidRPr="00710900">
              <w:rPr>
                <w:rFonts w:ascii="Courier New" w:hAnsi="Courier New" w:cs="Courier New"/>
                <w:color w:val="172B4D"/>
                <w:sz w:val="21"/>
                <w:szCs w:val="21"/>
                <w:shd w:val="clear" w:color="auto" w:fill="FFFFFF"/>
                <w:lang w:val="fr-FR"/>
              </w:rPr>
              <w:t xml:space="preserve">            </w:t>
            </w:r>
            <w:proofErr w:type="spellStart"/>
            <w:r w:rsidRPr="00710900">
              <w:rPr>
                <w:rFonts w:ascii="Courier New" w:hAnsi="Courier New" w:cs="Courier New"/>
                <w:color w:val="172B4D"/>
                <w:sz w:val="21"/>
                <w:szCs w:val="21"/>
                <w:shd w:val="clear" w:color="auto" w:fill="FFFFFF"/>
                <w:lang w:val="fr-FR"/>
              </w:rPr>
              <w:t>supportedBandListEUTRA</w:t>
            </w:r>
            <w:proofErr w:type="spellEnd"/>
            <w:r w:rsidRPr="00710900">
              <w:rPr>
                <w:rFonts w:ascii="Courier New" w:hAnsi="Courier New" w:cs="Courier New"/>
                <w:color w:val="172B4D"/>
                <w:sz w:val="21"/>
                <w:szCs w:val="21"/>
                <w:shd w:val="clear" w:color="auto" w:fill="FFFFFF"/>
                <w:lang w:val="fr-FR"/>
              </w:rPr>
              <w:t xml:space="preserve"> := ?,</w:t>
            </w:r>
          </w:p>
          <w:p w14:paraId="66E3F8B7" w14:textId="77777777" w:rsidR="00710900" w:rsidRPr="00710900" w:rsidRDefault="00710900" w:rsidP="007109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172B4D"/>
                <w:sz w:val="21"/>
                <w:szCs w:val="21"/>
                <w:shd w:val="clear" w:color="auto" w:fill="FFFFFF"/>
                <w:lang w:val="fr-FR"/>
              </w:rPr>
            </w:pPr>
            <w:r w:rsidRPr="00710900">
              <w:rPr>
                <w:rFonts w:ascii="Courier New" w:hAnsi="Courier New" w:cs="Courier New"/>
                <w:color w:val="172B4D"/>
                <w:sz w:val="21"/>
                <w:szCs w:val="21"/>
                <w:shd w:val="clear" w:color="auto" w:fill="FFFFFF"/>
                <w:lang w:val="fr-FR"/>
              </w:rPr>
              <w:t xml:space="preserve">            </w:t>
            </w:r>
            <w:proofErr w:type="spellStart"/>
            <w:r w:rsidRPr="00710900">
              <w:rPr>
                <w:rFonts w:ascii="Courier New" w:hAnsi="Courier New" w:cs="Courier New"/>
                <w:color w:val="172B4D"/>
                <w:sz w:val="21"/>
                <w:szCs w:val="21"/>
                <w:shd w:val="clear" w:color="auto" w:fill="FFFFFF"/>
                <w:lang w:val="fr-FR"/>
              </w:rPr>
              <w:t>eutra_ParametersCommon</w:t>
            </w:r>
            <w:proofErr w:type="spellEnd"/>
            <w:r w:rsidRPr="00710900">
              <w:rPr>
                <w:rFonts w:ascii="Courier New" w:hAnsi="Courier New" w:cs="Courier New"/>
                <w:color w:val="172B4D"/>
                <w:sz w:val="21"/>
                <w:szCs w:val="21"/>
                <w:shd w:val="clear" w:color="auto" w:fill="FFFFFF"/>
                <w:lang w:val="fr-FR"/>
              </w:rPr>
              <w:t xml:space="preserve"> := {</w:t>
            </w:r>
          </w:p>
          <w:p w14:paraId="52C96164" w14:textId="77777777" w:rsidR="00710900" w:rsidRPr="00710900" w:rsidRDefault="00710900" w:rsidP="007109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172B4D"/>
                <w:sz w:val="21"/>
                <w:szCs w:val="21"/>
                <w:shd w:val="clear" w:color="auto" w:fill="FFFFFF"/>
                <w:lang w:val="fr-FR"/>
              </w:rPr>
            </w:pPr>
            <w:r w:rsidRPr="00710900">
              <w:rPr>
                <w:rFonts w:ascii="Courier New" w:hAnsi="Courier New" w:cs="Courier New"/>
                <w:color w:val="172B4D"/>
                <w:sz w:val="21"/>
                <w:szCs w:val="21"/>
                <w:shd w:val="clear" w:color="auto" w:fill="FFFFFF"/>
                <w:lang w:val="fr-FR"/>
              </w:rPr>
              <w:t xml:space="preserve">               </w:t>
            </w:r>
            <w:proofErr w:type="spellStart"/>
            <w:r w:rsidRPr="00710900">
              <w:rPr>
                <w:rFonts w:ascii="Courier New" w:hAnsi="Courier New" w:cs="Courier New"/>
                <w:color w:val="172B4D"/>
                <w:sz w:val="21"/>
                <w:szCs w:val="21"/>
                <w:shd w:val="clear" w:color="auto" w:fill="FFFFFF"/>
                <w:lang w:val="fr-FR"/>
              </w:rPr>
              <w:t>mfbi_EUTRA</w:t>
            </w:r>
            <w:proofErr w:type="spellEnd"/>
            <w:r w:rsidRPr="00710900">
              <w:rPr>
                <w:rFonts w:ascii="Courier New" w:hAnsi="Courier New" w:cs="Courier New"/>
                <w:color w:val="172B4D"/>
                <w:sz w:val="21"/>
                <w:szCs w:val="21"/>
                <w:shd w:val="clear" w:color="auto" w:fill="FFFFFF"/>
                <w:lang w:val="fr-FR"/>
              </w:rPr>
              <w:t xml:space="preserve">                := *,</w:t>
            </w:r>
          </w:p>
          <w:p w14:paraId="12AA1C29" w14:textId="77777777" w:rsidR="00710900" w:rsidRPr="00710900" w:rsidRDefault="00710900" w:rsidP="007109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172B4D"/>
                <w:sz w:val="21"/>
                <w:szCs w:val="21"/>
                <w:shd w:val="clear" w:color="auto" w:fill="FFFFFF"/>
                <w:lang w:val="fr-FR"/>
              </w:rPr>
            </w:pPr>
            <w:r w:rsidRPr="00710900">
              <w:rPr>
                <w:rFonts w:ascii="Courier New" w:hAnsi="Courier New" w:cs="Courier New"/>
                <w:color w:val="172B4D"/>
                <w:sz w:val="21"/>
                <w:szCs w:val="21"/>
                <w:shd w:val="clear" w:color="auto" w:fill="FFFFFF"/>
                <w:lang w:val="fr-FR"/>
              </w:rPr>
              <w:t xml:space="preserve">               </w:t>
            </w:r>
            <w:proofErr w:type="spellStart"/>
            <w:r w:rsidRPr="00710900">
              <w:rPr>
                <w:rFonts w:ascii="Courier New" w:hAnsi="Courier New" w:cs="Courier New"/>
                <w:color w:val="172B4D"/>
                <w:sz w:val="21"/>
                <w:szCs w:val="21"/>
                <w:shd w:val="clear" w:color="auto" w:fill="FFFFFF"/>
                <w:lang w:val="fr-FR"/>
              </w:rPr>
              <w:t>modifiedMPR_BehaviorEUTRA</w:t>
            </w:r>
            <w:proofErr w:type="spellEnd"/>
            <w:r w:rsidRPr="00710900">
              <w:rPr>
                <w:rFonts w:ascii="Courier New" w:hAnsi="Courier New" w:cs="Courier New"/>
                <w:color w:val="172B4D"/>
                <w:sz w:val="21"/>
                <w:szCs w:val="21"/>
                <w:shd w:val="clear" w:color="auto" w:fill="FFFFFF"/>
                <w:lang w:val="fr-FR"/>
              </w:rPr>
              <w:t xml:space="preserve"> := *,</w:t>
            </w:r>
          </w:p>
          <w:p w14:paraId="23071AC7" w14:textId="77777777" w:rsidR="00710900" w:rsidRPr="00710900" w:rsidRDefault="00710900" w:rsidP="007109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172B4D"/>
                <w:sz w:val="21"/>
                <w:szCs w:val="21"/>
                <w:shd w:val="clear" w:color="auto" w:fill="FFFFFF"/>
                <w:lang w:val="fr-FR"/>
              </w:rPr>
            </w:pPr>
            <w:r w:rsidRPr="00710900">
              <w:rPr>
                <w:rFonts w:ascii="Courier New" w:hAnsi="Courier New" w:cs="Courier New"/>
                <w:color w:val="172B4D"/>
                <w:sz w:val="21"/>
                <w:szCs w:val="21"/>
                <w:shd w:val="clear" w:color="auto" w:fill="FFFFFF"/>
                <w:lang w:val="fr-FR"/>
              </w:rPr>
              <w:t xml:space="preserve">               </w:t>
            </w:r>
            <w:proofErr w:type="spellStart"/>
            <w:r w:rsidRPr="00710900">
              <w:rPr>
                <w:rFonts w:ascii="Courier New" w:hAnsi="Courier New" w:cs="Courier New"/>
                <w:color w:val="172B4D"/>
                <w:sz w:val="21"/>
                <w:szCs w:val="21"/>
                <w:shd w:val="clear" w:color="auto" w:fill="FFFFFF"/>
                <w:lang w:val="fr-FR"/>
              </w:rPr>
              <w:t>multiNS_Pmax_EUTRA</w:t>
            </w:r>
            <w:proofErr w:type="spellEnd"/>
            <w:r w:rsidRPr="00710900">
              <w:rPr>
                <w:rFonts w:ascii="Courier New" w:hAnsi="Courier New" w:cs="Courier New"/>
                <w:color w:val="172B4D"/>
                <w:sz w:val="21"/>
                <w:szCs w:val="21"/>
                <w:shd w:val="clear" w:color="auto" w:fill="FFFFFF"/>
                <w:lang w:val="fr-FR"/>
              </w:rPr>
              <w:t xml:space="preserve">        := *,</w:t>
            </w:r>
          </w:p>
          <w:p w14:paraId="629AFB83" w14:textId="77777777" w:rsidR="00710900" w:rsidRPr="00710900" w:rsidRDefault="00710900" w:rsidP="007109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172B4D"/>
                <w:sz w:val="21"/>
                <w:szCs w:val="21"/>
                <w:shd w:val="clear" w:color="auto" w:fill="FFFFFF"/>
                <w:lang w:val="fr-FR"/>
              </w:rPr>
            </w:pPr>
            <w:r w:rsidRPr="00710900">
              <w:rPr>
                <w:rFonts w:ascii="Courier New" w:hAnsi="Courier New" w:cs="Courier New"/>
                <w:color w:val="172B4D"/>
                <w:sz w:val="21"/>
                <w:szCs w:val="21"/>
                <w:shd w:val="clear" w:color="auto" w:fill="FFFFFF"/>
                <w:lang w:val="fr-FR"/>
              </w:rPr>
              <w:lastRenderedPageBreak/>
              <w:t xml:space="preserve">               </w:t>
            </w:r>
            <w:proofErr w:type="spellStart"/>
            <w:r w:rsidRPr="00710900">
              <w:rPr>
                <w:rFonts w:ascii="Courier New" w:hAnsi="Courier New" w:cs="Courier New"/>
                <w:color w:val="172B4D"/>
                <w:sz w:val="21"/>
                <w:szCs w:val="21"/>
                <w:shd w:val="clear" w:color="auto" w:fill="FFFFFF"/>
                <w:lang w:val="fr-FR"/>
              </w:rPr>
              <w:t>rs_SINR_MeasEUTRA</w:t>
            </w:r>
            <w:proofErr w:type="spellEnd"/>
            <w:r w:rsidRPr="00710900">
              <w:rPr>
                <w:rFonts w:ascii="Courier New" w:hAnsi="Courier New" w:cs="Courier New"/>
                <w:color w:val="172B4D"/>
                <w:sz w:val="21"/>
                <w:szCs w:val="21"/>
                <w:shd w:val="clear" w:color="auto" w:fill="FFFFFF"/>
                <w:lang w:val="fr-FR"/>
              </w:rPr>
              <w:t xml:space="preserve">         := *,</w:t>
            </w:r>
          </w:p>
          <w:p w14:paraId="6EAFCBC5" w14:textId="77777777" w:rsidR="00710900" w:rsidRPr="00710900" w:rsidRDefault="00710900" w:rsidP="007109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172B4D"/>
                <w:sz w:val="21"/>
                <w:szCs w:val="21"/>
                <w:shd w:val="clear" w:color="auto" w:fill="FFFFFF"/>
                <w:lang w:val="fr-FR"/>
              </w:rPr>
            </w:pPr>
            <w:r w:rsidRPr="00710900">
              <w:rPr>
                <w:rFonts w:ascii="Courier New" w:hAnsi="Courier New" w:cs="Courier New"/>
                <w:color w:val="172B4D"/>
                <w:sz w:val="21"/>
                <w:szCs w:val="21"/>
                <w:shd w:val="clear" w:color="auto" w:fill="FFFFFF"/>
                <w:lang w:val="fr-FR"/>
              </w:rPr>
              <w:t xml:space="preserve">               </w:t>
            </w:r>
            <w:proofErr w:type="spellStart"/>
            <w:r w:rsidRPr="00710900">
              <w:rPr>
                <w:rFonts w:ascii="Courier New" w:hAnsi="Courier New" w:cs="Courier New"/>
                <w:color w:val="172B4D"/>
                <w:sz w:val="21"/>
                <w:szCs w:val="21"/>
                <w:shd w:val="clear" w:color="auto" w:fill="FFFFFF"/>
                <w:lang w:val="fr-FR"/>
              </w:rPr>
              <w:t>ne_DC</w:t>
            </w:r>
            <w:proofErr w:type="spellEnd"/>
            <w:r w:rsidRPr="00710900">
              <w:rPr>
                <w:rFonts w:ascii="Courier New" w:hAnsi="Courier New" w:cs="Courier New"/>
                <w:color w:val="172B4D"/>
                <w:sz w:val="21"/>
                <w:szCs w:val="21"/>
                <w:shd w:val="clear" w:color="auto" w:fill="FFFFFF"/>
                <w:lang w:val="fr-FR"/>
              </w:rPr>
              <w:t xml:space="preserve">                     := *,</w:t>
            </w:r>
          </w:p>
          <w:p w14:paraId="69293615" w14:textId="77777777" w:rsidR="00710900" w:rsidRPr="00710900" w:rsidRDefault="00710900" w:rsidP="007109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172B4D"/>
                <w:sz w:val="21"/>
                <w:szCs w:val="21"/>
                <w:shd w:val="clear" w:color="auto" w:fill="FFFFFF"/>
                <w:lang w:val="fr-FR"/>
              </w:rPr>
            </w:pPr>
            <w:r w:rsidRPr="00710900">
              <w:rPr>
                <w:rFonts w:ascii="Courier New" w:hAnsi="Courier New" w:cs="Courier New"/>
                <w:color w:val="172B4D"/>
                <w:sz w:val="21"/>
                <w:szCs w:val="21"/>
                <w:shd w:val="clear" w:color="auto" w:fill="FFFFFF"/>
                <w:lang w:val="fr-FR"/>
              </w:rPr>
              <w:t xml:space="preserve">               nr_HO_ToEN_DC_r16         := f_Derive_NR_HO_ToEN_DC_r16() // @sic R5-211500 R5-211501 sic@</w:t>
            </w:r>
          </w:p>
          <w:p w14:paraId="6D0CA4A9" w14:textId="77777777" w:rsidR="00710900" w:rsidRPr="00710900" w:rsidRDefault="00710900" w:rsidP="007109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172B4D"/>
                <w:sz w:val="21"/>
                <w:szCs w:val="21"/>
                <w:shd w:val="clear" w:color="auto" w:fill="FFFFFF"/>
                <w:lang w:val="fr-FR"/>
              </w:rPr>
            </w:pPr>
            <w:r w:rsidRPr="00710900">
              <w:rPr>
                <w:rFonts w:ascii="Courier New" w:hAnsi="Courier New" w:cs="Courier New"/>
                <w:color w:val="172B4D"/>
                <w:sz w:val="21"/>
                <w:szCs w:val="21"/>
                <w:shd w:val="clear" w:color="auto" w:fill="FFFFFF"/>
                <w:lang w:val="fr-FR"/>
              </w:rPr>
              <w:t xml:space="preserve">            } </w:t>
            </w:r>
            <w:proofErr w:type="spellStart"/>
            <w:r w:rsidRPr="00710900">
              <w:rPr>
                <w:rFonts w:ascii="Courier New" w:hAnsi="Courier New" w:cs="Courier New"/>
                <w:color w:val="172B4D"/>
                <w:sz w:val="21"/>
                <w:szCs w:val="21"/>
                <w:shd w:val="clear" w:color="auto" w:fill="FFFFFF"/>
                <w:lang w:val="fr-FR"/>
              </w:rPr>
              <w:t>ifpresent</w:t>
            </w:r>
            <w:proofErr w:type="spellEnd"/>
            <w:r w:rsidRPr="00710900">
              <w:rPr>
                <w:rFonts w:ascii="Courier New" w:hAnsi="Courier New" w:cs="Courier New"/>
                <w:color w:val="172B4D"/>
                <w:sz w:val="21"/>
                <w:szCs w:val="21"/>
                <w:shd w:val="clear" w:color="auto" w:fill="FFFFFF"/>
                <w:lang w:val="fr-FR"/>
              </w:rPr>
              <w:t>,</w:t>
            </w:r>
          </w:p>
          <w:p w14:paraId="1915C9DA" w14:textId="77777777" w:rsidR="00710900" w:rsidRPr="00710900" w:rsidRDefault="00710900" w:rsidP="007109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172B4D"/>
                <w:sz w:val="21"/>
                <w:szCs w:val="21"/>
                <w:shd w:val="clear" w:color="auto" w:fill="FFFFFF"/>
                <w:lang w:val="fr-FR"/>
              </w:rPr>
            </w:pPr>
            <w:r w:rsidRPr="00710900">
              <w:rPr>
                <w:rFonts w:ascii="Courier New" w:hAnsi="Courier New" w:cs="Courier New"/>
                <w:color w:val="172B4D"/>
                <w:sz w:val="21"/>
                <w:szCs w:val="21"/>
                <w:shd w:val="clear" w:color="auto" w:fill="FFFFFF"/>
                <w:lang w:val="fr-FR"/>
              </w:rPr>
              <w:t xml:space="preserve">            </w:t>
            </w:r>
            <w:proofErr w:type="spellStart"/>
            <w:r w:rsidRPr="00710900">
              <w:rPr>
                <w:rFonts w:ascii="Courier New" w:hAnsi="Courier New" w:cs="Courier New"/>
                <w:color w:val="172B4D"/>
                <w:sz w:val="21"/>
                <w:szCs w:val="21"/>
                <w:shd w:val="clear" w:color="auto" w:fill="FFFFFF"/>
                <w:lang w:val="fr-FR"/>
              </w:rPr>
              <w:t>eutra_ParametersXDD_Diff</w:t>
            </w:r>
            <w:proofErr w:type="spellEnd"/>
            <w:r w:rsidRPr="00710900">
              <w:rPr>
                <w:rFonts w:ascii="Courier New" w:hAnsi="Courier New" w:cs="Courier New"/>
                <w:color w:val="172B4D"/>
                <w:sz w:val="21"/>
                <w:szCs w:val="21"/>
                <w:shd w:val="clear" w:color="auto" w:fill="FFFFFF"/>
                <w:lang w:val="fr-FR"/>
              </w:rPr>
              <w:t xml:space="preserve"> := {</w:t>
            </w:r>
          </w:p>
          <w:p w14:paraId="73ED7DBE" w14:textId="77777777" w:rsidR="00710900" w:rsidRPr="00710900" w:rsidRDefault="00710900" w:rsidP="007109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172B4D"/>
                <w:sz w:val="21"/>
                <w:szCs w:val="21"/>
                <w:shd w:val="clear" w:color="auto" w:fill="FFFFFF"/>
                <w:lang w:val="fr-FR"/>
              </w:rPr>
            </w:pPr>
            <w:r w:rsidRPr="00710900">
              <w:rPr>
                <w:rFonts w:ascii="Courier New" w:hAnsi="Courier New" w:cs="Courier New"/>
                <w:color w:val="172B4D"/>
                <w:sz w:val="21"/>
                <w:szCs w:val="21"/>
                <w:shd w:val="clear" w:color="auto" w:fill="FFFFFF"/>
                <w:lang w:val="fr-FR"/>
              </w:rPr>
              <w:t xml:space="preserve">                </w:t>
            </w:r>
            <w:proofErr w:type="spellStart"/>
            <w:r w:rsidRPr="00710900">
              <w:rPr>
                <w:rFonts w:ascii="Courier New" w:hAnsi="Courier New" w:cs="Courier New"/>
                <w:color w:val="172B4D"/>
                <w:sz w:val="21"/>
                <w:szCs w:val="21"/>
                <w:shd w:val="clear" w:color="auto" w:fill="FFFFFF"/>
                <w:lang w:val="fr-FR"/>
              </w:rPr>
              <w:t>rsrqMeasWidebandEUTRA</w:t>
            </w:r>
            <w:proofErr w:type="spellEnd"/>
            <w:r w:rsidRPr="00710900">
              <w:rPr>
                <w:rFonts w:ascii="Courier New" w:hAnsi="Courier New" w:cs="Courier New"/>
                <w:color w:val="172B4D"/>
                <w:sz w:val="21"/>
                <w:szCs w:val="21"/>
                <w:shd w:val="clear" w:color="auto" w:fill="FFFFFF"/>
                <w:lang w:val="fr-FR"/>
              </w:rPr>
              <w:t xml:space="preserve"> := *</w:t>
            </w:r>
          </w:p>
          <w:p w14:paraId="78FDE226" w14:textId="77777777" w:rsidR="00710900" w:rsidRPr="00710900" w:rsidRDefault="00710900" w:rsidP="007109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172B4D"/>
                <w:sz w:val="21"/>
                <w:szCs w:val="21"/>
                <w:shd w:val="clear" w:color="auto" w:fill="FFFFFF"/>
                <w:lang w:val="fr-FR"/>
              </w:rPr>
            </w:pPr>
            <w:r w:rsidRPr="00710900">
              <w:rPr>
                <w:rFonts w:ascii="Courier New" w:hAnsi="Courier New" w:cs="Courier New"/>
                <w:color w:val="172B4D"/>
                <w:sz w:val="21"/>
                <w:szCs w:val="21"/>
                <w:shd w:val="clear" w:color="auto" w:fill="FFFFFF"/>
                <w:lang w:val="fr-FR"/>
              </w:rPr>
              <w:t xml:space="preserve">            } </w:t>
            </w:r>
            <w:proofErr w:type="spellStart"/>
            <w:r w:rsidRPr="00710900">
              <w:rPr>
                <w:rFonts w:ascii="Courier New" w:hAnsi="Courier New" w:cs="Courier New"/>
                <w:color w:val="172B4D"/>
                <w:sz w:val="21"/>
                <w:szCs w:val="21"/>
                <w:shd w:val="clear" w:color="auto" w:fill="FFFFFF"/>
                <w:lang w:val="fr-FR"/>
              </w:rPr>
              <w:t>ifpresent</w:t>
            </w:r>
            <w:proofErr w:type="spellEnd"/>
          </w:p>
          <w:p w14:paraId="3ED9BD06" w14:textId="77777777" w:rsidR="00710900" w:rsidRPr="00710900" w:rsidRDefault="00710900" w:rsidP="007109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172B4D"/>
                <w:sz w:val="21"/>
                <w:szCs w:val="21"/>
                <w:shd w:val="clear" w:color="auto" w:fill="FFFFFF"/>
                <w:lang w:val="fr-FR"/>
              </w:rPr>
            </w:pPr>
            <w:r w:rsidRPr="00710900">
              <w:rPr>
                <w:rFonts w:ascii="Courier New" w:hAnsi="Courier New" w:cs="Courier New"/>
                <w:color w:val="172B4D"/>
                <w:sz w:val="21"/>
                <w:szCs w:val="21"/>
                <w:shd w:val="clear" w:color="auto" w:fill="FFFFFF"/>
                <w:lang w:val="fr-FR"/>
              </w:rPr>
              <w:t xml:space="preserve">        } </w:t>
            </w:r>
            <w:proofErr w:type="spellStart"/>
            <w:r w:rsidRPr="00710900">
              <w:rPr>
                <w:rFonts w:ascii="Courier New" w:hAnsi="Courier New" w:cs="Courier New"/>
                <w:color w:val="172B4D"/>
                <w:sz w:val="21"/>
                <w:szCs w:val="21"/>
                <w:shd w:val="clear" w:color="auto" w:fill="FFFFFF"/>
                <w:lang w:val="fr-FR"/>
              </w:rPr>
              <w:t>ifpresent</w:t>
            </w:r>
            <w:proofErr w:type="spellEnd"/>
            <w:r w:rsidRPr="00710900">
              <w:rPr>
                <w:rFonts w:ascii="Courier New" w:hAnsi="Courier New" w:cs="Courier New"/>
                <w:color w:val="172B4D"/>
                <w:sz w:val="21"/>
                <w:szCs w:val="21"/>
                <w:shd w:val="clear" w:color="auto" w:fill="FFFFFF"/>
                <w:lang w:val="fr-FR"/>
              </w:rPr>
              <w:t>,</w:t>
            </w:r>
          </w:p>
          <w:p w14:paraId="42355457" w14:textId="77777777" w:rsidR="00710900" w:rsidRPr="00710900" w:rsidRDefault="00710900" w:rsidP="007109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172B4D"/>
                <w:sz w:val="21"/>
                <w:szCs w:val="21"/>
                <w:shd w:val="clear" w:color="auto" w:fill="FFFFFF"/>
                <w:lang w:val="fr-FR"/>
              </w:rPr>
            </w:pPr>
            <w:r w:rsidRPr="00710900">
              <w:rPr>
                <w:rFonts w:ascii="Courier New" w:hAnsi="Courier New" w:cs="Courier New"/>
                <w:color w:val="172B4D"/>
                <w:sz w:val="21"/>
                <w:szCs w:val="21"/>
                <w:shd w:val="clear" w:color="auto" w:fill="FFFFFF"/>
                <w:lang w:val="fr-FR"/>
              </w:rPr>
              <w:t xml:space="preserve">        utra_FDD_r16 := *</w:t>
            </w:r>
          </w:p>
          <w:p w14:paraId="12F15A2F" w14:textId="77777777" w:rsidR="00710900" w:rsidRPr="00710900" w:rsidRDefault="00710900" w:rsidP="007109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172B4D"/>
                <w:sz w:val="21"/>
                <w:szCs w:val="21"/>
                <w:shd w:val="clear" w:color="auto" w:fill="FFFFFF"/>
                <w:lang w:val="fr-FR"/>
              </w:rPr>
            </w:pPr>
            <w:r w:rsidRPr="00710900">
              <w:rPr>
                <w:rFonts w:ascii="Courier New" w:hAnsi="Courier New" w:cs="Courier New"/>
                <w:color w:val="172B4D"/>
                <w:sz w:val="21"/>
                <w:szCs w:val="21"/>
                <w:shd w:val="clear" w:color="auto" w:fill="FFFFFF"/>
                <w:lang w:val="fr-FR"/>
              </w:rPr>
              <w:t xml:space="preserve">    } </w:t>
            </w:r>
            <w:proofErr w:type="spellStart"/>
            <w:r w:rsidRPr="00710900">
              <w:rPr>
                <w:rFonts w:ascii="Courier New" w:hAnsi="Courier New" w:cs="Courier New"/>
                <w:color w:val="172B4D"/>
                <w:sz w:val="21"/>
                <w:szCs w:val="21"/>
                <w:shd w:val="clear" w:color="auto" w:fill="FFFFFF"/>
                <w:lang w:val="fr-FR"/>
              </w:rPr>
              <w:t>ifpresent</w:t>
            </w:r>
            <w:proofErr w:type="spellEnd"/>
            <w:r w:rsidRPr="00710900">
              <w:rPr>
                <w:rFonts w:ascii="Courier New" w:hAnsi="Courier New" w:cs="Courier New"/>
                <w:color w:val="172B4D"/>
                <w:sz w:val="21"/>
                <w:szCs w:val="21"/>
                <w:shd w:val="clear" w:color="auto" w:fill="FFFFFF"/>
                <w:lang w:val="fr-FR"/>
              </w:rPr>
              <w:t>,</w:t>
            </w:r>
          </w:p>
          <w:p w14:paraId="501D88FA" w14:textId="77777777" w:rsidR="00710900" w:rsidRPr="00710900" w:rsidRDefault="00710900" w:rsidP="007109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172B4D"/>
                <w:sz w:val="21"/>
                <w:szCs w:val="21"/>
                <w:shd w:val="clear" w:color="auto" w:fill="FFFFFF"/>
                <w:lang w:val="fr-FR"/>
              </w:rPr>
            </w:pPr>
            <w:r w:rsidRPr="00710900">
              <w:rPr>
                <w:rFonts w:ascii="Courier New" w:hAnsi="Courier New" w:cs="Courier New"/>
                <w:color w:val="172B4D"/>
                <w:sz w:val="21"/>
                <w:szCs w:val="21"/>
                <w:shd w:val="clear" w:color="auto" w:fill="FFFFFF"/>
                <w:lang w:val="fr-FR"/>
              </w:rPr>
              <w:t xml:space="preserve">    </w:t>
            </w:r>
            <w:proofErr w:type="spellStart"/>
            <w:r w:rsidRPr="00710900">
              <w:rPr>
                <w:rFonts w:ascii="Courier New" w:hAnsi="Courier New" w:cs="Courier New"/>
                <w:color w:val="172B4D"/>
                <w:sz w:val="21"/>
                <w:szCs w:val="21"/>
                <w:shd w:val="clear" w:color="auto" w:fill="FFFFFF"/>
                <w:lang w:val="fr-FR"/>
              </w:rPr>
              <w:t>inactiveState</w:t>
            </w:r>
            <w:proofErr w:type="spellEnd"/>
            <w:r w:rsidRPr="00710900">
              <w:rPr>
                <w:rFonts w:ascii="Courier New" w:hAnsi="Courier New" w:cs="Courier New"/>
                <w:color w:val="172B4D"/>
                <w:sz w:val="21"/>
                <w:szCs w:val="21"/>
                <w:shd w:val="clear" w:color="auto" w:fill="FFFFFF"/>
                <w:lang w:val="fr-FR"/>
              </w:rPr>
              <w:t xml:space="preserve">                    := </w:t>
            </w:r>
            <w:proofErr w:type="spellStart"/>
            <w:r w:rsidRPr="00710900">
              <w:rPr>
                <w:rFonts w:ascii="Courier New" w:hAnsi="Courier New" w:cs="Courier New"/>
                <w:color w:val="172B4D"/>
                <w:sz w:val="21"/>
                <w:szCs w:val="21"/>
                <w:shd w:val="clear" w:color="auto" w:fill="FFFFFF"/>
                <w:lang w:val="fr-FR"/>
              </w:rPr>
              <w:t>f_Derive_InactiveState</w:t>
            </w:r>
            <w:proofErr w:type="spellEnd"/>
            <w:r w:rsidRPr="00710900">
              <w:rPr>
                <w:rFonts w:ascii="Courier New" w:hAnsi="Courier New" w:cs="Courier New"/>
                <w:color w:val="172B4D"/>
                <w:sz w:val="21"/>
                <w:szCs w:val="21"/>
                <w:shd w:val="clear" w:color="auto" w:fill="FFFFFF"/>
                <w:lang w:val="fr-FR"/>
              </w:rPr>
              <w:t>(), // @sic R5-211234 R5-211246 sic@</w:t>
            </w:r>
          </w:p>
          <w:p w14:paraId="181CB8BD" w14:textId="77777777" w:rsidR="00710900" w:rsidRPr="00710900" w:rsidRDefault="00710900" w:rsidP="007109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172B4D"/>
                <w:sz w:val="21"/>
                <w:szCs w:val="21"/>
                <w:shd w:val="clear" w:color="auto" w:fill="FFFFFF"/>
                <w:lang w:val="fr-FR"/>
              </w:rPr>
            </w:pPr>
            <w:r w:rsidRPr="00710900">
              <w:rPr>
                <w:rFonts w:ascii="Courier New" w:hAnsi="Courier New" w:cs="Courier New"/>
                <w:color w:val="172B4D"/>
                <w:sz w:val="21"/>
                <w:szCs w:val="21"/>
                <w:shd w:val="clear" w:color="auto" w:fill="FFFFFF"/>
                <w:lang w:val="fr-FR"/>
              </w:rPr>
              <w:t xml:space="preserve">    </w:t>
            </w:r>
            <w:proofErr w:type="spellStart"/>
            <w:r w:rsidRPr="00710900">
              <w:rPr>
                <w:rFonts w:ascii="Courier New" w:hAnsi="Courier New" w:cs="Courier New"/>
                <w:color w:val="172B4D"/>
                <w:sz w:val="21"/>
                <w:szCs w:val="21"/>
                <w:shd w:val="clear" w:color="auto" w:fill="FFFFFF"/>
                <w:lang w:val="fr-FR"/>
              </w:rPr>
              <w:t>delayBudgetReporting</w:t>
            </w:r>
            <w:proofErr w:type="spellEnd"/>
            <w:r w:rsidRPr="00710900">
              <w:rPr>
                <w:rFonts w:ascii="Courier New" w:hAnsi="Courier New" w:cs="Courier New"/>
                <w:color w:val="172B4D"/>
                <w:sz w:val="21"/>
                <w:szCs w:val="21"/>
                <w:shd w:val="clear" w:color="auto" w:fill="FFFFFF"/>
                <w:lang w:val="fr-FR"/>
              </w:rPr>
              <w:t xml:space="preserve">             := *,</w:t>
            </w:r>
          </w:p>
          <w:p w14:paraId="20E7DCF0" w14:textId="77777777" w:rsidR="00710900" w:rsidRPr="00710900" w:rsidRDefault="00710900" w:rsidP="007109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172B4D"/>
                <w:sz w:val="21"/>
                <w:szCs w:val="21"/>
                <w:shd w:val="clear" w:color="auto" w:fill="FFFFFF"/>
                <w:lang w:val="fr-FR"/>
              </w:rPr>
            </w:pPr>
            <w:r w:rsidRPr="00710900">
              <w:rPr>
                <w:rFonts w:ascii="Courier New" w:hAnsi="Courier New" w:cs="Courier New"/>
                <w:color w:val="172B4D"/>
                <w:sz w:val="21"/>
                <w:szCs w:val="21"/>
                <w:shd w:val="clear" w:color="auto" w:fill="FFFFFF"/>
                <w:lang w:val="fr-FR"/>
              </w:rPr>
              <w:t xml:space="preserve">    </w:t>
            </w:r>
            <w:proofErr w:type="spellStart"/>
            <w:r w:rsidRPr="00710900">
              <w:rPr>
                <w:rFonts w:ascii="Courier New" w:hAnsi="Courier New" w:cs="Courier New"/>
                <w:color w:val="172B4D"/>
                <w:sz w:val="21"/>
                <w:szCs w:val="21"/>
                <w:shd w:val="clear" w:color="auto" w:fill="FFFFFF"/>
                <w:lang w:val="fr-FR"/>
              </w:rPr>
              <w:t>nonCriticalExtension</w:t>
            </w:r>
            <w:proofErr w:type="spellEnd"/>
            <w:r w:rsidRPr="00710900">
              <w:rPr>
                <w:rFonts w:ascii="Courier New" w:hAnsi="Courier New" w:cs="Courier New"/>
                <w:color w:val="172B4D"/>
                <w:sz w:val="21"/>
                <w:szCs w:val="21"/>
                <w:shd w:val="clear" w:color="auto" w:fill="FFFFFF"/>
                <w:lang w:val="fr-FR"/>
              </w:rPr>
              <w:t xml:space="preserve">             := {</w:t>
            </w:r>
          </w:p>
          <w:p w14:paraId="7A13B874" w14:textId="77777777" w:rsidR="00710900" w:rsidRPr="00710900" w:rsidRDefault="00710900" w:rsidP="007109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172B4D"/>
                <w:sz w:val="21"/>
                <w:szCs w:val="21"/>
                <w:shd w:val="clear" w:color="auto" w:fill="FFFFFF"/>
                <w:lang w:val="fr-FR"/>
              </w:rPr>
            </w:pPr>
            <w:r w:rsidRPr="00710900">
              <w:rPr>
                <w:rFonts w:ascii="Courier New" w:hAnsi="Courier New" w:cs="Courier New"/>
                <w:color w:val="172B4D"/>
                <w:sz w:val="21"/>
                <w:szCs w:val="21"/>
                <w:shd w:val="clear" w:color="auto" w:fill="FFFFFF"/>
                <w:lang w:val="fr-FR"/>
              </w:rPr>
              <w:t xml:space="preserve">        </w:t>
            </w:r>
            <w:proofErr w:type="spellStart"/>
            <w:r w:rsidRPr="00710900">
              <w:rPr>
                <w:rFonts w:ascii="Courier New" w:hAnsi="Courier New" w:cs="Courier New"/>
                <w:color w:val="172B4D"/>
                <w:sz w:val="21"/>
                <w:szCs w:val="21"/>
                <w:shd w:val="clear" w:color="auto" w:fill="FFFFFF"/>
                <w:lang w:val="fr-FR"/>
              </w:rPr>
              <w:t>sdap_Parameters</w:t>
            </w:r>
            <w:proofErr w:type="spellEnd"/>
            <w:r w:rsidRPr="00710900">
              <w:rPr>
                <w:rFonts w:ascii="Courier New" w:hAnsi="Courier New" w:cs="Courier New"/>
                <w:color w:val="172B4D"/>
                <w:sz w:val="21"/>
                <w:szCs w:val="21"/>
                <w:shd w:val="clear" w:color="auto" w:fill="FFFFFF"/>
                <w:lang w:val="fr-FR"/>
              </w:rPr>
              <w:t xml:space="preserve">                    := *, // Checked on fl_Check_NR_Capability_1540</w:t>
            </w:r>
          </w:p>
          <w:p w14:paraId="61982F1A" w14:textId="77777777" w:rsidR="00710900" w:rsidRPr="00710900" w:rsidRDefault="00710900" w:rsidP="007109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172B4D"/>
                <w:sz w:val="21"/>
                <w:szCs w:val="21"/>
                <w:shd w:val="clear" w:color="auto" w:fill="FFFFFF"/>
                <w:lang w:val="fr-FR"/>
              </w:rPr>
            </w:pPr>
            <w:r w:rsidRPr="00710900">
              <w:rPr>
                <w:rFonts w:ascii="Courier New" w:hAnsi="Courier New" w:cs="Courier New"/>
                <w:color w:val="172B4D"/>
                <w:sz w:val="21"/>
                <w:szCs w:val="21"/>
                <w:shd w:val="clear" w:color="auto" w:fill="FFFFFF"/>
                <w:lang w:val="fr-FR"/>
              </w:rPr>
              <w:t xml:space="preserve">        </w:t>
            </w:r>
            <w:proofErr w:type="spellStart"/>
            <w:r w:rsidRPr="00710900">
              <w:rPr>
                <w:rFonts w:ascii="Courier New" w:hAnsi="Courier New" w:cs="Courier New"/>
                <w:color w:val="172B4D"/>
                <w:sz w:val="21"/>
                <w:szCs w:val="21"/>
                <w:shd w:val="clear" w:color="auto" w:fill="FFFFFF"/>
                <w:lang w:val="fr-FR"/>
              </w:rPr>
              <w:t>overheatingInd</w:t>
            </w:r>
            <w:proofErr w:type="spellEnd"/>
            <w:r w:rsidRPr="00710900">
              <w:rPr>
                <w:rFonts w:ascii="Courier New" w:hAnsi="Courier New" w:cs="Courier New"/>
                <w:color w:val="172B4D"/>
                <w:sz w:val="21"/>
                <w:szCs w:val="21"/>
                <w:shd w:val="clear" w:color="auto" w:fill="FFFFFF"/>
                <w:lang w:val="fr-FR"/>
              </w:rPr>
              <w:t xml:space="preserve">                     := *,</w:t>
            </w:r>
          </w:p>
          <w:p w14:paraId="2653E71E" w14:textId="77777777" w:rsidR="00710900" w:rsidRPr="00710900" w:rsidRDefault="00710900" w:rsidP="007109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172B4D"/>
                <w:sz w:val="21"/>
                <w:szCs w:val="21"/>
                <w:shd w:val="clear" w:color="auto" w:fill="FFFFFF"/>
                <w:lang w:val="fr-FR"/>
              </w:rPr>
            </w:pPr>
            <w:r w:rsidRPr="00710900">
              <w:rPr>
                <w:rFonts w:ascii="Courier New" w:hAnsi="Courier New" w:cs="Courier New"/>
                <w:color w:val="172B4D"/>
                <w:sz w:val="21"/>
                <w:szCs w:val="21"/>
                <w:shd w:val="clear" w:color="auto" w:fill="FFFFFF"/>
                <w:lang w:val="fr-FR"/>
              </w:rPr>
              <w:t xml:space="preserve">        </w:t>
            </w:r>
            <w:proofErr w:type="spellStart"/>
            <w:r w:rsidRPr="00710900">
              <w:rPr>
                <w:rFonts w:ascii="Courier New" w:hAnsi="Courier New" w:cs="Courier New"/>
                <w:color w:val="172B4D"/>
                <w:sz w:val="21"/>
                <w:szCs w:val="21"/>
                <w:shd w:val="clear" w:color="auto" w:fill="FFFFFF"/>
                <w:lang w:val="fr-FR"/>
              </w:rPr>
              <w:t>ims_Parameters</w:t>
            </w:r>
            <w:proofErr w:type="spellEnd"/>
            <w:r w:rsidRPr="00710900">
              <w:rPr>
                <w:rFonts w:ascii="Courier New" w:hAnsi="Courier New" w:cs="Courier New"/>
                <w:color w:val="172B4D"/>
                <w:sz w:val="21"/>
                <w:szCs w:val="21"/>
                <w:shd w:val="clear" w:color="auto" w:fill="FFFFFF"/>
                <w:lang w:val="fr-FR"/>
              </w:rPr>
              <w:t xml:space="preserve">                     := *,</w:t>
            </w:r>
          </w:p>
          <w:p w14:paraId="7BD6283C" w14:textId="77777777" w:rsidR="00710900" w:rsidRPr="00710900" w:rsidRDefault="00710900" w:rsidP="007109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172B4D"/>
                <w:sz w:val="21"/>
                <w:szCs w:val="21"/>
                <w:shd w:val="clear" w:color="auto" w:fill="FFFFFF"/>
                <w:lang w:val="fr-FR"/>
              </w:rPr>
            </w:pPr>
            <w:r w:rsidRPr="00710900">
              <w:rPr>
                <w:rFonts w:ascii="Courier New" w:hAnsi="Courier New" w:cs="Courier New"/>
                <w:color w:val="172B4D"/>
                <w:sz w:val="21"/>
                <w:szCs w:val="21"/>
                <w:shd w:val="clear" w:color="auto" w:fill="FFFFFF"/>
                <w:lang w:val="fr-FR"/>
              </w:rPr>
              <w:t xml:space="preserve">        fr1_Add_UE_NR_Capabilities_v1540   := *,</w:t>
            </w:r>
          </w:p>
          <w:p w14:paraId="61D28ACB" w14:textId="77777777" w:rsidR="00710900" w:rsidRPr="00710900" w:rsidRDefault="00710900" w:rsidP="007109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172B4D"/>
                <w:sz w:val="21"/>
                <w:szCs w:val="21"/>
                <w:shd w:val="clear" w:color="auto" w:fill="FFFFFF"/>
                <w:lang w:val="fr-FR"/>
              </w:rPr>
            </w:pPr>
            <w:r w:rsidRPr="00710900">
              <w:rPr>
                <w:rFonts w:ascii="Courier New" w:hAnsi="Courier New" w:cs="Courier New"/>
                <w:color w:val="172B4D"/>
                <w:sz w:val="21"/>
                <w:szCs w:val="21"/>
                <w:shd w:val="clear" w:color="auto" w:fill="FFFFFF"/>
                <w:lang w:val="fr-FR"/>
              </w:rPr>
              <w:t xml:space="preserve">        fr2_Add_UE_NR_Capabilities_v1540   := *,</w:t>
            </w:r>
          </w:p>
          <w:p w14:paraId="65237778" w14:textId="77777777" w:rsidR="00710900" w:rsidRPr="00710900" w:rsidRDefault="00710900" w:rsidP="007109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172B4D"/>
                <w:sz w:val="21"/>
                <w:szCs w:val="21"/>
                <w:shd w:val="clear" w:color="auto" w:fill="FFFFFF"/>
                <w:lang w:val="fr-FR"/>
              </w:rPr>
            </w:pPr>
            <w:r w:rsidRPr="00710900">
              <w:rPr>
                <w:rFonts w:ascii="Courier New" w:hAnsi="Courier New" w:cs="Courier New"/>
                <w:color w:val="172B4D"/>
                <w:sz w:val="21"/>
                <w:szCs w:val="21"/>
                <w:shd w:val="clear" w:color="auto" w:fill="FFFFFF"/>
                <w:lang w:val="fr-FR"/>
              </w:rPr>
              <w:t xml:space="preserve">        fr1_fr2_Add_UE_NR_Capabilities     := </w:t>
            </w:r>
            <w:proofErr w:type="spellStart"/>
            <w:r w:rsidRPr="00710900">
              <w:rPr>
                <w:rFonts w:ascii="Courier New" w:hAnsi="Courier New" w:cs="Courier New"/>
                <w:color w:val="172B4D"/>
                <w:sz w:val="21"/>
                <w:szCs w:val="21"/>
                <w:highlight w:val="cyan"/>
                <w:shd w:val="clear" w:color="auto" w:fill="FFFFFF"/>
                <w:lang w:val="fr-FR"/>
              </w:rPr>
              <w:t>f_NR_Derive_AddFRX_UE_NR_Capabilities</w:t>
            </w:r>
            <w:proofErr w:type="spellEnd"/>
            <w:r w:rsidRPr="00710900">
              <w:rPr>
                <w:rFonts w:ascii="Courier New" w:hAnsi="Courier New" w:cs="Courier New"/>
                <w:color w:val="172B4D"/>
                <w:sz w:val="21"/>
                <w:szCs w:val="21"/>
                <w:highlight w:val="cyan"/>
                <w:shd w:val="clear" w:color="auto" w:fill="FFFFFF"/>
                <w:lang w:val="fr-FR"/>
              </w:rPr>
              <w:t>(), // @sic R5s210509 sic@</w:t>
            </w:r>
          </w:p>
          <w:p w14:paraId="1CAB1BC0" w14:textId="77777777" w:rsidR="00710900" w:rsidRPr="00710900" w:rsidRDefault="00710900" w:rsidP="007109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172B4D"/>
                <w:sz w:val="21"/>
                <w:szCs w:val="21"/>
                <w:shd w:val="clear" w:color="auto" w:fill="FFFFFF"/>
                <w:lang w:val="fr-FR"/>
              </w:rPr>
            </w:pPr>
            <w:r w:rsidRPr="00710900">
              <w:rPr>
                <w:rFonts w:ascii="Courier New" w:hAnsi="Courier New" w:cs="Courier New"/>
                <w:color w:val="172B4D"/>
                <w:sz w:val="21"/>
                <w:szCs w:val="21"/>
                <w:shd w:val="clear" w:color="auto" w:fill="FFFFFF"/>
                <w:lang w:val="fr-FR"/>
              </w:rPr>
              <w:t xml:space="preserve">        </w:t>
            </w:r>
            <w:proofErr w:type="spellStart"/>
            <w:r w:rsidRPr="00710900">
              <w:rPr>
                <w:rFonts w:ascii="Courier New" w:hAnsi="Courier New" w:cs="Courier New"/>
                <w:color w:val="172B4D"/>
                <w:sz w:val="21"/>
                <w:szCs w:val="21"/>
                <w:shd w:val="clear" w:color="auto" w:fill="FFFFFF"/>
                <w:lang w:val="fr-FR"/>
              </w:rPr>
              <w:t>nonCriticalExtension</w:t>
            </w:r>
            <w:proofErr w:type="spellEnd"/>
            <w:r w:rsidRPr="00710900">
              <w:rPr>
                <w:rFonts w:ascii="Courier New" w:hAnsi="Courier New" w:cs="Courier New"/>
                <w:color w:val="172B4D"/>
                <w:sz w:val="21"/>
                <w:szCs w:val="21"/>
                <w:shd w:val="clear" w:color="auto" w:fill="FFFFFF"/>
                <w:lang w:val="fr-FR"/>
              </w:rPr>
              <w:t xml:space="preserve">               := {</w:t>
            </w:r>
          </w:p>
          <w:p w14:paraId="5A7A27DF" w14:textId="77777777" w:rsidR="00710900" w:rsidRPr="009110C6" w:rsidRDefault="00710900" w:rsidP="00102F08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</w:pPr>
          </w:p>
        </w:tc>
      </w:tr>
    </w:tbl>
    <w:p w14:paraId="35F107C4" w14:textId="7AC3CC95" w:rsidR="00710900" w:rsidRDefault="00710900" w:rsidP="003F2B1A">
      <w:pPr>
        <w:rPr>
          <w:lang w:eastAsia="en-GB"/>
        </w:rPr>
      </w:pPr>
    </w:p>
    <w:sectPr w:rsidR="00710900" w:rsidSect="00B76E16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86E0F1" w14:textId="77777777" w:rsidR="00F21B95" w:rsidRDefault="00F21B95">
      <w:r>
        <w:separator/>
      </w:r>
    </w:p>
  </w:endnote>
  <w:endnote w:type="continuationSeparator" w:id="0">
    <w:p w14:paraId="1A319060" w14:textId="77777777" w:rsidR="00F21B95" w:rsidRDefault="00F21B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EE702A" w14:textId="77777777" w:rsidR="00F21B95" w:rsidRDefault="00F21B95">
      <w:r>
        <w:separator/>
      </w:r>
    </w:p>
  </w:footnote>
  <w:footnote w:type="continuationSeparator" w:id="0">
    <w:p w14:paraId="579F8F4C" w14:textId="77777777" w:rsidR="00F21B95" w:rsidRDefault="00F21B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8B3680" w14:textId="77777777" w:rsidR="009418D9" w:rsidRDefault="009418D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1EC292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58A97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C80FFE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6F4548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5E73063"/>
    <w:multiLevelType w:val="hybridMultilevel"/>
    <w:tmpl w:val="C4860192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0A657F19"/>
    <w:multiLevelType w:val="hybridMultilevel"/>
    <w:tmpl w:val="8E6A1388"/>
    <w:lvl w:ilvl="0" w:tplc="81A2B27A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BA39A8"/>
    <w:multiLevelType w:val="hybridMultilevel"/>
    <w:tmpl w:val="6646E998"/>
    <w:lvl w:ilvl="0" w:tplc="7CC6564E">
      <w:start w:val="2020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0F7412F4"/>
    <w:multiLevelType w:val="hybridMultilevel"/>
    <w:tmpl w:val="264E06A8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14400D63"/>
    <w:multiLevelType w:val="hybridMultilevel"/>
    <w:tmpl w:val="9B241B08"/>
    <w:lvl w:ilvl="0" w:tplc="50EE4B5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176FF280"/>
    <w:multiLevelType w:val="singleLevel"/>
    <w:tmpl w:val="176FF280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7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653720C"/>
    <w:multiLevelType w:val="multilevel"/>
    <w:tmpl w:val="2A322ED4"/>
    <w:lvl w:ilvl="0">
      <w:start w:val="1"/>
      <w:numFmt w:val="decimal"/>
      <w:lvlText w:val="%1"/>
      <w:lvlJc w:val="left"/>
      <w:pPr>
        <w:ind w:left="456" w:hanging="456"/>
      </w:pPr>
      <w:rPr>
        <w:rFonts w:hint="default"/>
        <w:color w:val="000000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  <w:color w:val="000000"/>
      </w:rPr>
    </w:lvl>
  </w:abstractNum>
  <w:abstractNum w:abstractNumId="9" w15:restartNumberingAfterBreak="0">
    <w:nsid w:val="29293ED6"/>
    <w:multiLevelType w:val="hybridMultilevel"/>
    <w:tmpl w:val="20D889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5A2765"/>
    <w:multiLevelType w:val="hybridMultilevel"/>
    <w:tmpl w:val="874E4ABA"/>
    <w:lvl w:ilvl="0" w:tplc="47E4502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16266B"/>
    <w:multiLevelType w:val="hybridMultilevel"/>
    <w:tmpl w:val="DDEA09D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3BCD77AF"/>
    <w:multiLevelType w:val="hybridMultilevel"/>
    <w:tmpl w:val="7728AC32"/>
    <w:lvl w:ilvl="0" w:tplc="3732C044">
      <w:start w:val="20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9674FD"/>
    <w:multiLevelType w:val="hybridMultilevel"/>
    <w:tmpl w:val="DABE49A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3FEDB45"/>
    <w:multiLevelType w:val="singleLevel"/>
    <w:tmpl w:val="43FEDB45"/>
    <w:lvl w:ilvl="0">
      <w:start w:val="1"/>
      <w:numFmt w:val="decimal"/>
      <w:suff w:val="space"/>
      <w:lvlText w:val="%1."/>
      <w:lvlJc w:val="left"/>
    </w:lvl>
  </w:abstractNum>
  <w:abstractNum w:abstractNumId="16" w15:restartNumberingAfterBreak="0">
    <w:nsid w:val="45B74402"/>
    <w:multiLevelType w:val="hybridMultilevel"/>
    <w:tmpl w:val="0D92D732"/>
    <w:lvl w:ilvl="0" w:tplc="C61CB70E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C4D58C0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4EAD1606"/>
    <w:multiLevelType w:val="hybridMultilevel"/>
    <w:tmpl w:val="387666F2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F2C0C47"/>
    <w:multiLevelType w:val="hybridMultilevel"/>
    <w:tmpl w:val="1E02A1B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C8822C5"/>
    <w:multiLevelType w:val="hybridMultilevel"/>
    <w:tmpl w:val="76BCAA8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3046437"/>
    <w:multiLevelType w:val="hybridMultilevel"/>
    <w:tmpl w:val="AB08CC2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6BC0989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3" w15:restartNumberingAfterBreak="0">
    <w:nsid w:val="69C4DAE0"/>
    <w:multiLevelType w:val="singleLevel"/>
    <w:tmpl w:val="0EC29454"/>
    <w:lvl w:ilvl="0">
      <w:start w:val="1"/>
      <w:numFmt w:val="decimal"/>
      <w:suff w:val="space"/>
      <w:lvlText w:val="%1."/>
      <w:lvlJc w:val="left"/>
    </w:lvl>
  </w:abstractNum>
  <w:abstractNum w:abstractNumId="24" w15:restartNumberingAfterBreak="0">
    <w:nsid w:val="7A914C85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5" w15:restartNumberingAfterBreak="0">
    <w:nsid w:val="7F000898"/>
    <w:multiLevelType w:val="hybridMultilevel"/>
    <w:tmpl w:val="E42E334A"/>
    <w:lvl w:ilvl="0" w:tplc="D3B8D84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14"/>
  </w:num>
  <w:num w:numId="5">
    <w:abstractNumId w:val="9"/>
  </w:num>
  <w:num w:numId="6">
    <w:abstractNumId w:val="15"/>
  </w:num>
  <w:num w:numId="7">
    <w:abstractNumId w:val="23"/>
  </w:num>
  <w:num w:numId="8">
    <w:abstractNumId w:val="6"/>
  </w:num>
  <w:num w:numId="9">
    <w:abstractNumId w:val="13"/>
  </w:num>
  <w:num w:numId="10">
    <w:abstractNumId w:val="25"/>
  </w:num>
  <w:num w:numId="11">
    <w:abstractNumId w:val="10"/>
  </w:num>
  <w:num w:numId="12">
    <w:abstractNumId w:val="16"/>
  </w:num>
  <w:num w:numId="13">
    <w:abstractNumId w:val="2"/>
  </w:num>
  <w:num w:numId="14">
    <w:abstractNumId w:val="12"/>
  </w:num>
  <w:num w:numId="15">
    <w:abstractNumId w:val="0"/>
  </w:num>
  <w:num w:numId="16">
    <w:abstractNumId w:val="1"/>
  </w:num>
  <w:num w:numId="17">
    <w:abstractNumId w:val="5"/>
  </w:num>
  <w:num w:numId="18">
    <w:abstractNumId w:val="17"/>
  </w:num>
  <w:num w:numId="19">
    <w:abstractNumId w:val="24"/>
  </w:num>
  <w:num w:numId="20">
    <w:abstractNumId w:val="22"/>
  </w:num>
  <w:num w:numId="21">
    <w:abstractNumId w:val="8"/>
  </w:num>
  <w:num w:numId="22">
    <w:abstractNumId w:val="19"/>
  </w:num>
  <w:num w:numId="23">
    <w:abstractNumId w:val="21"/>
  </w:num>
  <w:num w:numId="24">
    <w:abstractNumId w:val="11"/>
  </w:num>
  <w:num w:numId="25">
    <w:abstractNumId w:val="20"/>
  </w:num>
  <w:num w:numId="26">
    <w:abstractNumId w:val="3"/>
  </w:num>
  <w:num w:numId="27">
    <w:abstractNumId w:val="4"/>
  </w:num>
  <w:num w:numId="2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33"/>
    <w:rsid w:val="00001D63"/>
    <w:rsid w:val="00006651"/>
    <w:rsid w:val="00007575"/>
    <w:rsid w:val="00011C14"/>
    <w:rsid w:val="00013FBD"/>
    <w:rsid w:val="00017572"/>
    <w:rsid w:val="00022E4A"/>
    <w:rsid w:val="00024866"/>
    <w:rsid w:val="0003629C"/>
    <w:rsid w:val="00036FE7"/>
    <w:rsid w:val="00041DA9"/>
    <w:rsid w:val="00054E62"/>
    <w:rsid w:val="00057DBD"/>
    <w:rsid w:val="000614B3"/>
    <w:rsid w:val="0006562C"/>
    <w:rsid w:val="00065DA7"/>
    <w:rsid w:val="000749BF"/>
    <w:rsid w:val="00075335"/>
    <w:rsid w:val="0009318E"/>
    <w:rsid w:val="0009581D"/>
    <w:rsid w:val="00095C27"/>
    <w:rsid w:val="00096F61"/>
    <w:rsid w:val="000A0C6E"/>
    <w:rsid w:val="000A1C38"/>
    <w:rsid w:val="000A30FB"/>
    <w:rsid w:val="000A4903"/>
    <w:rsid w:val="000A4AB6"/>
    <w:rsid w:val="000A55CC"/>
    <w:rsid w:val="000A6394"/>
    <w:rsid w:val="000A773C"/>
    <w:rsid w:val="000B70AF"/>
    <w:rsid w:val="000B7FED"/>
    <w:rsid w:val="000C002D"/>
    <w:rsid w:val="000C038A"/>
    <w:rsid w:val="000C104F"/>
    <w:rsid w:val="000C6598"/>
    <w:rsid w:val="000D2667"/>
    <w:rsid w:val="000D40AB"/>
    <w:rsid w:val="000E0F12"/>
    <w:rsid w:val="000E2533"/>
    <w:rsid w:val="000F119F"/>
    <w:rsid w:val="000F1476"/>
    <w:rsid w:val="000F34D6"/>
    <w:rsid w:val="000F39F5"/>
    <w:rsid w:val="000F7E23"/>
    <w:rsid w:val="000F7F00"/>
    <w:rsid w:val="00100ED2"/>
    <w:rsid w:val="001101DD"/>
    <w:rsid w:val="001109AC"/>
    <w:rsid w:val="00112785"/>
    <w:rsid w:val="00113E1D"/>
    <w:rsid w:val="0011415B"/>
    <w:rsid w:val="001209DE"/>
    <w:rsid w:val="0012136E"/>
    <w:rsid w:val="00126237"/>
    <w:rsid w:val="001302CE"/>
    <w:rsid w:val="001373AB"/>
    <w:rsid w:val="00145D43"/>
    <w:rsid w:val="00146DCF"/>
    <w:rsid w:val="00164CFC"/>
    <w:rsid w:val="001709EA"/>
    <w:rsid w:val="00173835"/>
    <w:rsid w:val="00177D63"/>
    <w:rsid w:val="001840A4"/>
    <w:rsid w:val="00185B4A"/>
    <w:rsid w:val="0018757C"/>
    <w:rsid w:val="001901A2"/>
    <w:rsid w:val="00192C46"/>
    <w:rsid w:val="00194949"/>
    <w:rsid w:val="001A08B3"/>
    <w:rsid w:val="001A0D31"/>
    <w:rsid w:val="001A709A"/>
    <w:rsid w:val="001A7B60"/>
    <w:rsid w:val="001B52F0"/>
    <w:rsid w:val="001B7A65"/>
    <w:rsid w:val="001C4D7F"/>
    <w:rsid w:val="001C5BC6"/>
    <w:rsid w:val="001C5C2A"/>
    <w:rsid w:val="001C660D"/>
    <w:rsid w:val="001E1D84"/>
    <w:rsid w:val="001E3FA8"/>
    <w:rsid w:val="001E41F3"/>
    <w:rsid w:val="001E7E47"/>
    <w:rsid w:val="001F1817"/>
    <w:rsid w:val="001F2208"/>
    <w:rsid w:val="001F406A"/>
    <w:rsid w:val="001F4DD8"/>
    <w:rsid w:val="002040A1"/>
    <w:rsid w:val="00211882"/>
    <w:rsid w:val="00220349"/>
    <w:rsid w:val="00221C5A"/>
    <w:rsid w:val="00225FCF"/>
    <w:rsid w:val="00226687"/>
    <w:rsid w:val="00241A66"/>
    <w:rsid w:val="00243814"/>
    <w:rsid w:val="00245CA4"/>
    <w:rsid w:val="00247D6B"/>
    <w:rsid w:val="002501D4"/>
    <w:rsid w:val="0025174F"/>
    <w:rsid w:val="002564C6"/>
    <w:rsid w:val="0026004D"/>
    <w:rsid w:val="00263668"/>
    <w:rsid w:val="002640DD"/>
    <w:rsid w:val="00275D12"/>
    <w:rsid w:val="00284FEB"/>
    <w:rsid w:val="002860C4"/>
    <w:rsid w:val="0029778B"/>
    <w:rsid w:val="002A201C"/>
    <w:rsid w:val="002A2CA9"/>
    <w:rsid w:val="002A4DCB"/>
    <w:rsid w:val="002B14D3"/>
    <w:rsid w:val="002B5741"/>
    <w:rsid w:val="002C7E01"/>
    <w:rsid w:val="002D2D41"/>
    <w:rsid w:val="002D5291"/>
    <w:rsid w:val="002D6EA5"/>
    <w:rsid w:val="002D729B"/>
    <w:rsid w:val="002E008A"/>
    <w:rsid w:val="002E2AA4"/>
    <w:rsid w:val="002F1C4D"/>
    <w:rsid w:val="002F25C8"/>
    <w:rsid w:val="002F45F1"/>
    <w:rsid w:val="002F6C25"/>
    <w:rsid w:val="002F7D40"/>
    <w:rsid w:val="00303E7C"/>
    <w:rsid w:val="00304724"/>
    <w:rsid w:val="00304A2C"/>
    <w:rsid w:val="00305409"/>
    <w:rsid w:val="00310217"/>
    <w:rsid w:val="0031061D"/>
    <w:rsid w:val="003216F1"/>
    <w:rsid w:val="00322D46"/>
    <w:rsid w:val="0033294A"/>
    <w:rsid w:val="00335C90"/>
    <w:rsid w:val="003367BF"/>
    <w:rsid w:val="0033698E"/>
    <w:rsid w:val="00341F6F"/>
    <w:rsid w:val="00342D98"/>
    <w:rsid w:val="00343CD7"/>
    <w:rsid w:val="00344C38"/>
    <w:rsid w:val="00345383"/>
    <w:rsid w:val="003455C4"/>
    <w:rsid w:val="00346D77"/>
    <w:rsid w:val="00347CE8"/>
    <w:rsid w:val="0035036E"/>
    <w:rsid w:val="00352D86"/>
    <w:rsid w:val="00354F14"/>
    <w:rsid w:val="003556DC"/>
    <w:rsid w:val="00355B3A"/>
    <w:rsid w:val="003609EF"/>
    <w:rsid w:val="00361583"/>
    <w:rsid w:val="0036231A"/>
    <w:rsid w:val="00374D3B"/>
    <w:rsid w:val="00374DD4"/>
    <w:rsid w:val="00375BB0"/>
    <w:rsid w:val="003764EC"/>
    <w:rsid w:val="003806A7"/>
    <w:rsid w:val="00381B16"/>
    <w:rsid w:val="00383C3D"/>
    <w:rsid w:val="003858C9"/>
    <w:rsid w:val="00387792"/>
    <w:rsid w:val="003904E3"/>
    <w:rsid w:val="003926A3"/>
    <w:rsid w:val="00393BCA"/>
    <w:rsid w:val="00393CEA"/>
    <w:rsid w:val="003A4B2E"/>
    <w:rsid w:val="003B510D"/>
    <w:rsid w:val="003C24B5"/>
    <w:rsid w:val="003C2766"/>
    <w:rsid w:val="003C2CE8"/>
    <w:rsid w:val="003C50FE"/>
    <w:rsid w:val="003D1466"/>
    <w:rsid w:val="003D2B94"/>
    <w:rsid w:val="003E12A4"/>
    <w:rsid w:val="003E1A36"/>
    <w:rsid w:val="003E51C2"/>
    <w:rsid w:val="003F2B1A"/>
    <w:rsid w:val="003F3287"/>
    <w:rsid w:val="00410371"/>
    <w:rsid w:val="00411482"/>
    <w:rsid w:val="00412379"/>
    <w:rsid w:val="0041471B"/>
    <w:rsid w:val="004153A1"/>
    <w:rsid w:val="00415491"/>
    <w:rsid w:val="0041550E"/>
    <w:rsid w:val="0041693A"/>
    <w:rsid w:val="004200F4"/>
    <w:rsid w:val="004242F1"/>
    <w:rsid w:val="00425A95"/>
    <w:rsid w:val="0043075A"/>
    <w:rsid w:val="0043163D"/>
    <w:rsid w:val="0043208D"/>
    <w:rsid w:val="00433730"/>
    <w:rsid w:val="00440D0A"/>
    <w:rsid w:val="00443F73"/>
    <w:rsid w:val="00446488"/>
    <w:rsid w:val="00446815"/>
    <w:rsid w:val="004473F7"/>
    <w:rsid w:val="00450355"/>
    <w:rsid w:val="0045447E"/>
    <w:rsid w:val="004558A5"/>
    <w:rsid w:val="00461008"/>
    <w:rsid w:val="00461E1C"/>
    <w:rsid w:val="00461F12"/>
    <w:rsid w:val="004635E5"/>
    <w:rsid w:val="00464DEA"/>
    <w:rsid w:val="00465B0C"/>
    <w:rsid w:val="00470DD3"/>
    <w:rsid w:val="004717EA"/>
    <w:rsid w:val="0047305B"/>
    <w:rsid w:val="0047404F"/>
    <w:rsid w:val="00482B43"/>
    <w:rsid w:val="004915FE"/>
    <w:rsid w:val="00491B27"/>
    <w:rsid w:val="00495060"/>
    <w:rsid w:val="00496FA3"/>
    <w:rsid w:val="004A02C4"/>
    <w:rsid w:val="004A2AED"/>
    <w:rsid w:val="004A3BE0"/>
    <w:rsid w:val="004B01A5"/>
    <w:rsid w:val="004B2C2D"/>
    <w:rsid w:val="004B3151"/>
    <w:rsid w:val="004B526E"/>
    <w:rsid w:val="004B75B7"/>
    <w:rsid w:val="004D455F"/>
    <w:rsid w:val="004D499C"/>
    <w:rsid w:val="004D4DA9"/>
    <w:rsid w:val="004D4EE2"/>
    <w:rsid w:val="004E297B"/>
    <w:rsid w:val="004F661B"/>
    <w:rsid w:val="005045C7"/>
    <w:rsid w:val="00507329"/>
    <w:rsid w:val="005105E0"/>
    <w:rsid w:val="0051196A"/>
    <w:rsid w:val="005135A1"/>
    <w:rsid w:val="0051580D"/>
    <w:rsid w:val="00515FF1"/>
    <w:rsid w:val="00521C70"/>
    <w:rsid w:val="005279F5"/>
    <w:rsid w:val="00532891"/>
    <w:rsid w:val="005412F6"/>
    <w:rsid w:val="00542EBB"/>
    <w:rsid w:val="00547111"/>
    <w:rsid w:val="00550D59"/>
    <w:rsid w:val="00552254"/>
    <w:rsid w:val="00553FCC"/>
    <w:rsid w:val="005629B6"/>
    <w:rsid w:val="00564606"/>
    <w:rsid w:val="00564EDF"/>
    <w:rsid w:val="0056673A"/>
    <w:rsid w:val="00566F6F"/>
    <w:rsid w:val="00571288"/>
    <w:rsid w:val="00575851"/>
    <w:rsid w:val="0058240F"/>
    <w:rsid w:val="00584A2B"/>
    <w:rsid w:val="00587F6A"/>
    <w:rsid w:val="00592D74"/>
    <w:rsid w:val="00596753"/>
    <w:rsid w:val="005A1AB7"/>
    <w:rsid w:val="005A64E2"/>
    <w:rsid w:val="005B4127"/>
    <w:rsid w:val="005B5026"/>
    <w:rsid w:val="005C6918"/>
    <w:rsid w:val="005D27CA"/>
    <w:rsid w:val="005D2ABE"/>
    <w:rsid w:val="005D483E"/>
    <w:rsid w:val="005E18C6"/>
    <w:rsid w:val="005E2C44"/>
    <w:rsid w:val="005E42FB"/>
    <w:rsid w:val="005E7977"/>
    <w:rsid w:val="005F391D"/>
    <w:rsid w:val="005F682D"/>
    <w:rsid w:val="005F740E"/>
    <w:rsid w:val="006006C1"/>
    <w:rsid w:val="00603362"/>
    <w:rsid w:val="00610384"/>
    <w:rsid w:val="00610C5B"/>
    <w:rsid w:val="006123FF"/>
    <w:rsid w:val="006129B7"/>
    <w:rsid w:val="00613D6B"/>
    <w:rsid w:val="0061563E"/>
    <w:rsid w:val="00617D68"/>
    <w:rsid w:val="00617FEE"/>
    <w:rsid w:val="00620F69"/>
    <w:rsid w:val="00621188"/>
    <w:rsid w:val="006257ED"/>
    <w:rsid w:val="00625935"/>
    <w:rsid w:val="006316B2"/>
    <w:rsid w:val="00643C0A"/>
    <w:rsid w:val="00644586"/>
    <w:rsid w:val="00645256"/>
    <w:rsid w:val="00652A36"/>
    <w:rsid w:val="0065364E"/>
    <w:rsid w:val="006537B5"/>
    <w:rsid w:val="00661E2C"/>
    <w:rsid w:val="006624D0"/>
    <w:rsid w:val="00663BA7"/>
    <w:rsid w:val="00667016"/>
    <w:rsid w:val="00677B7C"/>
    <w:rsid w:val="00680E1F"/>
    <w:rsid w:val="00682DF3"/>
    <w:rsid w:val="0068444E"/>
    <w:rsid w:val="006936DF"/>
    <w:rsid w:val="00694794"/>
    <w:rsid w:val="00695808"/>
    <w:rsid w:val="006A5853"/>
    <w:rsid w:val="006A6982"/>
    <w:rsid w:val="006A737E"/>
    <w:rsid w:val="006B00B1"/>
    <w:rsid w:val="006B46FB"/>
    <w:rsid w:val="006B7B2F"/>
    <w:rsid w:val="006C1B27"/>
    <w:rsid w:val="006C5BE9"/>
    <w:rsid w:val="006D0191"/>
    <w:rsid w:val="006D6527"/>
    <w:rsid w:val="006E21FB"/>
    <w:rsid w:val="006E4465"/>
    <w:rsid w:val="006E5627"/>
    <w:rsid w:val="006E7773"/>
    <w:rsid w:val="006F5558"/>
    <w:rsid w:val="006F6B99"/>
    <w:rsid w:val="006F7B09"/>
    <w:rsid w:val="006F7F2E"/>
    <w:rsid w:val="00700A7C"/>
    <w:rsid w:val="00702A17"/>
    <w:rsid w:val="00702ECF"/>
    <w:rsid w:val="00704829"/>
    <w:rsid w:val="007101FB"/>
    <w:rsid w:val="00710900"/>
    <w:rsid w:val="0071715C"/>
    <w:rsid w:val="00717315"/>
    <w:rsid w:val="0072522A"/>
    <w:rsid w:val="00725F59"/>
    <w:rsid w:val="0073208D"/>
    <w:rsid w:val="007359FE"/>
    <w:rsid w:val="007368FA"/>
    <w:rsid w:val="0073742E"/>
    <w:rsid w:val="0073773F"/>
    <w:rsid w:val="00750C7A"/>
    <w:rsid w:val="00752FAD"/>
    <w:rsid w:val="00754314"/>
    <w:rsid w:val="00755C92"/>
    <w:rsid w:val="007621F2"/>
    <w:rsid w:val="00762213"/>
    <w:rsid w:val="00763BA2"/>
    <w:rsid w:val="00764E06"/>
    <w:rsid w:val="007656FE"/>
    <w:rsid w:val="007658A5"/>
    <w:rsid w:val="00766005"/>
    <w:rsid w:val="007662DF"/>
    <w:rsid w:val="00767A21"/>
    <w:rsid w:val="00767C06"/>
    <w:rsid w:val="007761E4"/>
    <w:rsid w:val="00776F2F"/>
    <w:rsid w:val="00780B1F"/>
    <w:rsid w:val="00781D62"/>
    <w:rsid w:val="00786E9B"/>
    <w:rsid w:val="00792342"/>
    <w:rsid w:val="00796CD3"/>
    <w:rsid w:val="007977A8"/>
    <w:rsid w:val="007A3E93"/>
    <w:rsid w:val="007A587A"/>
    <w:rsid w:val="007A73E5"/>
    <w:rsid w:val="007B512A"/>
    <w:rsid w:val="007C0E8A"/>
    <w:rsid w:val="007C13F4"/>
    <w:rsid w:val="007C2097"/>
    <w:rsid w:val="007C28A7"/>
    <w:rsid w:val="007C5DE7"/>
    <w:rsid w:val="007C6B22"/>
    <w:rsid w:val="007D214E"/>
    <w:rsid w:val="007D610E"/>
    <w:rsid w:val="007D6A07"/>
    <w:rsid w:val="007D6DB1"/>
    <w:rsid w:val="007D7566"/>
    <w:rsid w:val="007E136E"/>
    <w:rsid w:val="007F0389"/>
    <w:rsid w:val="007F1418"/>
    <w:rsid w:val="007F3701"/>
    <w:rsid w:val="007F5994"/>
    <w:rsid w:val="007F7259"/>
    <w:rsid w:val="00800A71"/>
    <w:rsid w:val="00801CF0"/>
    <w:rsid w:val="00802EDE"/>
    <w:rsid w:val="008036D6"/>
    <w:rsid w:val="00803DBE"/>
    <w:rsid w:val="008040A8"/>
    <w:rsid w:val="00810FFE"/>
    <w:rsid w:val="00820D2F"/>
    <w:rsid w:val="00823D83"/>
    <w:rsid w:val="00824C2C"/>
    <w:rsid w:val="00825391"/>
    <w:rsid w:val="00826FF0"/>
    <w:rsid w:val="008279FA"/>
    <w:rsid w:val="0084199B"/>
    <w:rsid w:val="00846BDA"/>
    <w:rsid w:val="008513E2"/>
    <w:rsid w:val="0085441A"/>
    <w:rsid w:val="008626E7"/>
    <w:rsid w:val="00870569"/>
    <w:rsid w:val="008705C1"/>
    <w:rsid w:val="00870EE7"/>
    <w:rsid w:val="0087109A"/>
    <w:rsid w:val="0087510D"/>
    <w:rsid w:val="00875D2F"/>
    <w:rsid w:val="008813F7"/>
    <w:rsid w:val="00883A39"/>
    <w:rsid w:val="008863B9"/>
    <w:rsid w:val="0089088C"/>
    <w:rsid w:val="00890D5A"/>
    <w:rsid w:val="00896345"/>
    <w:rsid w:val="008A45A6"/>
    <w:rsid w:val="008B2743"/>
    <w:rsid w:val="008B2CD2"/>
    <w:rsid w:val="008C38A4"/>
    <w:rsid w:val="008C75E5"/>
    <w:rsid w:val="008D4141"/>
    <w:rsid w:val="008D55F2"/>
    <w:rsid w:val="008D70C6"/>
    <w:rsid w:val="008E6B1F"/>
    <w:rsid w:val="008F38DF"/>
    <w:rsid w:val="008F5AAD"/>
    <w:rsid w:val="008F686C"/>
    <w:rsid w:val="00901400"/>
    <w:rsid w:val="00904EBA"/>
    <w:rsid w:val="00907B05"/>
    <w:rsid w:val="0091261A"/>
    <w:rsid w:val="00913E0B"/>
    <w:rsid w:val="009148DE"/>
    <w:rsid w:val="00916386"/>
    <w:rsid w:val="00920DCC"/>
    <w:rsid w:val="009243CF"/>
    <w:rsid w:val="0093283F"/>
    <w:rsid w:val="00932B4B"/>
    <w:rsid w:val="009418D9"/>
    <w:rsid w:val="00941E30"/>
    <w:rsid w:val="0094370A"/>
    <w:rsid w:val="00943B96"/>
    <w:rsid w:val="00946424"/>
    <w:rsid w:val="009478EE"/>
    <w:rsid w:val="0095139C"/>
    <w:rsid w:val="0095347E"/>
    <w:rsid w:val="00956250"/>
    <w:rsid w:val="00956A50"/>
    <w:rsid w:val="0096292E"/>
    <w:rsid w:val="00963EB0"/>
    <w:rsid w:val="00965E63"/>
    <w:rsid w:val="00972462"/>
    <w:rsid w:val="00973015"/>
    <w:rsid w:val="0097303B"/>
    <w:rsid w:val="00973766"/>
    <w:rsid w:val="009777D9"/>
    <w:rsid w:val="00986821"/>
    <w:rsid w:val="0098739A"/>
    <w:rsid w:val="0099058A"/>
    <w:rsid w:val="00991B88"/>
    <w:rsid w:val="009A07BF"/>
    <w:rsid w:val="009A39DE"/>
    <w:rsid w:val="009A4E0F"/>
    <w:rsid w:val="009A5255"/>
    <w:rsid w:val="009A5753"/>
    <w:rsid w:val="009A579D"/>
    <w:rsid w:val="009B0B50"/>
    <w:rsid w:val="009B26F9"/>
    <w:rsid w:val="009B2B3D"/>
    <w:rsid w:val="009B2E1B"/>
    <w:rsid w:val="009B5164"/>
    <w:rsid w:val="009B7D5D"/>
    <w:rsid w:val="009C1018"/>
    <w:rsid w:val="009C22FE"/>
    <w:rsid w:val="009C5146"/>
    <w:rsid w:val="009D00B7"/>
    <w:rsid w:val="009D476E"/>
    <w:rsid w:val="009D7147"/>
    <w:rsid w:val="009E24B9"/>
    <w:rsid w:val="009E24DE"/>
    <w:rsid w:val="009E3297"/>
    <w:rsid w:val="009E383F"/>
    <w:rsid w:val="009E5880"/>
    <w:rsid w:val="009E5C01"/>
    <w:rsid w:val="009E72CF"/>
    <w:rsid w:val="009F002F"/>
    <w:rsid w:val="009F1050"/>
    <w:rsid w:val="009F473D"/>
    <w:rsid w:val="009F6D6B"/>
    <w:rsid w:val="009F734F"/>
    <w:rsid w:val="009F7D81"/>
    <w:rsid w:val="00A00487"/>
    <w:rsid w:val="00A04F1C"/>
    <w:rsid w:val="00A05006"/>
    <w:rsid w:val="00A230E4"/>
    <w:rsid w:val="00A246B6"/>
    <w:rsid w:val="00A30856"/>
    <w:rsid w:val="00A34424"/>
    <w:rsid w:val="00A37D39"/>
    <w:rsid w:val="00A40634"/>
    <w:rsid w:val="00A41A40"/>
    <w:rsid w:val="00A47E70"/>
    <w:rsid w:val="00A50CF0"/>
    <w:rsid w:val="00A51317"/>
    <w:rsid w:val="00A52F6F"/>
    <w:rsid w:val="00A57528"/>
    <w:rsid w:val="00A601CD"/>
    <w:rsid w:val="00A66C63"/>
    <w:rsid w:val="00A7010F"/>
    <w:rsid w:val="00A70BC7"/>
    <w:rsid w:val="00A7150A"/>
    <w:rsid w:val="00A72118"/>
    <w:rsid w:val="00A72665"/>
    <w:rsid w:val="00A754BB"/>
    <w:rsid w:val="00A7583C"/>
    <w:rsid w:val="00A75CED"/>
    <w:rsid w:val="00A7671C"/>
    <w:rsid w:val="00A7748E"/>
    <w:rsid w:val="00A81EA3"/>
    <w:rsid w:val="00A84550"/>
    <w:rsid w:val="00A90724"/>
    <w:rsid w:val="00A916D2"/>
    <w:rsid w:val="00AA0376"/>
    <w:rsid w:val="00AA1E64"/>
    <w:rsid w:val="00AA2CBC"/>
    <w:rsid w:val="00AA49EB"/>
    <w:rsid w:val="00AB01DF"/>
    <w:rsid w:val="00AB0D3A"/>
    <w:rsid w:val="00AB4631"/>
    <w:rsid w:val="00AB6981"/>
    <w:rsid w:val="00AC5820"/>
    <w:rsid w:val="00AC7DC1"/>
    <w:rsid w:val="00AD1CD8"/>
    <w:rsid w:val="00AD4BCE"/>
    <w:rsid w:val="00AD7126"/>
    <w:rsid w:val="00AD7555"/>
    <w:rsid w:val="00AE2421"/>
    <w:rsid w:val="00AF0E4C"/>
    <w:rsid w:val="00AF3E2E"/>
    <w:rsid w:val="00AF5551"/>
    <w:rsid w:val="00AF7E56"/>
    <w:rsid w:val="00B04335"/>
    <w:rsid w:val="00B05D84"/>
    <w:rsid w:val="00B10E9C"/>
    <w:rsid w:val="00B1310C"/>
    <w:rsid w:val="00B13940"/>
    <w:rsid w:val="00B17EC1"/>
    <w:rsid w:val="00B22A07"/>
    <w:rsid w:val="00B258BB"/>
    <w:rsid w:val="00B3074E"/>
    <w:rsid w:val="00B32774"/>
    <w:rsid w:val="00B444C0"/>
    <w:rsid w:val="00B45BFC"/>
    <w:rsid w:val="00B508D2"/>
    <w:rsid w:val="00B51BA6"/>
    <w:rsid w:val="00B52828"/>
    <w:rsid w:val="00B5725C"/>
    <w:rsid w:val="00B67B97"/>
    <w:rsid w:val="00B7315D"/>
    <w:rsid w:val="00B75E77"/>
    <w:rsid w:val="00B76E16"/>
    <w:rsid w:val="00B801F2"/>
    <w:rsid w:val="00B82176"/>
    <w:rsid w:val="00B84F41"/>
    <w:rsid w:val="00B85917"/>
    <w:rsid w:val="00B85ABF"/>
    <w:rsid w:val="00B86222"/>
    <w:rsid w:val="00B918AC"/>
    <w:rsid w:val="00B91C30"/>
    <w:rsid w:val="00B9335B"/>
    <w:rsid w:val="00B968C8"/>
    <w:rsid w:val="00BA048E"/>
    <w:rsid w:val="00BA2CD7"/>
    <w:rsid w:val="00BA3EC5"/>
    <w:rsid w:val="00BA5195"/>
    <w:rsid w:val="00BA51D9"/>
    <w:rsid w:val="00BB1BF6"/>
    <w:rsid w:val="00BB5645"/>
    <w:rsid w:val="00BB5DFC"/>
    <w:rsid w:val="00BC40B1"/>
    <w:rsid w:val="00BD279D"/>
    <w:rsid w:val="00BD33A1"/>
    <w:rsid w:val="00BD5479"/>
    <w:rsid w:val="00BD6BB8"/>
    <w:rsid w:val="00BD6C33"/>
    <w:rsid w:val="00BE47A2"/>
    <w:rsid w:val="00BE4DD2"/>
    <w:rsid w:val="00BF1721"/>
    <w:rsid w:val="00BF53F2"/>
    <w:rsid w:val="00BF60DF"/>
    <w:rsid w:val="00C01A4C"/>
    <w:rsid w:val="00C02228"/>
    <w:rsid w:val="00C02E01"/>
    <w:rsid w:val="00C058FD"/>
    <w:rsid w:val="00C1082F"/>
    <w:rsid w:val="00C10D23"/>
    <w:rsid w:val="00C12D35"/>
    <w:rsid w:val="00C23C46"/>
    <w:rsid w:val="00C23CD0"/>
    <w:rsid w:val="00C2584D"/>
    <w:rsid w:val="00C259BF"/>
    <w:rsid w:val="00C30A15"/>
    <w:rsid w:val="00C34763"/>
    <w:rsid w:val="00C3691D"/>
    <w:rsid w:val="00C37033"/>
    <w:rsid w:val="00C41C06"/>
    <w:rsid w:val="00C42669"/>
    <w:rsid w:val="00C443A0"/>
    <w:rsid w:val="00C4494A"/>
    <w:rsid w:val="00C457C9"/>
    <w:rsid w:val="00C47F3E"/>
    <w:rsid w:val="00C51E37"/>
    <w:rsid w:val="00C53AC6"/>
    <w:rsid w:val="00C55316"/>
    <w:rsid w:val="00C560FC"/>
    <w:rsid w:val="00C56A9B"/>
    <w:rsid w:val="00C56B8B"/>
    <w:rsid w:val="00C61264"/>
    <w:rsid w:val="00C628B1"/>
    <w:rsid w:val="00C657A8"/>
    <w:rsid w:val="00C66BA2"/>
    <w:rsid w:val="00C71887"/>
    <w:rsid w:val="00C72382"/>
    <w:rsid w:val="00C737D7"/>
    <w:rsid w:val="00C74F54"/>
    <w:rsid w:val="00C852CF"/>
    <w:rsid w:val="00C856F4"/>
    <w:rsid w:val="00C87A12"/>
    <w:rsid w:val="00C91FA7"/>
    <w:rsid w:val="00C922BB"/>
    <w:rsid w:val="00C95985"/>
    <w:rsid w:val="00C9778B"/>
    <w:rsid w:val="00C979AE"/>
    <w:rsid w:val="00CA2FA6"/>
    <w:rsid w:val="00CA3400"/>
    <w:rsid w:val="00CA3559"/>
    <w:rsid w:val="00CB0EE7"/>
    <w:rsid w:val="00CB12BC"/>
    <w:rsid w:val="00CB18FF"/>
    <w:rsid w:val="00CC1B68"/>
    <w:rsid w:val="00CC1C39"/>
    <w:rsid w:val="00CC39F9"/>
    <w:rsid w:val="00CC4988"/>
    <w:rsid w:val="00CC5026"/>
    <w:rsid w:val="00CC5F26"/>
    <w:rsid w:val="00CC63D6"/>
    <w:rsid w:val="00CC68D0"/>
    <w:rsid w:val="00CD057D"/>
    <w:rsid w:val="00CD2451"/>
    <w:rsid w:val="00CE0B19"/>
    <w:rsid w:val="00CE0BFA"/>
    <w:rsid w:val="00CE3835"/>
    <w:rsid w:val="00CE3B53"/>
    <w:rsid w:val="00CE5930"/>
    <w:rsid w:val="00CE737E"/>
    <w:rsid w:val="00CE7AF9"/>
    <w:rsid w:val="00CF1024"/>
    <w:rsid w:val="00CF39F2"/>
    <w:rsid w:val="00CF40D9"/>
    <w:rsid w:val="00CF78E2"/>
    <w:rsid w:val="00D00537"/>
    <w:rsid w:val="00D03582"/>
    <w:rsid w:val="00D03611"/>
    <w:rsid w:val="00D03F9A"/>
    <w:rsid w:val="00D05437"/>
    <w:rsid w:val="00D06D51"/>
    <w:rsid w:val="00D127DF"/>
    <w:rsid w:val="00D12FC5"/>
    <w:rsid w:val="00D14F39"/>
    <w:rsid w:val="00D1521A"/>
    <w:rsid w:val="00D17487"/>
    <w:rsid w:val="00D176C5"/>
    <w:rsid w:val="00D2149C"/>
    <w:rsid w:val="00D235D8"/>
    <w:rsid w:val="00D24991"/>
    <w:rsid w:val="00D25A5F"/>
    <w:rsid w:val="00D32B66"/>
    <w:rsid w:val="00D34E67"/>
    <w:rsid w:val="00D43946"/>
    <w:rsid w:val="00D4517A"/>
    <w:rsid w:val="00D452FE"/>
    <w:rsid w:val="00D4758D"/>
    <w:rsid w:val="00D50255"/>
    <w:rsid w:val="00D51A3A"/>
    <w:rsid w:val="00D52BD7"/>
    <w:rsid w:val="00D63444"/>
    <w:rsid w:val="00D66520"/>
    <w:rsid w:val="00D70343"/>
    <w:rsid w:val="00D720E3"/>
    <w:rsid w:val="00D7237E"/>
    <w:rsid w:val="00D7387B"/>
    <w:rsid w:val="00D86DC8"/>
    <w:rsid w:val="00D872A9"/>
    <w:rsid w:val="00D94C78"/>
    <w:rsid w:val="00DA0394"/>
    <w:rsid w:val="00DA5B6C"/>
    <w:rsid w:val="00DA6023"/>
    <w:rsid w:val="00DB293C"/>
    <w:rsid w:val="00DB2D33"/>
    <w:rsid w:val="00DB3570"/>
    <w:rsid w:val="00DB484C"/>
    <w:rsid w:val="00DB4CCE"/>
    <w:rsid w:val="00DC0D26"/>
    <w:rsid w:val="00DC331E"/>
    <w:rsid w:val="00DD0F43"/>
    <w:rsid w:val="00DD11FD"/>
    <w:rsid w:val="00DD53E1"/>
    <w:rsid w:val="00DD7F13"/>
    <w:rsid w:val="00DE14E0"/>
    <w:rsid w:val="00DE237C"/>
    <w:rsid w:val="00DE34CF"/>
    <w:rsid w:val="00DE477E"/>
    <w:rsid w:val="00DE647C"/>
    <w:rsid w:val="00DE67FB"/>
    <w:rsid w:val="00DF0FB2"/>
    <w:rsid w:val="00DF343E"/>
    <w:rsid w:val="00DF61D9"/>
    <w:rsid w:val="00DF69F6"/>
    <w:rsid w:val="00E00D77"/>
    <w:rsid w:val="00E034F8"/>
    <w:rsid w:val="00E13F3D"/>
    <w:rsid w:val="00E14D7D"/>
    <w:rsid w:val="00E1748E"/>
    <w:rsid w:val="00E20322"/>
    <w:rsid w:val="00E2067E"/>
    <w:rsid w:val="00E24598"/>
    <w:rsid w:val="00E24E93"/>
    <w:rsid w:val="00E31F6E"/>
    <w:rsid w:val="00E32E48"/>
    <w:rsid w:val="00E34898"/>
    <w:rsid w:val="00E37029"/>
    <w:rsid w:val="00E541FB"/>
    <w:rsid w:val="00E54CC3"/>
    <w:rsid w:val="00E55777"/>
    <w:rsid w:val="00E66A80"/>
    <w:rsid w:val="00E716C1"/>
    <w:rsid w:val="00E717C5"/>
    <w:rsid w:val="00E74AE5"/>
    <w:rsid w:val="00E75535"/>
    <w:rsid w:val="00E777D7"/>
    <w:rsid w:val="00E77B87"/>
    <w:rsid w:val="00E8111F"/>
    <w:rsid w:val="00E814FE"/>
    <w:rsid w:val="00E835F4"/>
    <w:rsid w:val="00E83DFE"/>
    <w:rsid w:val="00E8417F"/>
    <w:rsid w:val="00E8742B"/>
    <w:rsid w:val="00E9367A"/>
    <w:rsid w:val="00E9504A"/>
    <w:rsid w:val="00EA1BFB"/>
    <w:rsid w:val="00EA5EB9"/>
    <w:rsid w:val="00EA6BD9"/>
    <w:rsid w:val="00EA7E97"/>
    <w:rsid w:val="00EB09B7"/>
    <w:rsid w:val="00EB0DD2"/>
    <w:rsid w:val="00EB34B1"/>
    <w:rsid w:val="00EB40F5"/>
    <w:rsid w:val="00EC030D"/>
    <w:rsid w:val="00EC19EC"/>
    <w:rsid w:val="00EC295E"/>
    <w:rsid w:val="00EC34D8"/>
    <w:rsid w:val="00EC51B2"/>
    <w:rsid w:val="00EC67AF"/>
    <w:rsid w:val="00ED4124"/>
    <w:rsid w:val="00ED6328"/>
    <w:rsid w:val="00ED6B14"/>
    <w:rsid w:val="00ED6D8A"/>
    <w:rsid w:val="00EE16C4"/>
    <w:rsid w:val="00EE60EB"/>
    <w:rsid w:val="00EE7D7C"/>
    <w:rsid w:val="00EE7FB4"/>
    <w:rsid w:val="00EF14D1"/>
    <w:rsid w:val="00EF2028"/>
    <w:rsid w:val="00EF6865"/>
    <w:rsid w:val="00F0004E"/>
    <w:rsid w:val="00F0098D"/>
    <w:rsid w:val="00F04AF0"/>
    <w:rsid w:val="00F11469"/>
    <w:rsid w:val="00F173A4"/>
    <w:rsid w:val="00F17E5C"/>
    <w:rsid w:val="00F20C28"/>
    <w:rsid w:val="00F21B95"/>
    <w:rsid w:val="00F23561"/>
    <w:rsid w:val="00F25D98"/>
    <w:rsid w:val="00F300FB"/>
    <w:rsid w:val="00F31986"/>
    <w:rsid w:val="00F367DF"/>
    <w:rsid w:val="00F378BB"/>
    <w:rsid w:val="00F40F3A"/>
    <w:rsid w:val="00F510C9"/>
    <w:rsid w:val="00F54B30"/>
    <w:rsid w:val="00F57F24"/>
    <w:rsid w:val="00F637A3"/>
    <w:rsid w:val="00F6560C"/>
    <w:rsid w:val="00F65E51"/>
    <w:rsid w:val="00F661E0"/>
    <w:rsid w:val="00F72A69"/>
    <w:rsid w:val="00F73479"/>
    <w:rsid w:val="00F75DFD"/>
    <w:rsid w:val="00F76F15"/>
    <w:rsid w:val="00F770AB"/>
    <w:rsid w:val="00F83E9A"/>
    <w:rsid w:val="00F91526"/>
    <w:rsid w:val="00F92FAF"/>
    <w:rsid w:val="00F93858"/>
    <w:rsid w:val="00F94E3A"/>
    <w:rsid w:val="00F95DCB"/>
    <w:rsid w:val="00F9763F"/>
    <w:rsid w:val="00FA2C28"/>
    <w:rsid w:val="00FA485A"/>
    <w:rsid w:val="00FB4454"/>
    <w:rsid w:val="00FB53C0"/>
    <w:rsid w:val="00FB6386"/>
    <w:rsid w:val="00FC3CDB"/>
    <w:rsid w:val="00FC3E53"/>
    <w:rsid w:val="00FC6A75"/>
    <w:rsid w:val="00FC75B0"/>
    <w:rsid w:val="00FD22E5"/>
    <w:rsid w:val="00FD44EF"/>
    <w:rsid w:val="00FD68E5"/>
    <w:rsid w:val="00FF1628"/>
    <w:rsid w:val="00FF41D4"/>
    <w:rsid w:val="00FF5019"/>
    <w:rsid w:val="00FF5074"/>
    <w:rsid w:val="00FF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9403255"/>
  <w15:docId w15:val="{E8AD1AED-9EFA-4216-9305-BBD60BC184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10900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3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7741A0-5E16-4E14-81C1-561EF2CD17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</TotalTime>
  <Pages>8</Pages>
  <Words>2421</Words>
  <Characters>13316</Characters>
  <Application>Microsoft Office Word</Application>
  <DocSecurity>0</DocSecurity>
  <Lines>110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15706</CharactersWithSpaces>
  <SharedDoc>false</SharedDoc>
  <HLinks>
    <vt:vector size="18" baseType="variant">
      <vt:variant>
        <vt:i4>2031686</vt:i4>
      </vt:variant>
      <vt:variant>
        <vt:i4>60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Carlos A N</cp:lastModifiedBy>
  <cp:revision>15</cp:revision>
  <cp:lastPrinted>1900-01-01T00:00:00Z</cp:lastPrinted>
  <dcterms:created xsi:type="dcterms:W3CDTF">2021-04-27T15:55:00Z</dcterms:created>
  <dcterms:modified xsi:type="dcterms:W3CDTF">2021-04-30T10:34:00Z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