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3451" w14:textId="77777777" w:rsidR="003A07B6" w:rsidRDefault="003A07B6" w:rsidP="003A07B6">
      <w:pPr>
        <w:pStyle w:val="CRCoverPage"/>
        <w:tabs>
          <w:tab w:val="right" w:pos="9639"/>
        </w:tabs>
        <w:spacing w:after="0"/>
        <w:rPr>
          <w:b/>
          <w:i/>
          <w:noProof/>
          <w:sz w:val="28"/>
        </w:rPr>
      </w:pPr>
      <w:r>
        <w:rPr>
          <w:b/>
          <w:noProof/>
          <w:sz w:val="24"/>
        </w:rPr>
        <w:t>3GPP TSG-</w:t>
      </w:r>
      <w:r w:rsidR="00996EFB">
        <w:fldChar w:fldCharType="begin"/>
      </w:r>
      <w:r w:rsidR="00996EFB">
        <w:instrText xml:space="preserve"> DOCPROPERTY  TSG/WGRef  \* MERGEFORMAT </w:instrText>
      </w:r>
      <w:r w:rsidR="00996EFB">
        <w:fldChar w:fldCharType="separate"/>
      </w:r>
      <w:r>
        <w:rPr>
          <w:b/>
          <w:noProof/>
          <w:sz w:val="24"/>
        </w:rPr>
        <w:t>RAN5</w:t>
      </w:r>
      <w:r w:rsidR="00996EFB">
        <w:rPr>
          <w:b/>
          <w:noProof/>
          <w:sz w:val="24"/>
        </w:rPr>
        <w:fldChar w:fldCharType="end"/>
      </w:r>
      <w:r>
        <w:rPr>
          <w:b/>
          <w:noProof/>
          <w:sz w:val="24"/>
        </w:rPr>
        <w:t xml:space="preserve"> Meeting #</w:t>
      </w:r>
      <w:r w:rsidR="00996EFB">
        <w:fldChar w:fldCharType="begin"/>
      </w:r>
      <w:r w:rsidR="00996EFB">
        <w:instrText xml:space="preserve"> DOCPROPERTY  MtgSeq  \* MERGEFORMAT </w:instrText>
      </w:r>
      <w:r w:rsidR="00996EFB">
        <w:fldChar w:fldCharType="separate"/>
      </w:r>
      <w:r w:rsidRPr="00EB09B7">
        <w:rPr>
          <w:b/>
          <w:noProof/>
          <w:sz w:val="24"/>
        </w:rPr>
        <w:t>2021</w:t>
      </w:r>
      <w:r w:rsidR="00996EFB">
        <w:rPr>
          <w:b/>
          <w:noProof/>
          <w:sz w:val="24"/>
        </w:rPr>
        <w:fldChar w:fldCharType="end"/>
      </w:r>
      <w:r w:rsidR="00996EFB">
        <w:fldChar w:fldCharType="begin"/>
      </w:r>
      <w:r w:rsidR="00996EFB">
        <w:instrText xml:space="preserve"> DOCPROPERTY  MtgTitle  \* MERGEFORMAT </w:instrText>
      </w:r>
      <w:r w:rsidR="00996EFB">
        <w:fldChar w:fldCharType="separate"/>
      </w:r>
      <w:r>
        <w:rPr>
          <w:b/>
          <w:noProof/>
          <w:sz w:val="24"/>
        </w:rPr>
        <w:t>-TTCN email</w:t>
      </w:r>
      <w:r w:rsidR="00996EFB">
        <w:rPr>
          <w:b/>
          <w:noProof/>
          <w:sz w:val="24"/>
        </w:rPr>
        <w:fldChar w:fldCharType="end"/>
      </w:r>
      <w:r>
        <w:rPr>
          <w:b/>
          <w:i/>
          <w:noProof/>
          <w:sz w:val="28"/>
        </w:rPr>
        <w:tab/>
      </w:r>
      <w:r w:rsidR="00996EFB">
        <w:fldChar w:fldCharType="begin"/>
      </w:r>
      <w:r w:rsidR="00996EFB">
        <w:instrText xml:space="preserve"> DOCPROPERTY  Tdoc#  \* MERGEFORMAT </w:instrText>
      </w:r>
      <w:r w:rsidR="00996EFB">
        <w:fldChar w:fldCharType="separate"/>
      </w:r>
      <w:r w:rsidRPr="00E13F3D">
        <w:rPr>
          <w:b/>
          <w:i/>
          <w:noProof/>
          <w:sz w:val="28"/>
        </w:rPr>
        <w:t>R5s210502</w:t>
      </w:r>
      <w:r w:rsidR="00996EFB">
        <w:rPr>
          <w:b/>
          <w:i/>
          <w:noProof/>
          <w:sz w:val="28"/>
        </w:rPr>
        <w:fldChar w:fldCharType="end"/>
      </w:r>
    </w:p>
    <w:p w14:paraId="69D9DF64" w14:textId="77777777" w:rsidR="003A07B6" w:rsidRDefault="00996EFB" w:rsidP="003A07B6">
      <w:pPr>
        <w:pStyle w:val="CRCoverPage"/>
        <w:outlineLvl w:val="0"/>
        <w:rPr>
          <w:b/>
          <w:noProof/>
          <w:sz w:val="24"/>
        </w:rPr>
      </w:pPr>
      <w:r>
        <w:fldChar w:fldCharType="begin"/>
      </w:r>
      <w:r>
        <w:instrText xml:space="preserve"> DOCPROPERTY  Location  \* MERGEFORMAT </w:instrText>
      </w:r>
      <w:r>
        <w:fldChar w:fldCharType="separate"/>
      </w:r>
      <w:r w:rsidR="003A07B6" w:rsidRPr="00BA51D9">
        <w:rPr>
          <w:b/>
          <w:noProof/>
          <w:sz w:val="24"/>
        </w:rPr>
        <w:t>Online</w:t>
      </w:r>
      <w:r>
        <w:rPr>
          <w:b/>
          <w:noProof/>
          <w:sz w:val="24"/>
        </w:rPr>
        <w:fldChar w:fldCharType="end"/>
      </w:r>
      <w:r w:rsidR="003A07B6">
        <w:rPr>
          <w:b/>
          <w:noProof/>
          <w:sz w:val="24"/>
        </w:rPr>
        <w:t xml:space="preserve">, </w:t>
      </w:r>
      <w:r w:rsidR="003A07B6">
        <w:fldChar w:fldCharType="begin"/>
      </w:r>
      <w:r w:rsidR="003A07B6">
        <w:instrText xml:space="preserve"> DOCPROPERTY  Country  \* MERGEFORMAT </w:instrText>
      </w:r>
      <w:r w:rsidR="003A07B6">
        <w:fldChar w:fldCharType="end"/>
      </w:r>
      <w:r w:rsidR="003A07B6">
        <w:rPr>
          <w:b/>
          <w:noProof/>
          <w:sz w:val="24"/>
        </w:rPr>
        <w:t xml:space="preserve">, </w:t>
      </w:r>
      <w:r>
        <w:fldChar w:fldCharType="begin"/>
      </w:r>
      <w:r>
        <w:instrText xml:space="preserve"> DOCPROPERTY  StartDate  \* MERGEFORMAT </w:instrText>
      </w:r>
      <w:r>
        <w:fldChar w:fldCharType="separate"/>
      </w:r>
      <w:r w:rsidR="003A07B6" w:rsidRPr="00BA51D9">
        <w:rPr>
          <w:b/>
          <w:noProof/>
          <w:sz w:val="24"/>
        </w:rPr>
        <w:t>7th Dec 2020</w:t>
      </w:r>
      <w:r>
        <w:rPr>
          <w:b/>
          <w:noProof/>
          <w:sz w:val="24"/>
        </w:rPr>
        <w:fldChar w:fldCharType="end"/>
      </w:r>
      <w:r w:rsidR="003A07B6">
        <w:rPr>
          <w:b/>
          <w:noProof/>
          <w:sz w:val="24"/>
        </w:rPr>
        <w:t xml:space="preserve"> - </w:t>
      </w:r>
      <w:r>
        <w:fldChar w:fldCharType="begin"/>
      </w:r>
      <w:r>
        <w:instrText xml:space="preserve"> DOCPROPERTY  EndDate  \* MERGEFORMAT </w:instrText>
      </w:r>
      <w:r>
        <w:fldChar w:fldCharType="separate"/>
      </w:r>
      <w:r w:rsidR="003A07B6" w:rsidRPr="00BA51D9">
        <w:rPr>
          <w:b/>
          <w:noProof/>
          <w:sz w:val="24"/>
        </w:rPr>
        <w:t>31st Dec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7B6" w14:paraId="6E1147FF" w14:textId="77777777" w:rsidTr="00DA4E30">
        <w:tc>
          <w:tcPr>
            <w:tcW w:w="9641" w:type="dxa"/>
            <w:gridSpan w:val="9"/>
            <w:tcBorders>
              <w:top w:val="single" w:sz="4" w:space="0" w:color="auto"/>
              <w:left w:val="single" w:sz="4" w:space="0" w:color="auto"/>
              <w:right w:val="single" w:sz="4" w:space="0" w:color="auto"/>
            </w:tcBorders>
          </w:tcPr>
          <w:p w14:paraId="665BE29B" w14:textId="77777777" w:rsidR="003A07B6" w:rsidRDefault="003A07B6" w:rsidP="00DA4E30">
            <w:pPr>
              <w:pStyle w:val="CRCoverPage"/>
              <w:spacing w:after="0"/>
              <w:jc w:val="right"/>
              <w:rPr>
                <w:i/>
                <w:noProof/>
              </w:rPr>
            </w:pPr>
            <w:r>
              <w:rPr>
                <w:i/>
                <w:noProof/>
                <w:sz w:val="14"/>
              </w:rPr>
              <w:t>CR-Form-v12.1</w:t>
            </w:r>
          </w:p>
        </w:tc>
      </w:tr>
      <w:tr w:rsidR="003A07B6" w14:paraId="39A28B10" w14:textId="77777777" w:rsidTr="00DA4E30">
        <w:tc>
          <w:tcPr>
            <w:tcW w:w="9641" w:type="dxa"/>
            <w:gridSpan w:val="9"/>
            <w:tcBorders>
              <w:left w:val="single" w:sz="4" w:space="0" w:color="auto"/>
              <w:right w:val="single" w:sz="4" w:space="0" w:color="auto"/>
            </w:tcBorders>
          </w:tcPr>
          <w:p w14:paraId="2803ECDC" w14:textId="77777777" w:rsidR="003A07B6" w:rsidRDefault="003A07B6" w:rsidP="00DA4E30">
            <w:pPr>
              <w:pStyle w:val="CRCoverPage"/>
              <w:spacing w:after="0"/>
              <w:jc w:val="center"/>
              <w:rPr>
                <w:noProof/>
              </w:rPr>
            </w:pPr>
            <w:r>
              <w:rPr>
                <w:b/>
                <w:noProof/>
                <w:sz w:val="32"/>
              </w:rPr>
              <w:t>CHANGE REQUEST</w:t>
            </w:r>
          </w:p>
        </w:tc>
      </w:tr>
      <w:tr w:rsidR="003A07B6" w14:paraId="2AB4EDEB" w14:textId="77777777" w:rsidTr="00DA4E30">
        <w:tc>
          <w:tcPr>
            <w:tcW w:w="9641" w:type="dxa"/>
            <w:gridSpan w:val="9"/>
            <w:tcBorders>
              <w:left w:val="single" w:sz="4" w:space="0" w:color="auto"/>
              <w:right w:val="single" w:sz="4" w:space="0" w:color="auto"/>
            </w:tcBorders>
          </w:tcPr>
          <w:p w14:paraId="2BBDC82B" w14:textId="77777777" w:rsidR="003A07B6" w:rsidRDefault="003A07B6" w:rsidP="00DA4E30">
            <w:pPr>
              <w:pStyle w:val="CRCoverPage"/>
              <w:spacing w:after="0"/>
              <w:rPr>
                <w:noProof/>
                <w:sz w:val="8"/>
                <w:szCs w:val="8"/>
              </w:rPr>
            </w:pPr>
          </w:p>
        </w:tc>
      </w:tr>
      <w:tr w:rsidR="003A07B6" w14:paraId="023C1AB5" w14:textId="77777777" w:rsidTr="00DA4E30">
        <w:tc>
          <w:tcPr>
            <w:tcW w:w="142" w:type="dxa"/>
            <w:tcBorders>
              <w:left w:val="single" w:sz="4" w:space="0" w:color="auto"/>
            </w:tcBorders>
          </w:tcPr>
          <w:p w14:paraId="7A18111B" w14:textId="77777777" w:rsidR="003A07B6" w:rsidRDefault="003A07B6" w:rsidP="00DA4E30">
            <w:pPr>
              <w:pStyle w:val="CRCoverPage"/>
              <w:spacing w:after="0"/>
              <w:jc w:val="right"/>
              <w:rPr>
                <w:noProof/>
              </w:rPr>
            </w:pPr>
          </w:p>
        </w:tc>
        <w:tc>
          <w:tcPr>
            <w:tcW w:w="1559" w:type="dxa"/>
            <w:shd w:val="pct30" w:color="FFFF00" w:fill="auto"/>
          </w:tcPr>
          <w:p w14:paraId="0855369E" w14:textId="77777777" w:rsidR="003A07B6" w:rsidRPr="00410371" w:rsidRDefault="00996EFB" w:rsidP="00DA4E30">
            <w:pPr>
              <w:pStyle w:val="CRCoverPage"/>
              <w:spacing w:after="0"/>
              <w:jc w:val="right"/>
              <w:rPr>
                <w:b/>
                <w:noProof/>
                <w:sz w:val="28"/>
              </w:rPr>
            </w:pPr>
            <w:r>
              <w:fldChar w:fldCharType="begin"/>
            </w:r>
            <w:r>
              <w:instrText xml:space="preserve"> DOCPROPERTY  Spec#  \* MERGEFORMAT </w:instrText>
            </w:r>
            <w:r>
              <w:fldChar w:fldCharType="separate"/>
            </w:r>
            <w:r w:rsidR="003A07B6" w:rsidRPr="00410371">
              <w:rPr>
                <w:b/>
                <w:noProof/>
                <w:sz w:val="28"/>
              </w:rPr>
              <w:t>34.123-3</w:t>
            </w:r>
            <w:r>
              <w:rPr>
                <w:b/>
                <w:noProof/>
                <w:sz w:val="28"/>
              </w:rPr>
              <w:fldChar w:fldCharType="end"/>
            </w:r>
          </w:p>
        </w:tc>
        <w:tc>
          <w:tcPr>
            <w:tcW w:w="709" w:type="dxa"/>
          </w:tcPr>
          <w:p w14:paraId="481CFDFA" w14:textId="77777777" w:rsidR="003A07B6" w:rsidRDefault="003A07B6" w:rsidP="00DA4E30">
            <w:pPr>
              <w:pStyle w:val="CRCoverPage"/>
              <w:spacing w:after="0"/>
              <w:jc w:val="center"/>
              <w:rPr>
                <w:noProof/>
              </w:rPr>
            </w:pPr>
            <w:r>
              <w:rPr>
                <w:b/>
                <w:noProof/>
                <w:sz w:val="28"/>
              </w:rPr>
              <w:t>CR</w:t>
            </w:r>
          </w:p>
        </w:tc>
        <w:tc>
          <w:tcPr>
            <w:tcW w:w="1276" w:type="dxa"/>
            <w:shd w:val="pct30" w:color="FFFF00" w:fill="auto"/>
          </w:tcPr>
          <w:p w14:paraId="1B482A9A" w14:textId="77777777" w:rsidR="003A07B6" w:rsidRPr="00410371" w:rsidRDefault="00996EFB" w:rsidP="00DA4E30">
            <w:pPr>
              <w:pStyle w:val="CRCoverPage"/>
              <w:spacing w:after="0"/>
              <w:rPr>
                <w:noProof/>
              </w:rPr>
            </w:pPr>
            <w:r>
              <w:fldChar w:fldCharType="begin"/>
            </w:r>
            <w:r>
              <w:instrText xml:space="preserve"> DOCPROPERTY  Cr#  \* MERGEFORMAT </w:instrText>
            </w:r>
            <w:r>
              <w:fldChar w:fldCharType="separate"/>
            </w:r>
            <w:r w:rsidR="003A07B6" w:rsidRPr="00410371">
              <w:rPr>
                <w:b/>
                <w:noProof/>
                <w:sz w:val="28"/>
              </w:rPr>
              <w:t>3661</w:t>
            </w:r>
            <w:r>
              <w:rPr>
                <w:b/>
                <w:noProof/>
                <w:sz w:val="28"/>
              </w:rPr>
              <w:fldChar w:fldCharType="end"/>
            </w:r>
          </w:p>
        </w:tc>
        <w:tc>
          <w:tcPr>
            <w:tcW w:w="709" w:type="dxa"/>
          </w:tcPr>
          <w:p w14:paraId="3A971410" w14:textId="77777777" w:rsidR="003A07B6" w:rsidRDefault="003A07B6" w:rsidP="00DA4E30">
            <w:pPr>
              <w:pStyle w:val="CRCoverPage"/>
              <w:tabs>
                <w:tab w:val="right" w:pos="625"/>
              </w:tabs>
              <w:spacing w:after="0"/>
              <w:jc w:val="center"/>
              <w:rPr>
                <w:noProof/>
              </w:rPr>
            </w:pPr>
            <w:r>
              <w:rPr>
                <w:b/>
                <w:bCs/>
                <w:noProof/>
                <w:sz w:val="28"/>
              </w:rPr>
              <w:t>rev</w:t>
            </w:r>
          </w:p>
        </w:tc>
        <w:tc>
          <w:tcPr>
            <w:tcW w:w="992" w:type="dxa"/>
            <w:shd w:val="pct30" w:color="FFFF00" w:fill="auto"/>
          </w:tcPr>
          <w:p w14:paraId="50E9738B" w14:textId="77777777" w:rsidR="003A07B6" w:rsidRPr="00410371" w:rsidRDefault="00996EFB" w:rsidP="00DA4E30">
            <w:pPr>
              <w:pStyle w:val="CRCoverPage"/>
              <w:spacing w:after="0"/>
              <w:jc w:val="center"/>
              <w:rPr>
                <w:b/>
                <w:noProof/>
              </w:rPr>
            </w:pPr>
            <w:r>
              <w:fldChar w:fldCharType="begin"/>
            </w:r>
            <w:r>
              <w:instrText xml:space="preserve"> DOCPROPERTY  Revision  \* MERGEFORMAT </w:instrText>
            </w:r>
            <w:r>
              <w:fldChar w:fldCharType="separate"/>
            </w:r>
            <w:r w:rsidR="003A07B6" w:rsidRPr="00410371">
              <w:rPr>
                <w:b/>
                <w:noProof/>
                <w:sz w:val="28"/>
              </w:rPr>
              <w:t>-</w:t>
            </w:r>
            <w:r>
              <w:rPr>
                <w:b/>
                <w:noProof/>
                <w:sz w:val="28"/>
              </w:rPr>
              <w:fldChar w:fldCharType="end"/>
            </w:r>
          </w:p>
        </w:tc>
        <w:tc>
          <w:tcPr>
            <w:tcW w:w="2410" w:type="dxa"/>
          </w:tcPr>
          <w:p w14:paraId="27026B26" w14:textId="77777777" w:rsidR="003A07B6" w:rsidRDefault="003A07B6" w:rsidP="00DA4E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54781" w14:textId="77777777" w:rsidR="003A07B6" w:rsidRPr="00410371" w:rsidRDefault="00996EFB" w:rsidP="00DA4E30">
            <w:pPr>
              <w:pStyle w:val="CRCoverPage"/>
              <w:spacing w:after="0"/>
              <w:jc w:val="center"/>
              <w:rPr>
                <w:noProof/>
                <w:sz w:val="28"/>
              </w:rPr>
            </w:pPr>
            <w:r>
              <w:fldChar w:fldCharType="begin"/>
            </w:r>
            <w:r>
              <w:instrText xml:space="preserve"> DOCPROPERTY  Version  \* MERGEFORMAT </w:instrText>
            </w:r>
            <w:r>
              <w:fldChar w:fldCharType="separate"/>
            </w:r>
            <w:r w:rsidR="003A07B6" w:rsidRPr="00410371">
              <w:rPr>
                <w:b/>
                <w:noProof/>
                <w:sz w:val="28"/>
              </w:rPr>
              <w:t>16.1.0</w:t>
            </w:r>
            <w:r>
              <w:rPr>
                <w:b/>
                <w:noProof/>
                <w:sz w:val="28"/>
              </w:rPr>
              <w:fldChar w:fldCharType="end"/>
            </w:r>
          </w:p>
        </w:tc>
        <w:tc>
          <w:tcPr>
            <w:tcW w:w="143" w:type="dxa"/>
            <w:tcBorders>
              <w:right w:val="single" w:sz="4" w:space="0" w:color="auto"/>
            </w:tcBorders>
          </w:tcPr>
          <w:p w14:paraId="6B24EA44" w14:textId="77777777" w:rsidR="003A07B6" w:rsidRDefault="003A07B6" w:rsidP="00DA4E30">
            <w:pPr>
              <w:pStyle w:val="CRCoverPage"/>
              <w:spacing w:after="0"/>
              <w:rPr>
                <w:noProof/>
              </w:rPr>
            </w:pPr>
          </w:p>
        </w:tc>
      </w:tr>
      <w:tr w:rsidR="003A07B6" w14:paraId="68EE3259" w14:textId="77777777" w:rsidTr="00DA4E30">
        <w:tc>
          <w:tcPr>
            <w:tcW w:w="9641" w:type="dxa"/>
            <w:gridSpan w:val="9"/>
            <w:tcBorders>
              <w:left w:val="single" w:sz="4" w:space="0" w:color="auto"/>
              <w:right w:val="single" w:sz="4" w:space="0" w:color="auto"/>
            </w:tcBorders>
          </w:tcPr>
          <w:p w14:paraId="56D949B9" w14:textId="77777777" w:rsidR="003A07B6" w:rsidRDefault="003A07B6" w:rsidP="00DA4E30">
            <w:pPr>
              <w:pStyle w:val="CRCoverPage"/>
              <w:spacing w:after="0"/>
              <w:rPr>
                <w:noProof/>
              </w:rPr>
            </w:pPr>
          </w:p>
        </w:tc>
      </w:tr>
      <w:tr w:rsidR="003A07B6" w14:paraId="6377F237" w14:textId="77777777" w:rsidTr="00DA4E30">
        <w:tc>
          <w:tcPr>
            <w:tcW w:w="9641" w:type="dxa"/>
            <w:gridSpan w:val="9"/>
            <w:tcBorders>
              <w:top w:val="single" w:sz="4" w:space="0" w:color="auto"/>
            </w:tcBorders>
          </w:tcPr>
          <w:p w14:paraId="150E5FA5" w14:textId="77777777" w:rsidR="003A07B6" w:rsidRPr="00F25D98" w:rsidRDefault="003A07B6" w:rsidP="00DA4E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07B6" w14:paraId="48EE3D43" w14:textId="77777777" w:rsidTr="00DA4E30">
        <w:tc>
          <w:tcPr>
            <w:tcW w:w="9641" w:type="dxa"/>
            <w:gridSpan w:val="9"/>
          </w:tcPr>
          <w:p w14:paraId="0B940771" w14:textId="77777777" w:rsidR="003A07B6" w:rsidRDefault="003A07B6" w:rsidP="00DA4E30">
            <w:pPr>
              <w:pStyle w:val="CRCoverPage"/>
              <w:spacing w:after="0"/>
              <w:rPr>
                <w:noProof/>
                <w:sz w:val="8"/>
                <w:szCs w:val="8"/>
              </w:rPr>
            </w:pPr>
          </w:p>
        </w:tc>
      </w:tr>
    </w:tbl>
    <w:p w14:paraId="76B10A8E" w14:textId="77777777" w:rsidR="003A07B6" w:rsidRDefault="003A07B6" w:rsidP="003A07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7B6" w14:paraId="1BD2EEEC" w14:textId="77777777" w:rsidTr="00DA4E30">
        <w:tc>
          <w:tcPr>
            <w:tcW w:w="2835" w:type="dxa"/>
          </w:tcPr>
          <w:p w14:paraId="00EED3EA" w14:textId="77777777" w:rsidR="003A07B6" w:rsidRDefault="003A07B6" w:rsidP="00DA4E30">
            <w:pPr>
              <w:pStyle w:val="CRCoverPage"/>
              <w:tabs>
                <w:tab w:val="right" w:pos="2751"/>
              </w:tabs>
              <w:spacing w:after="0"/>
              <w:rPr>
                <w:b/>
                <w:i/>
                <w:noProof/>
              </w:rPr>
            </w:pPr>
            <w:r>
              <w:rPr>
                <w:b/>
                <w:i/>
                <w:noProof/>
              </w:rPr>
              <w:t>Proposed change affects:</w:t>
            </w:r>
          </w:p>
        </w:tc>
        <w:tc>
          <w:tcPr>
            <w:tcW w:w="1418" w:type="dxa"/>
          </w:tcPr>
          <w:p w14:paraId="654461E4" w14:textId="77777777" w:rsidR="003A07B6" w:rsidRDefault="003A07B6" w:rsidP="00DA4E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C5647" w14:textId="77777777" w:rsidR="003A07B6" w:rsidRDefault="003A07B6" w:rsidP="00DA4E30">
            <w:pPr>
              <w:pStyle w:val="CRCoverPage"/>
              <w:spacing w:after="0"/>
              <w:jc w:val="center"/>
              <w:rPr>
                <w:b/>
                <w:caps/>
                <w:noProof/>
              </w:rPr>
            </w:pPr>
          </w:p>
        </w:tc>
        <w:tc>
          <w:tcPr>
            <w:tcW w:w="709" w:type="dxa"/>
            <w:tcBorders>
              <w:left w:val="single" w:sz="4" w:space="0" w:color="auto"/>
            </w:tcBorders>
          </w:tcPr>
          <w:p w14:paraId="563696B1" w14:textId="77777777" w:rsidR="003A07B6" w:rsidRDefault="003A07B6" w:rsidP="00DA4E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FE749" w14:textId="77777777" w:rsidR="003A07B6" w:rsidRDefault="003A07B6" w:rsidP="00DA4E30">
            <w:pPr>
              <w:pStyle w:val="CRCoverPage"/>
              <w:spacing w:after="0"/>
              <w:jc w:val="center"/>
              <w:rPr>
                <w:b/>
                <w:caps/>
                <w:noProof/>
              </w:rPr>
            </w:pPr>
          </w:p>
        </w:tc>
        <w:tc>
          <w:tcPr>
            <w:tcW w:w="2126" w:type="dxa"/>
          </w:tcPr>
          <w:p w14:paraId="39988CF9" w14:textId="77777777" w:rsidR="003A07B6" w:rsidRDefault="003A07B6" w:rsidP="00DA4E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501CD" w14:textId="77777777" w:rsidR="003A07B6" w:rsidRDefault="003A07B6" w:rsidP="00DA4E30">
            <w:pPr>
              <w:pStyle w:val="CRCoverPage"/>
              <w:spacing w:after="0"/>
              <w:jc w:val="center"/>
              <w:rPr>
                <w:b/>
                <w:caps/>
                <w:noProof/>
              </w:rPr>
            </w:pPr>
          </w:p>
        </w:tc>
        <w:tc>
          <w:tcPr>
            <w:tcW w:w="1418" w:type="dxa"/>
            <w:tcBorders>
              <w:left w:val="nil"/>
            </w:tcBorders>
          </w:tcPr>
          <w:p w14:paraId="3A02EB0B" w14:textId="77777777" w:rsidR="003A07B6" w:rsidRDefault="003A07B6" w:rsidP="00DA4E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FC91C" w14:textId="77777777" w:rsidR="003A07B6" w:rsidRDefault="003A07B6" w:rsidP="00DA4E30">
            <w:pPr>
              <w:pStyle w:val="CRCoverPage"/>
              <w:spacing w:after="0"/>
              <w:jc w:val="center"/>
              <w:rPr>
                <w:b/>
                <w:bCs/>
                <w:caps/>
                <w:noProof/>
              </w:rPr>
            </w:pPr>
          </w:p>
        </w:tc>
      </w:tr>
    </w:tbl>
    <w:p w14:paraId="06248C9C" w14:textId="77777777" w:rsidR="003A07B6" w:rsidRDefault="003A07B6" w:rsidP="003A07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7B6" w14:paraId="136D5C67" w14:textId="77777777" w:rsidTr="00DA4E30">
        <w:tc>
          <w:tcPr>
            <w:tcW w:w="9640" w:type="dxa"/>
            <w:gridSpan w:val="11"/>
          </w:tcPr>
          <w:p w14:paraId="4332EAFA" w14:textId="77777777" w:rsidR="003A07B6" w:rsidRDefault="003A07B6" w:rsidP="00DA4E30">
            <w:pPr>
              <w:pStyle w:val="CRCoverPage"/>
              <w:spacing w:after="0"/>
              <w:rPr>
                <w:noProof/>
                <w:sz w:val="8"/>
                <w:szCs w:val="8"/>
              </w:rPr>
            </w:pPr>
          </w:p>
        </w:tc>
      </w:tr>
      <w:tr w:rsidR="003A07B6" w14:paraId="59EF9B42" w14:textId="77777777" w:rsidTr="00DA4E30">
        <w:tc>
          <w:tcPr>
            <w:tcW w:w="1843" w:type="dxa"/>
            <w:tcBorders>
              <w:top w:val="single" w:sz="4" w:space="0" w:color="auto"/>
              <w:left w:val="single" w:sz="4" w:space="0" w:color="auto"/>
            </w:tcBorders>
          </w:tcPr>
          <w:p w14:paraId="657E9E41" w14:textId="77777777" w:rsidR="003A07B6" w:rsidRDefault="003A07B6" w:rsidP="00DA4E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9FE5A" w14:textId="77777777" w:rsidR="003A07B6" w:rsidRDefault="00996EFB" w:rsidP="00DA4E30">
            <w:pPr>
              <w:pStyle w:val="CRCoverPage"/>
              <w:spacing w:after="0"/>
              <w:ind w:left="100"/>
              <w:rPr>
                <w:noProof/>
              </w:rPr>
            </w:pPr>
            <w:r>
              <w:fldChar w:fldCharType="begin"/>
            </w:r>
            <w:r>
              <w:instrText xml:space="preserve"> DOCPROPERTY  CrTitle  \* MERGEFORMAT </w:instrText>
            </w:r>
            <w:r>
              <w:fldChar w:fldCharType="separate"/>
            </w:r>
            <w:r w:rsidR="003A07B6">
              <w:t>Correction to function fl_UTRAN34_CheckAllCapabilitiesIn_RrcConnectionSetupComplete</w:t>
            </w:r>
            <w:r>
              <w:fldChar w:fldCharType="end"/>
            </w:r>
          </w:p>
        </w:tc>
      </w:tr>
      <w:tr w:rsidR="003A07B6" w14:paraId="02FFFED5" w14:textId="77777777" w:rsidTr="00DA4E30">
        <w:tc>
          <w:tcPr>
            <w:tcW w:w="1843" w:type="dxa"/>
            <w:tcBorders>
              <w:left w:val="single" w:sz="4" w:space="0" w:color="auto"/>
            </w:tcBorders>
          </w:tcPr>
          <w:p w14:paraId="582427A4" w14:textId="77777777" w:rsidR="003A07B6" w:rsidRDefault="003A07B6" w:rsidP="00DA4E30">
            <w:pPr>
              <w:pStyle w:val="CRCoverPage"/>
              <w:spacing w:after="0"/>
              <w:rPr>
                <w:b/>
                <w:i/>
                <w:noProof/>
                <w:sz w:val="8"/>
                <w:szCs w:val="8"/>
              </w:rPr>
            </w:pPr>
          </w:p>
        </w:tc>
        <w:tc>
          <w:tcPr>
            <w:tcW w:w="7797" w:type="dxa"/>
            <w:gridSpan w:val="10"/>
            <w:tcBorders>
              <w:right w:val="single" w:sz="4" w:space="0" w:color="auto"/>
            </w:tcBorders>
          </w:tcPr>
          <w:p w14:paraId="7E11914C" w14:textId="77777777" w:rsidR="003A07B6" w:rsidRDefault="003A07B6" w:rsidP="00DA4E30">
            <w:pPr>
              <w:pStyle w:val="CRCoverPage"/>
              <w:spacing w:after="0"/>
              <w:rPr>
                <w:noProof/>
                <w:sz w:val="8"/>
                <w:szCs w:val="8"/>
              </w:rPr>
            </w:pPr>
          </w:p>
        </w:tc>
      </w:tr>
      <w:tr w:rsidR="003A07B6" w14:paraId="647B5FE4" w14:textId="77777777" w:rsidTr="00DA4E30">
        <w:tc>
          <w:tcPr>
            <w:tcW w:w="1843" w:type="dxa"/>
            <w:tcBorders>
              <w:left w:val="single" w:sz="4" w:space="0" w:color="auto"/>
            </w:tcBorders>
          </w:tcPr>
          <w:p w14:paraId="31DFEC59" w14:textId="77777777" w:rsidR="003A07B6" w:rsidRDefault="003A07B6" w:rsidP="00DA4E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7AEA4C" w14:textId="77777777" w:rsidR="003A07B6" w:rsidRDefault="00996EFB" w:rsidP="00DA4E30">
            <w:pPr>
              <w:pStyle w:val="CRCoverPage"/>
              <w:spacing w:after="0"/>
              <w:ind w:left="100"/>
              <w:rPr>
                <w:noProof/>
              </w:rPr>
            </w:pPr>
            <w:r>
              <w:fldChar w:fldCharType="begin"/>
            </w:r>
            <w:r>
              <w:instrText xml:space="preserve"> DOCPROPERTY  SourceIfWg  \* MERGEFORMAT </w:instrText>
            </w:r>
            <w:r>
              <w:fldChar w:fldCharType="separate"/>
            </w:r>
            <w:r w:rsidR="003A07B6">
              <w:rPr>
                <w:noProof/>
              </w:rPr>
              <w:t>ROHDE &amp; SCHWARZ</w:t>
            </w:r>
            <w:r>
              <w:rPr>
                <w:noProof/>
              </w:rPr>
              <w:fldChar w:fldCharType="end"/>
            </w:r>
          </w:p>
        </w:tc>
      </w:tr>
      <w:tr w:rsidR="003A07B6" w14:paraId="5A03F8CB" w14:textId="77777777" w:rsidTr="00DA4E30">
        <w:tc>
          <w:tcPr>
            <w:tcW w:w="1843" w:type="dxa"/>
            <w:tcBorders>
              <w:left w:val="single" w:sz="4" w:space="0" w:color="auto"/>
            </w:tcBorders>
          </w:tcPr>
          <w:p w14:paraId="6C1A9873" w14:textId="77777777" w:rsidR="003A07B6" w:rsidRDefault="003A07B6" w:rsidP="00DA4E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575FD3" w14:textId="77777777" w:rsidR="003A07B6" w:rsidRDefault="003A07B6" w:rsidP="00DA4E30">
            <w:pPr>
              <w:pStyle w:val="CRCoverPage"/>
              <w:spacing w:after="0"/>
              <w:ind w:left="100"/>
              <w:rPr>
                <w:noProof/>
              </w:rPr>
            </w:pPr>
            <w:r>
              <w:t>R5</w:t>
            </w:r>
            <w:r>
              <w:fldChar w:fldCharType="begin"/>
            </w:r>
            <w:r>
              <w:instrText xml:space="preserve"> DOCPROPERTY  SourceIfTsg  \* MERGEFORMAT </w:instrText>
            </w:r>
            <w:r>
              <w:fldChar w:fldCharType="end"/>
            </w:r>
          </w:p>
        </w:tc>
      </w:tr>
      <w:tr w:rsidR="003A07B6" w14:paraId="6EDA4DC2" w14:textId="77777777" w:rsidTr="00DA4E30">
        <w:tc>
          <w:tcPr>
            <w:tcW w:w="1843" w:type="dxa"/>
            <w:tcBorders>
              <w:left w:val="single" w:sz="4" w:space="0" w:color="auto"/>
            </w:tcBorders>
          </w:tcPr>
          <w:p w14:paraId="656C6719" w14:textId="77777777" w:rsidR="003A07B6" w:rsidRDefault="003A07B6" w:rsidP="00DA4E30">
            <w:pPr>
              <w:pStyle w:val="CRCoverPage"/>
              <w:spacing w:after="0"/>
              <w:rPr>
                <w:b/>
                <w:i/>
                <w:noProof/>
                <w:sz w:val="8"/>
                <w:szCs w:val="8"/>
              </w:rPr>
            </w:pPr>
          </w:p>
        </w:tc>
        <w:tc>
          <w:tcPr>
            <w:tcW w:w="7797" w:type="dxa"/>
            <w:gridSpan w:val="10"/>
            <w:tcBorders>
              <w:right w:val="single" w:sz="4" w:space="0" w:color="auto"/>
            </w:tcBorders>
          </w:tcPr>
          <w:p w14:paraId="0ABC24BE" w14:textId="77777777" w:rsidR="003A07B6" w:rsidRDefault="003A07B6" w:rsidP="00DA4E30">
            <w:pPr>
              <w:pStyle w:val="CRCoverPage"/>
              <w:spacing w:after="0"/>
              <w:rPr>
                <w:noProof/>
                <w:sz w:val="8"/>
                <w:szCs w:val="8"/>
              </w:rPr>
            </w:pPr>
          </w:p>
        </w:tc>
      </w:tr>
      <w:tr w:rsidR="003A07B6" w14:paraId="7607E752" w14:textId="77777777" w:rsidTr="00DA4E30">
        <w:tc>
          <w:tcPr>
            <w:tcW w:w="1843" w:type="dxa"/>
            <w:tcBorders>
              <w:left w:val="single" w:sz="4" w:space="0" w:color="auto"/>
            </w:tcBorders>
          </w:tcPr>
          <w:p w14:paraId="47E60948" w14:textId="77777777" w:rsidR="003A07B6" w:rsidRDefault="003A07B6" w:rsidP="00DA4E30">
            <w:pPr>
              <w:pStyle w:val="CRCoverPage"/>
              <w:tabs>
                <w:tab w:val="right" w:pos="1759"/>
              </w:tabs>
              <w:spacing w:after="0"/>
              <w:rPr>
                <w:b/>
                <w:i/>
                <w:noProof/>
              </w:rPr>
            </w:pPr>
            <w:r>
              <w:rPr>
                <w:b/>
                <w:i/>
                <w:noProof/>
              </w:rPr>
              <w:t>Work item code:</w:t>
            </w:r>
          </w:p>
        </w:tc>
        <w:tc>
          <w:tcPr>
            <w:tcW w:w="3686" w:type="dxa"/>
            <w:gridSpan w:val="5"/>
            <w:shd w:val="pct30" w:color="FFFF00" w:fill="auto"/>
          </w:tcPr>
          <w:p w14:paraId="5EFEE818" w14:textId="77777777" w:rsidR="003A07B6" w:rsidRDefault="00996EFB" w:rsidP="00DA4E30">
            <w:pPr>
              <w:pStyle w:val="CRCoverPage"/>
              <w:spacing w:after="0"/>
              <w:ind w:left="100"/>
              <w:rPr>
                <w:noProof/>
              </w:rPr>
            </w:pPr>
            <w:r>
              <w:fldChar w:fldCharType="begin"/>
            </w:r>
            <w:r>
              <w:instrText xml:space="preserve"> DOCPROPERTY  RelatedWis  \* MERGEFORMAT </w:instrText>
            </w:r>
            <w:r>
              <w:fldChar w:fldCharType="separate"/>
            </w:r>
            <w:r w:rsidR="003A07B6">
              <w:rPr>
                <w:noProof/>
              </w:rPr>
              <w:t>TEI_Test</w:t>
            </w:r>
            <w:r>
              <w:rPr>
                <w:noProof/>
              </w:rPr>
              <w:fldChar w:fldCharType="end"/>
            </w:r>
          </w:p>
        </w:tc>
        <w:tc>
          <w:tcPr>
            <w:tcW w:w="567" w:type="dxa"/>
            <w:tcBorders>
              <w:left w:val="nil"/>
            </w:tcBorders>
          </w:tcPr>
          <w:p w14:paraId="741AD1DC" w14:textId="77777777" w:rsidR="003A07B6" w:rsidRDefault="003A07B6" w:rsidP="00DA4E30">
            <w:pPr>
              <w:pStyle w:val="CRCoverPage"/>
              <w:spacing w:after="0"/>
              <w:ind w:right="100"/>
              <w:rPr>
                <w:noProof/>
              </w:rPr>
            </w:pPr>
          </w:p>
        </w:tc>
        <w:tc>
          <w:tcPr>
            <w:tcW w:w="1417" w:type="dxa"/>
            <w:gridSpan w:val="3"/>
            <w:tcBorders>
              <w:left w:val="nil"/>
            </w:tcBorders>
          </w:tcPr>
          <w:p w14:paraId="43F1C967" w14:textId="77777777" w:rsidR="003A07B6" w:rsidRDefault="003A07B6" w:rsidP="00DA4E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C83E39" w14:textId="77777777" w:rsidR="003A07B6" w:rsidRDefault="00996EFB" w:rsidP="00DA4E30">
            <w:pPr>
              <w:pStyle w:val="CRCoverPage"/>
              <w:spacing w:after="0"/>
              <w:ind w:left="100"/>
              <w:rPr>
                <w:noProof/>
              </w:rPr>
            </w:pPr>
            <w:r>
              <w:fldChar w:fldCharType="begin"/>
            </w:r>
            <w:r>
              <w:instrText xml:space="preserve"> DOCPROPERTY  ResDate  \* MERGEFORMAT </w:instrText>
            </w:r>
            <w:r>
              <w:fldChar w:fldCharType="separate"/>
            </w:r>
            <w:r w:rsidR="003A07B6">
              <w:rPr>
                <w:noProof/>
              </w:rPr>
              <w:t>2021-04-26</w:t>
            </w:r>
            <w:r>
              <w:rPr>
                <w:noProof/>
              </w:rPr>
              <w:fldChar w:fldCharType="end"/>
            </w:r>
          </w:p>
        </w:tc>
      </w:tr>
      <w:tr w:rsidR="003A07B6" w14:paraId="660B40A5" w14:textId="77777777" w:rsidTr="00DA4E30">
        <w:tc>
          <w:tcPr>
            <w:tcW w:w="1843" w:type="dxa"/>
            <w:tcBorders>
              <w:left w:val="single" w:sz="4" w:space="0" w:color="auto"/>
            </w:tcBorders>
          </w:tcPr>
          <w:p w14:paraId="28423418" w14:textId="77777777" w:rsidR="003A07B6" w:rsidRDefault="003A07B6" w:rsidP="00DA4E30">
            <w:pPr>
              <w:pStyle w:val="CRCoverPage"/>
              <w:spacing w:after="0"/>
              <w:rPr>
                <w:b/>
                <w:i/>
                <w:noProof/>
                <w:sz w:val="8"/>
                <w:szCs w:val="8"/>
              </w:rPr>
            </w:pPr>
          </w:p>
        </w:tc>
        <w:tc>
          <w:tcPr>
            <w:tcW w:w="1986" w:type="dxa"/>
            <w:gridSpan w:val="4"/>
          </w:tcPr>
          <w:p w14:paraId="0ED54793" w14:textId="77777777" w:rsidR="003A07B6" w:rsidRDefault="003A07B6" w:rsidP="00DA4E30">
            <w:pPr>
              <w:pStyle w:val="CRCoverPage"/>
              <w:spacing w:after="0"/>
              <w:rPr>
                <w:noProof/>
                <w:sz w:val="8"/>
                <w:szCs w:val="8"/>
              </w:rPr>
            </w:pPr>
          </w:p>
        </w:tc>
        <w:tc>
          <w:tcPr>
            <w:tcW w:w="2267" w:type="dxa"/>
            <w:gridSpan w:val="2"/>
          </w:tcPr>
          <w:p w14:paraId="2727977D" w14:textId="77777777" w:rsidR="003A07B6" w:rsidRDefault="003A07B6" w:rsidP="00DA4E30">
            <w:pPr>
              <w:pStyle w:val="CRCoverPage"/>
              <w:spacing w:after="0"/>
              <w:rPr>
                <w:noProof/>
                <w:sz w:val="8"/>
                <w:szCs w:val="8"/>
              </w:rPr>
            </w:pPr>
          </w:p>
        </w:tc>
        <w:tc>
          <w:tcPr>
            <w:tcW w:w="1417" w:type="dxa"/>
            <w:gridSpan w:val="3"/>
          </w:tcPr>
          <w:p w14:paraId="34EB5C05" w14:textId="77777777" w:rsidR="003A07B6" w:rsidRDefault="003A07B6" w:rsidP="00DA4E30">
            <w:pPr>
              <w:pStyle w:val="CRCoverPage"/>
              <w:spacing w:after="0"/>
              <w:rPr>
                <w:noProof/>
                <w:sz w:val="8"/>
                <w:szCs w:val="8"/>
              </w:rPr>
            </w:pPr>
          </w:p>
        </w:tc>
        <w:tc>
          <w:tcPr>
            <w:tcW w:w="2127" w:type="dxa"/>
            <w:tcBorders>
              <w:right w:val="single" w:sz="4" w:space="0" w:color="auto"/>
            </w:tcBorders>
          </w:tcPr>
          <w:p w14:paraId="4435FBD7" w14:textId="77777777" w:rsidR="003A07B6" w:rsidRDefault="003A07B6" w:rsidP="00DA4E30">
            <w:pPr>
              <w:pStyle w:val="CRCoverPage"/>
              <w:spacing w:after="0"/>
              <w:rPr>
                <w:noProof/>
                <w:sz w:val="8"/>
                <w:szCs w:val="8"/>
              </w:rPr>
            </w:pPr>
          </w:p>
        </w:tc>
      </w:tr>
      <w:tr w:rsidR="003A07B6" w14:paraId="711ADF21" w14:textId="77777777" w:rsidTr="00DA4E30">
        <w:trPr>
          <w:cantSplit/>
        </w:trPr>
        <w:tc>
          <w:tcPr>
            <w:tcW w:w="1843" w:type="dxa"/>
            <w:tcBorders>
              <w:left w:val="single" w:sz="4" w:space="0" w:color="auto"/>
            </w:tcBorders>
          </w:tcPr>
          <w:p w14:paraId="58BBD61A" w14:textId="77777777" w:rsidR="003A07B6" w:rsidRDefault="003A07B6" w:rsidP="00DA4E30">
            <w:pPr>
              <w:pStyle w:val="CRCoverPage"/>
              <w:tabs>
                <w:tab w:val="right" w:pos="1759"/>
              </w:tabs>
              <w:spacing w:after="0"/>
              <w:rPr>
                <w:b/>
                <w:i/>
                <w:noProof/>
              </w:rPr>
            </w:pPr>
            <w:r>
              <w:rPr>
                <w:b/>
                <w:i/>
                <w:noProof/>
              </w:rPr>
              <w:t>Category:</w:t>
            </w:r>
          </w:p>
        </w:tc>
        <w:tc>
          <w:tcPr>
            <w:tcW w:w="851" w:type="dxa"/>
            <w:shd w:val="pct30" w:color="FFFF00" w:fill="auto"/>
          </w:tcPr>
          <w:p w14:paraId="39118D52" w14:textId="77777777" w:rsidR="003A07B6" w:rsidRDefault="00996EFB" w:rsidP="00DA4E30">
            <w:pPr>
              <w:pStyle w:val="CRCoverPage"/>
              <w:spacing w:after="0"/>
              <w:ind w:left="100" w:right="-609"/>
              <w:rPr>
                <w:b/>
                <w:noProof/>
              </w:rPr>
            </w:pPr>
            <w:r>
              <w:fldChar w:fldCharType="begin"/>
            </w:r>
            <w:r>
              <w:instrText xml:space="preserve"> DOCPROPERTY  Cat  \* MERGEFORMAT </w:instrText>
            </w:r>
            <w:r>
              <w:fldChar w:fldCharType="separate"/>
            </w:r>
            <w:r w:rsidR="003A07B6">
              <w:rPr>
                <w:b/>
                <w:noProof/>
              </w:rPr>
              <w:t>F</w:t>
            </w:r>
            <w:r>
              <w:rPr>
                <w:b/>
                <w:noProof/>
              </w:rPr>
              <w:fldChar w:fldCharType="end"/>
            </w:r>
          </w:p>
        </w:tc>
        <w:tc>
          <w:tcPr>
            <w:tcW w:w="3402" w:type="dxa"/>
            <w:gridSpan w:val="5"/>
            <w:tcBorders>
              <w:left w:val="nil"/>
            </w:tcBorders>
          </w:tcPr>
          <w:p w14:paraId="71674F83" w14:textId="77777777" w:rsidR="003A07B6" w:rsidRDefault="003A07B6" w:rsidP="00DA4E30">
            <w:pPr>
              <w:pStyle w:val="CRCoverPage"/>
              <w:spacing w:after="0"/>
              <w:rPr>
                <w:noProof/>
              </w:rPr>
            </w:pPr>
          </w:p>
        </w:tc>
        <w:tc>
          <w:tcPr>
            <w:tcW w:w="1417" w:type="dxa"/>
            <w:gridSpan w:val="3"/>
            <w:tcBorders>
              <w:left w:val="nil"/>
            </w:tcBorders>
          </w:tcPr>
          <w:p w14:paraId="236254CB" w14:textId="77777777" w:rsidR="003A07B6" w:rsidRDefault="003A07B6" w:rsidP="00DA4E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BC17F" w14:textId="77777777" w:rsidR="003A07B6" w:rsidRDefault="00996EFB" w:rsidP="00DA4E30">
            <w:pPr>
              <w:pStyle w:val="CRCoverPage"/>
              <w:spacing w:after="0"/>
              <w:ind w:left="100"/>
              <w:rPr>
                <w:noProof/>
              </w:rPr>
            </w:pPr>
            <w:r>
              <w:fldChar w:fldCharType="begin"/>
            </w:r>
            <w:r>
              <w:instrText xml:space="preserve"> DOCPROPERTY  Release  \* MERGEFORMAT </w:instrText>
            </w:r>
            <w:r>
              <w:fldChar w:fldCharType="separate"/>
            </w:r>
            <w:r w:rsidR="003A07B6">
              <w:rPr>
                <w:noProof/>
              </w:rPr>
              <w:t>Rel-16</w:t>
            </w:r>
            <w:r>
              <w:rPr>
                <w:noProof/>
              </w:rPr>
              <w:fldChar w:fldCharType="end"/>
            </w:r>
          </w:p>
        </w:tc>
      </w:tr>
      <w:tr w:rsidR="003A07B6" w14:paraId="000CD76B" w14:textId="77777777" w:rsidTr="00DA4E30">
        <w:tc>
          <w:tcPr>
            <w:tcW w:w="1843" w:type="dxa"/>
            <w:tcBorders>
              <w:left w:val="single" w:sz="4" w:space="0" w:color="auto"/>
              <w:bottom w:val="single" w:sz="4" w:space="0" w:color="auto"/>
            </w:tcBorders>
          </w:tcPr>
          <w:p w14:paraId="2EEEE575" w14:textId="77777777" w:rsidR="003A07B6" w:rsidRDefault="003A07B6" w:rsidP="00DA4E30">
            <w:pPr>
              <w:pStyle w:val="CRCoverPage"/>
              <w:spacing w:after="0"/>
              <w:rPr>
                <w:b/>
                <w:i/>
                <w:noProof/>
              </w:rPr>
            </w:pPr>
          </w:p>
        </w:tc>
        <w:tc>
          <w:tcPr>
            <w:tcW w:w="4677" w:type="dxa"/>
            <w:gridSpan w:val="8"/>
            <w:tcBorders>
              <w:bottom w:val="single" w:sz="4" w:space="0" w:color="auto"/>
            </w:tcBorders>
          </w:tcPr>
          <w:p w14:paraId="1DE585B5" w14:textId="77777777" w:rsidR="003A07B6" w:rsidRDefault="003A07B6" w:rsidP="00DA4E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7402E" w14:textId="77777777" w:rsidR="003A07B6" w:rsidRDefault="003A07B6" w:rsidP="00DA4E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ECDF" w14:textId="77777777" w:rsidR="003A07B6" w:rsidRPr="007C2097" w:rsidRDefault="003A07B6" w:rsidP="00DA4E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07B6" w14:paraId="4AED5D62" w14:textId="77777777" w:rsidTr="00DA4E30">
        <w:tc>
          <w:tcPr>
            <w:tcW w:w="1843" w:type="dxa"/>
          </w:tcPr>
          <w:p w14:paraId="07B0E463" w14:textId="77777777" w:rsidR="003A07B6" w:rsidRDefault="003A07B6" w:rsidP="00DA4E30">
            <w:pPr>
              <w:pStyle w:val="CRCoverPage"/>
              <w:spacing w:after="0"/>
              <w:rPr>
                <w:b/>
                <w:i/>
                <w:noProof/>
                <w:sz w:val="8"/>
                <w:szCs w:val="8"/>
              </w:rPr>
            </w:pPr>
          </w:p>
        </w:tc>
        <w:tc>
          <w:tcPr>
            <w:tcW w:w="7797" w:type="dxa"/>
            <w:gridSpan w:val="10"/>
          </w:tcPr>
          <w:p w14:paraId="28366C81" w14:textId="77777777" w:rsidR="003A07B6" w:rsidRDefault="003A07B6" w:rsidP="00DA4E30">
            <w:pPr>
              <w:pStyle w:val="CRCoverPage"/>
              <w:spacing w:after="0"/>
              <w:rPr>
                <w:noProof/>
                <w:sz w:val="8"/>
                <w:szCs w:val="8"/>
              </w:rPr>
            </w:pPr>
          </w:p>
        </w:tc>
      </w:tr>
      <w:tr w:rsidR="003A07B6" w14:paraId="165452E3" w14:textId="77777777" w:rsidTr="00DA4E30">
        <w:tc>
          <w:tcPr>
            <w:tcW w:w="2694" w:type="dxa"/>
            <w:gridSpan w:val="2"/>
            <w:tcBorders>
              <w:top w:val="single" w:sz="4" w:space="0" w:color="auto"/>
              <w:left w:val="single" w:sz="4" w:space="0" w:color="auto"/>
            </w:tcBorders>
          </w:tcPr>
          <w:p w14:paraId="0F245C09" w14:textId="77777777" w:rsidR="003A07B6" w:rsidRDefault="003A07B6" w:rsidP="003A07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7A2C" w14:textId="77777777" w:rsidR="003A07B6" w:rsidRDefault="003A07B6" w:rsidP="003A07B6">
            <w:pPr>
              <w:pStyle w:val="CRCoverPage"/>
              <w:spacing w:after="0"/>
              <w:rPr>
                <w:noProof/>
              </w:rPr>
            </w:pPr>
            <w:r>
              <w:rPr>
                <w:noProof/>
              </w:rPr>
              <w:t xml:space="preserve">In the currecnt  TTCN implemenation the variable </w:t>
            </w:r>
            <w:r w:rsidRPr="006E2341">
              <w:rPr>
                <w:noProof/>
              </w:rPr>
              <w:t xml:space="preserve">v_UE_CapabilityContainer_Add_Ext </w:t>
            </w:r>
            <w:r>
              <w:rPr>
                <w:noProof/>
              </w:rPr>
              <w:t xml:space="preserve"> is declared, but not assigned any value.</w:t>
            </w:r>
          </w:p>
          <w:p w14:paraId="64BAA699" w14:textId="77777777" w:rsidR="003A07B6" w:rsidRDefault="003A07B6" w:rsidP="003A07B6">
            <w:pPr>
              <w:pStyle w:val="CRCoverPage"/>
              <w:spacing w:after="0"/>
              <w:rPr>
                <w:noProof/>
              </w:rPr>
            </w:pPr>
            <w:r>
              <w:rPr>
                <w:noProof/>
              </w:rPr>
              <w:t xml:space="preserve">In case the UE does not include IE </w:t>
            </w:r>
            <w:r w:rsidRPr="006E2341">
              <w:rPr>
                <w:noProof/>
              </w:rPr>
              <w:t xml:space="preserve">RRCConnectionSetupComplete_r3_add_ext_IEs </w:t>
            </w:r>
            <w:r>
              <w:rPr>
                <w:noProof/>
              </w:rPr>
              <w:t xml:space="preserve"> in the rrcConnection SetupComplete message, this variable remains un-initialized.</w:t>
            </w:r>
          </w:p>
          <w:p w14:paraId="679639C3" w14:textId="77777777" w:rsidR="003A07B6" w:rsidRDefault="003A07B6" w:rsidP="003A07B6">
            <w:pPr>
              <w:pStyle w:val="CRCoverPage"/>
              <w:spacing w:after="0"/>
              <w:rPr>
                <w:noProof/>
              </w:rPr>
            </w:pPr>
          </w:p>
          <w:p w14:paraId="0932CEA7" w14:textId="77777777" w:rsidR="003A07B6" w:rsidRDefault="003A07B6" w:rsidP="003A07B6">
            <w:pPr>
              <w:pStyle w:val="CRCoverPage"/>
              <w:spacing w:after="0"/>
              <w:rPr>
                <w:noProof/>
              </w:rPr>
            </w:pPr>
            <w:r>
              <w:rPr>
                <w:noProof/>
              </w:rPr>
              <w:t xml:space="preserve">This causes runtime error when this variable is passed to function </w:t>
            </w:r>
            <w:r w:rsidRPr="006E2341">
              <w:rPr>
                <w:noProof/>
              </w:rPr>
              <w:t>fl_UTRAN34_CheckCapabilityContainerAddExt</w:t>
            </w:r>
            <w:r>
              <w:rPr>
                <w:noProof/>
              </w:rPr>
              <w:t>.</w:t>
            </w:r>
          </w:p>
          <w:p w14:paraId="7D2E83DA" w14:textId="77777777" w:rsidR="003A07B6" w:rsidRDefault="003A07B6" w:rsidP="003A07B6">
            <w:pPr>
              <w:pStyle w:val="CRCoverPage"/>
              <w:spacing w:after="0"/>
              <w:rPr>
                <w:noProof/>
              </w:rPr>
            </w:pPr>
          </w:p>
          <w:p w14:paraId="7C854252" w14:textId="77777777" w:rsidR="003A07B6" w:rsidRDefault="003A07B6" w:rsidP="003A07B6">
            <w:pPr>
              <w:pStyle w:val="CRCoverPage"/>
              <w:spacing w:after="0"/>
            </w:pPr>
            <w:r>
              <w:rPr>
                <w:noProof/>
              </w:rPr>
              <w:t>This needs to be corrected.</w:t>
            </w:r>
          </w:p>
          <w:p w14:paraId="1F4E3502" w14:textId="77777777" w:rsidR="003A07B6" w:rsidRDefault="003A07B6" w:rsidP="003A07B6">
            <w:pPr>
              <w:pStyle w:val="CRCoverPage"/>
              <w:spacing w:after="0"/>
              <w:rPr>
                <w:noProof/>
              </w:rPr>
            </w:pPr>
          </w:p>
        </w:tc>
      </w:tr>
      <w:tr w:rsidR="003A07B6" w14:paraId="50F91178" w14:textId="77777777" w:rsidTr="00DA4E30">
        <w:tc>
          <w:tcPr>
            <w:tcW w:w="2694" w:type="dxa"/>
            <w:gridSpan w:val="2"/>
            <w:tcBorders>
              <w:left w:val="single" w:sz="4" w:space="0" w:color="auto"/>
            </w:tcBorders>
          </w:tcPr>
          <w:p w14:paraId="3BFC9B0B" w14:textId="77777777" w:rsidR="003A07B6" w:rsidRDefault="003A07B6" w:rsidP="003A07B6">
            <w:pPr>
              <w:pStyle w:val="CRCoverPage"/>
              <w:spacing w:after="0"/>
              <w:rPr>
                <w:b/>
                <w:i/>
                <w:noProof/>
                <w:sz w:val="8"/>
                <w:szCs w:val="8"/>
              </w:rPr>
            </w:pPr>
          </w:p>
        </w:tc>
        <w:tc>
          <w:tcPr>
            <w:tcW w:w="6946" w:type="dxa"/>
            <w:gridSpan w:val="9"/>
            <w:tcBorders>
              <w:right w:val="single" w:sz="4" w:space="0" w:color="auto"/>
            </w:tcBorders>
          </w:tcPr>
          <w:p w14:paraId="64D4C0E6" w14:textId="77777777" w:rsidR="003A07B6" w:rsidRDefault="003A07B6" w:rsidP="003A07B6">
            <w:pPr>
              <w:pStyle w:val="CRCoverPage"/>
              <w:spacing w:after="0"/>
              <w:rPr>
                <w:noProof/>
                <w:sz w:val="8"/>
                <w:szCs w:val="8"/>
              </w:rPr>
            </w:pPr>
          </w:p>
        </w:tc>
      </w:tr>
      <w:tr w:rsidR="003A07B6" w14:paraId="4F71BC44" w14:textId="77777777" w:rsidTr="00DA4E30">
        <w:tc>
          <w:tcPr>
            <w:tcW w:w="2694" w:type="dxa"/>
            <w:gridSpan w:val="2"/>
            <w:tcBorders>
              <w:left w:val="single" w:sz="4" w:space="0" w:color="auto"/>
            </w:tcBorders>
          </w:tcPr>
          <w:p w14:paraId="7E20013B" w14:textId="77777777" w:rsidR="003A07B6" w:rsidRDefault="003A07B6" w:rsidP="003A07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C3011" w14:textId="77777777" w:rsidR="003A07B6" w:rsidRDefault="003A07B6" w:rsidP="003A07B6">
            <w:pPr>
              <w:pStyle w:val="CRCoverPage"/>
              <w:spacing w:after="0"/>
              <w:rPr>
                <w:noProof/>
              </w:rPr>
            </w:pPr>
            <w:r>
              <w:rPr>
                <w:noProof/>
              </w:rPr>
              <w:t xml:space="preserve"> Instead of leaving </w:t>
            </w:r>
            <w:r w:rsidRPr="006E2341">
              <w:rPr>
                <w:noProof/>
              </w:rPr>
              <w:t xml:space="preserve">v_UE_CapabilityContainer_Add_Ext </w:t>
            </w:r>
            <w:r>
              <w:rPr>
                <w:noProof/>
              </w:rPr>
              <w:t xml:space="preserve"> un-initialized, assigned it OMIT.</w:t>
            </w:r>
          </w:p>
          <w:p w14:paraId="162CCAEE" w14:textId="77777777" w:rsidR="003A07B6" w:rsidRDefault="003A07B6" w:rsidP="003A07B6">
            <w:pPr>
              <w:pStyle w:val="CRCoverPage"/>
              <w:spacing w:after="0"/>
              <w:rPr>
                <w:noProof/>
              </w:rPr>
            </w:pPr>
            <w:r>
              <w:rPr>
                <w:noProof/>
              </w:rPr>
              <w:t>Please see below.</w:t>
            </w:r>
          </w:p>
        </w:tc>
      </w:tr>
      <w:tr w:rsidR="003A07B6" w14:paraId="128E215B" w14:textId="77777777" w:rsidTr="00DA4E30">
        <w:tc>
          <w:tcPr>
            <w:tcW w:w="2694" w:type="dxa"/>
            <w:gridSpan w:val="2"/>
            <w:tcBorders>
              <w:left w:val="single" w:sz="4" w:space="0" w:color="auto"/>
            </w:tcBorders>
          </w:tcPr>
          <w:p w14:paraId="59505232" w14:textId="77777777" w:rsidR="003A07B6" w:rsidRDefault="003A07B6" w:rsidP="003A07B6">
            <w:pPr>
              <w:pStyle w:val="CRCoverPage"/>
              <w:spacing w:after="0"/>
              <w:rPr>
                <w:b/>
                <w:i/>
                <w:noProof/>
                <w:sz w:val="8"/>
                <w:szCs w:val="8"/>
              </w:rPr>
            </w:pPr>
          </w:p>
        </w:tc>
        <w:tc>
          <w:tcPr>
            <w:tcW w:w="6946" w:type="dxa"/>
            <w:gridSpan w:val="9"/>
            <w:tcBorders>
              <w:right w:val="single" w:sz="4" w:space="0" w:color="auto"/>
            </w:tcBorders>
          </w:tcPr>
          <w:p w14:paraId="796E2BAA" w14:textId="77777777" w:rsidR="003A07B6" w:rsidRDefault="003A07B6" w:rsidP="003A07B6">
            <w:pPr>
              <w:pStyle w:val="CRCoverPage"/>
              <w:spacing w:after="0"/>
              <w:rPr>
                <w:noProof/>
                <w:sz w:val="8"/>
                <w:szCs w:val="8"/>
              </w:rPr>
            </w:pPr>
          </w:p>
        </w:tc>
      </w:tr>
      <w:tr w:rsidR="003A07B6" w14:paraId="30DF6928" w14:textId="77777777" w:rsidTr="00DA4E30">
        <w:tc>
          <w:tcPr>
            <w:tcW w:w="2694" w:type="dxa"/>
            <w:gridSpan w:val="2"/>
            <w:tcBorders>
              <w:left w:val="single" w:sz="4" w:space="0" w:color="auto"/>
              <w:bottom w:val="single" w:sz="4" w:space="0" w:color="auto"/>
            </w:tcBorders>
          </w:tcPr>
          <w:p w14:paraId="71A258A0" w14:textId="77777777" w:rsidR="003A07B6" w:rsidRDefault="003A07B6" w:rsidP="003A07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EF7A5" w14:textId="77777777" w:rsidR="003A07B6" w:rsidRDefault="003A07B6" w:rsidP="003A07B6">
            <w:pPr>
              <w:pStyle w:val="CRCoverPage"/>
              <w:spacing w:after="0"/>
              <w:rPr>
                <w:noProof/>
              </w:rPr>
            </w:pPr>
            <w:r>
              <w:rPr>
                <w:noProof/>
              </w:rPr>
              <w:t>A conformant UE may fail the TC</w:t>
            </w:r>
          </w:p>
        </w:tc>
      </w:tr>
      <w:tr w:rsidR="003A07B6" w14:paraId="0622B6C6" w14:textId="77777777" w:rsidTr="00DA4E30">
        <w:tc>
          <w:tcPr>
            <w:tcW w:w="2694" w:type="dxa"/>
            <w:gridSpan w:val="2"/>
          </w:tcPr>
          <w:p w14:paraId="05D1F2E2" w14:textId="77777777" w:rsidR="003A07B6" w:rsidRDefault="003A07B6" w:rsidP="003A07B6">
            <w:pPr>
              <w:pStyle w:val="CRCoverPage"/>
              <w:spacing w:after="0"/>
              <w:rPr>
                <w:b/>
                <w:i/>
                <w:noProof/>
                <w:sz w:val="8"/>
                <w:szCs w:val="8"/>
              </w:rPr>
            </w:pPr>
          </w:p>
        </w:tc>
        <w:tc>
          <w:tcPr>
            <w:tcW w:w="6946" w:type="dxa"/>
            <w:gridSpan w:val="9"/>
          </w:tcPr>
          <w:p w14:paraId="625F894A" w14:textId="77777777" w:rsidR="003A07B6" w:rsidRDefault="003A07B6" w:rsidP="003A07B6">
            <w:pPr>
              <w:pStyle w:val="CRCoverPage"/>
              <w:spacing w:after="0"/>
              <w:rPr>
                <w:noProof/>
                <w:sz w:val="8"/>
                <w:szCs w:val="8"/>
              </w:rPr>
            </w:pPr>
          </w:p>
        </w:tc>
      </w:tr>
      <w:tr w:rsidR="003A07B6" w14:paraId="347AB321" w14:textId="77777777" w:rsidTr="00DA4E30">
        <w:tc>
          <w:tcPr>
            <w:tcW w:w="2694" w:type="dxa"/>
            <w:gridSpan w:val="2"/>
            <w:tcBorders>
              <w:top w:val="single" w:sz="4" w:space="0" w:color="auto"/>
              <w:left w:val="single" w:sz="4" w:space="0" w:color="auto"/>
            </w:tcBorders>
          </w:tcPr>
          <w:p w14:paraId="7CCA8A11" w14:textId="77777777" w:rsidR="003A07B6" w:rsidRDefault="003A07B6" w:rsidP="003A07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F9A9A" w14:textId="77777777" w:rsidR="003A07B6" w:rsidRDefault="003A07B6" w:rsidP="003A07B6">
            <w:pPr>
              <w:pStyle w:val="CRCoverPage"/>
              <w:spacing w:after="0"/>
              <w:rPr>
                <w:noProof/>
              </w:rPr>
            </w:pPr>
            <w:r>
              <w:rPr>
                <w:noProof/>
              </w:rPr>
              <w:t>8.1.5.7</w:t>
            </w:r>
          </w:p>
        </w:tc>
      </w:tr>
      <w:tr w:rsidR="003A07B6" w14:paraId="0E2225DE" w14:textId="77777777" w:rsidTr="00DA4E30">
        <w:tc>
          <w:tcPr>
            <w:tcW w:w="2694" w:type="dxa"/>
            <w:gridSpan w:val="2"/>
            <w:tcBorders>
              <w:left w:val="single" w:sz="4" w:space="0" w:color="auto"/>
            </w:tcBorders>
          </w:tcPr>
          <w:p w14:paraId="6236C0C5" w14:textId="77777777" w:rsidR="003A07B6" w:rsidRDefault="003A07B6" w:rsidP="003A07B6">
            <w:pPr>
              <w:pStyle w:val="CRCoverPage"/>
              <w:spacing w:after="0"/>
              <w:rPr>
                <w:b/>
                <w:i/>
                <w:noProof/>
                <w:sz w:val="8"/>
                <w:szCs w:val="8"/>
              </w:rPr>
            </w:pPr>
          </w:p>
        </w:tc>
        <w:tc>
          <w:tcPr>
            <w:tcW w:w="6946" w:type="dxa"/>
            <w:gridSpan w:val="9"/>
            <w:tcBorders>
              <w:right w:val="single" w:sz="4" w:space="0" w:color="auto"/>
            </w:tcBorders>
          </w:tcPr>
          <w:p w14:paraId="698E2B5B" w14:textId="77777777" w:rsidR="003A07B6" w:rsidRDefault="003A07B6" w:rsidP="003A07B6">
            <w:pPr>
              <w:pStyle w:val="CRCoverPage"/>
              <w:spacing w:after="0"/>
              <w:rPr>
                <w:noProof/>
                <w:sz w:val="8"/>
                <w:szCs w:val="8"/>
              </w:rPr>
            </w:pPr>
          </w:p>
        </w:tc>
      </w:tr>
      <w:tr w:rsidR="003A07B6" w14:paraId="7C18763F" w14:textId="77777777" w:rsidTr="00DA4E30">
        <w:tc>
          <w:tcPr>
            <w:tcW w:w="2694" w:type="dxa"/>
            <w:gridSpan w:val="2"/>
            <w:tcBorders>
              <w:left w:val="single" w:sz="4" w:space="0" w:color="auto"/>
            </w:tcBorders>
          </w:tcPr>
          <w:p w14:paraId="4F136707" w14:textId="77777777" w:rsidR="003A07B6" w:rsidRDefault="003A07B6" w:rsidP="003A07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6445EB" w14:textId="77777777" w:rsidR="003A07B6" w:rsidRDefault="003A07B6" w:rsidP="003A07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B2210" w14:textId="77777777" w:rsidR="003A07B6" w:rsidRDefault="003A07B6" w:rsidP="003A07B6">
            <w:pPr>
              <w:pStyle w:val="CRCoverPage"/>
              <w:spacing w:after="0"/>
              <w:jc w:val="center"/>
              <w:rPr>
                <w:b/>
                <w:caps/>
                <w:noProof/>
              </w:rPr>
            </w:pPr>
            <w:r>
              <w:rPr>
                <w:b/>
                <w:caps/>
                <w:noProof/>
              </w:rPr>
              <w:t>N</w:t>
            </w:r>
          </w:p>
        </w:tc>
        <w:tc>
          <w:tcPr>
            <w:tcW w:w="2977" w:type="dxa"/>
            <w:gridSpan w:val="4"/>
          </w:tcPr>
          <w:p w14:paraId="54B6838C" w14:textId="77777777" w:rsidR="003A07B6" w:rsidRDefault="003A07B6" w:rsidP="003A07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1737D" w14:textId="77777777" w:rsidR="003A07B6" w:rsidRDefault="003A07B6" w:rsidP="003A07B6">
            <w:pPr>
              <w:pStyle w:val="CRCoverPage"/>
              <w:spacing w:after="0"/>
              <w:ind w:left="99"/>
              <w:rPr>
                <w:noProof/>
              </w:rPr>
            </w:pPr>
          </w:p>
        </w:tc>
      </w:tr>
      <w:tr w:rsidR="003A07B6" w14:paraId="6EF5DD46" w14:textId="77777777" w:rsidTr="00DA4E30">
        <w:tc>
          <w:tcPr>
            <w:tcW w:w="2694" w:type="dxa"/>
            <w:gridSpan w:val="2"/>
            <w:tcBorders>
              <w:left w:val="single" w:sz="4" w:space="0" w:color="auto"/>
            </w:tcBorders>
          </w:tcPr>
          <w:p w14:paraId="517D4832" w14:textId="77777777" w:rsidR="003A07B6" w:rsidRDefault="003A07B6" w:rsidP="003A07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300" w14:textId="77777777"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972DD" w14:textId="77777777" w:rsidR="003A07B6" w:rsidRDefault="003A07B6" w:rsidP="003A07B6">
            <w:pPr>
              <w:pStyle w:val="CRCoverPage"/>
              <w:spacing w:after="0"/>
              <w:jc w:val="center"/>
              <w:rPr>
                <w:b/>
                <w:caps/>
                <w:noProof/>
              </w:rPr>
            </w:pPr>
            <w:r>
              <w:rPr>
                <w:b/>
                <w:caps/>
                <w:noProof/>
              </w:rPr>
              <w:t>x</w:t>
            </w:r>
          </w:p>
        </w:tc>
        <w:tc>
          <w:tcPr>
            <w:tcW w:w="2977" w:type="dxa"/>
            <w:gridSpan w:val="4"/>
          </w:tcPr>
          <w:p w14:paraId="56385649" w14:textId="77777777" w:rsidR="003A07B6" w:rsidRDefault="003A07B6" w:rsidP="003A07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30BBB" w14:textId="77777777" w:rsidR="003A07B6" w:rsidRDefault="003A07B6" w:rsidP="003A07B6">
            <w:pPr>
              <w:pStyle w:val="CRCoverPage"/>
              <w:spacing w:after="0"/>
              <w:ind w:left="99"/>
              <w:rPr>
                <w:noProof/>
              </w:rPr>
            </w:pPr>
          </w:p>
        </w:tc>
      </w:tr>
      <w:tr w:rsidR="003A07B6" w14:paraId="17E42904" w14:textId="77777777" w:rsidTr="00DA4E30">
        <w:tc>
          <w:tcPr>
            <w:tcW w:w="2694" w:type="dxa"/>
            <w:gridSpan w:val="2"/>
            <w:tcBorders>
              <w:left w:val="single" w:sz="4" w:space="0" w:color="auto"/>
            </w:tcBorders>
          </w:tcPr>
          <w:p w14:paraId="6936A630" w14:textId="77777777" w:rsidR="003A07B6" w:rsidRDefault="003A07B6" w:rsidP="003A07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25EAB" w14:textId="77777777"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6C127" w14:textId="77777777" w:rsidR="003A07B6" w:rsidRDefault="003A07B6" w:rsidP="003A07B6">
            <w:pPr>
              <w:pStyle w:val="CRCoverPage"/>
              <w:spacing w:after="0"/>
              <w:jc w:val="center"/>
              <w:rPr>
                <w:b/>
                <w:caps/>
                <w:noProof/>
              </w:rPr>
            </w:pPr>
            <w:r>
              <w:rPr>
                <w:b/>
                <w:caps/>
                <w:noProof/>
              </w:rPr>
              <w:t>x</w:t>
            </w:r>
          </w:p>
        </w:tc>
        <w:tc>
          <w:tcPr>
            <w:tcW w:w="2977" w:type="dxa"/>
            <w:gridSpan w:val="4"/>
          </w:tcPr>
          <w:p w14:paraId="476CD8E6" w14:textId="77777777" w:rsidR="003A07B6" w:rsidRDefault="003A07B6" w:rsidP="003A07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9C054" w14:textId="77777777" w:rsidR="003A07B6" w:rsidRDefault="003A07B6" w:rsidP="003A07B6">
            <w:pPr>
              <w:pStyle w:val="CRCoverPage"/>
              <w:spacing w:after="0"/>
              <w:ind w:left="99"/>
              <w:rPr>
                <w:noProof/>
              </w:rPr>
            </w:pPr>
          </w:p>
        </w:tc>
      </w:tr>
      <w:tr w:rsidR="003A07B6" w14:paraId="6DBE01DD" w14:textId="77777777" w:rsidTr="00DA4E30">
        <w:tc>
          <w:tcPr>
            <w:tcW w:w="2694" w:type="dxa"/>
            <w:gridSpan w:val="2"/>
            <w:tcBorders>
              <w:left w:val="single" w:sz="4" w:space="0" w:color="auto"/>
            </w:tcBorders>
          </w:tcPr>
          <w:p w14:paraId="27063168" w14:textId="77777777" w:rsidR="003A07B6" w:rsidRDefault="003A07B6" w:rsidP="003A07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22A0A" w14:textId="77777777" w:rsidR="003A07B6" w:rsidRDefault="003A07B6" w:rsidP="003A07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39181" w14:textId="77777777" w:rsidR="003A07B6" w:rsidRDefault="003A07B6" w:rsidP="003A07B6">
            <w:pPr>
              <w:pStyle w:val="CRCoverPage"/>
              <w:spacing w:after="0"/>
              <w:jc w:val="center"/>
              <w:rPr>
                <w:b/>
                <w:caps/>
                <w:noProof/>
              </w:rPr>
            </w:pPr>
            <w:r>
              <w:rPr>
                <w:b/>
                <w:caps/>
                <w:noProof/>
              </w:rPr>
              <w:t>x</w:t>
            </w:r>
          </w:p>
        </w:tc>
        <w:tc>
          <w:tcPr>
            <w:tcW w:w="2977" w:type="dxa"/>
            <w:gridSpan w:val="4"/>
          </w:tcPr>
          <w:p w14:paraId="2861F3D5" w14:textId="77777777" w:rsidR="003A07B6" w:rsidRDefault="003A07B6" w:rsidP="003A07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D3F07E" w14:textId="77777777" w:rsidR="003A07B6" w:rsidRDefault="003A07B6" w:rsidP="003A07B6">
            <w:pPr>
              <w:pStyle w:val="CRCoverPage"/>
              <w:spacing w:after="0"/>
              <w:ind w:left="99"/>
              <w:rPr>
                <w:noProof/>
              </w:rPr>
            </w:pPr>
          </w:p>
        </w:tc>
      </w:tr>
      <w:tr w:rsidR="003A07B6" w14:paraId="3CE869C2" w14:textId="77777777" w:rsidTr="00DA4E30">
        <w:tc>
          <w:tcPr>
            <w:tcW w:w="2694" w:type="dxa"/>
            <w:gridSpan w:val="2"/>
            <w:tcBorders>
              <w:left w:val="single" w:sz="4" w:space="0" w:color="auto"/>
            </w:tcBorders>
          </w:tcPr>
          <w:p w14:paraId="2D5A714C" w14:textId="77777777" w:rsidR="003A07B6" w:rsidRDefault="003A07B6" w:rsidP="003A07B6">
            <w:pPr>
              <w:pStyle w:val="CRCoverPage"/>
              <w:spacing w:after="0"/>
              <w:rPr>
                <w:b/>
                <w:i/>
                <w:noProof/>
              </w:rPr>
            </w:pPr>
          </w:p>
        </w:tc>
        <w:tc>
          <w:tcPr>
            <w:tcW w:w="6946" w:type="dxa"/>
            <w:gridSpan w:val="9"/>
            <w:tcBorders>
              <w:right w:val="single" w:sz="4" w:space="0" w:color="auto"/>
            </w:tcBorders>
          </w:tcPr>
          <w:p w14:paraId="01B94DC0" w14:textId="77777777" w:rsidR="003A07B6" w:rsidRDefault="003A07B6" w:rsidP="003A07B6">
            <w:pPr>
              <w:pStyle w:val="CRCoverPage"/>
              <w:spacing w:after="0"/>
              <w:rPr>
                <w:noProof/>
              </w:rPr>
            </w:pPr>
          </w:p>
        </w:tc>
      </w:tr>
      <w:tr w:rsidR="003A07B6" w14:paraId="0C85D81F" w14:textId="77777777" w:rsidTr="00DA4E30">
        <w:tc>
          <w:tcPr>
            <w:tcW w:w="2694" w:type="dxa"/>
            <w:gridSpan w:val="2"/>
            <w:tcBorders>
              <w:left w:val="single" w:sz="4" w:space="0" w:color="auto"/>
              <w:bottom w:val="single" w:sz="4" w:space="0" w:color="auto"/>
            </w:tcBorders>
          </w:tcPr>
          <w:p w14:paraId="3B2E1B5C" w14:textId="77777777" w:rsidR="003A07B6" w:rsidRDefault="003A07B6" w:rsidP="003A07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C67C5" w14:textId="77777777" w:rsidR="003A07B6" w:rsidRDefault="003A07B6" w:rsidP="003A07B6">
            <w:pPr>
              <w:pStyle w:val="CRCoverPage"/>
              <w:spacing w:after="0"/>
              <w:ind w:left="100"/>
              <w:rPr>
                <w:noProof/>
              </w:rPr>
            </w:pPr>
          </w:p>
        </w:tc>
      </w:tr>
      <w:tr w:rsidR="003A07B6" w:rsidRPr="008863B9" w14:paraId="06BD9886" w14:textId="77777777" w:rsidTr="00DA4E30">
        <w:tc>
          <w:tcPr>
            <w:tcW w:w="2694" w:type="dxa"/>
            <w:gridSpan w:val="2"/>
            <w:tcBorders>
              <w:top w:val="single" w:sz="4" w:space="0" w:color="auto"/>
              <w:bottom w:val="single" w:sz="4" w:space="0" w:color="auto"/>
            </w:tcBorders>
          </w:tcPr>
          <w:p w14:paraId="05C0D1F1" w14:textId="77777777" w:rsidR="003A07B6" w:rsidRPr="008863B9" w:rsidRDefault="003A07B6" w:rsidP="003A07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42B243" w14:textId="77777777" w:rsidR="003A07B6" w:rsidRPr="008863B9" w:rsidRDefault="003A07B6" w:rsidP="003A07B6">
            <w:pPr>
              <w:pStyle w:val="CRCoverPage"/>
              <w:spacing w:after="0"/>
              <w:ind w:left="100"/>
              <w:rPr>
                <w:noProof/>
                <w:sz w:val="8"/>
                <w:szCs w:val="8"/>
              </w:rPr>
            </w:pPr>
          </w:p>
        </w:tc>
      </w:tr>
      <w:tr w:rsidR="003A07B6" w14:paraId="2E022E7B" w14:textId="77777777" w:rsidTr="00DA4E30">
        <w:tc>
          <w:tcPr>
            <w:tcW w:w="2694" w:type="dxa"/>
            <w:gridSpan w:val="2"/>
            <w:tcBorders>
              <w:top w:val="single" w:sz="4" w:space="0" w:color="auto"/>
              <w:left w:val="single" w:sz="4" w:space="0" w:color="auto"/>
              <w:bottom w:val="single" w:sz="4" w:space="0" w:color="auto"/>
            </w:tcBorders>
          </w:tcPr>
          <w:p w14:paraId="3290FA89" w14:textId="77777777" w:rsidR="003A07B6" w:rsidRDefault="003A07B6" w:rsidP="003A07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839E6" w14:textId="77777777" w:rsidR="003A07B6" w:rsidRDefault="003A07B6" w:rsidP="003A07B6">
            <w:pPr>
              <w:pStyle w:val="CRCoverPage"/>
              <w:spacing w:after="0"/>
              <w:ind w:left="100"/>
              <w:rPr>
                <w:noProof/>
              </w:rPr>
            </w:pPr>
          </w:p>
        </w:tc>
      </w:tr>
    </w:tbl>
    <w:p w14:paraId="24BDFD53" w14:textId="77777777" w:rsidR="00A80E84" w:rsidRDefault="00A80E84" w:rsidP="00A80E84">
      <w:pPr>
        <w:overflowPunct/>
        <w:autoSpaceDE/>
        <w:autoSpaceDN/>
        <w:adjustRightInd/>
        <w:spacing w:after="0"/>
        <w:rPr>
          <w:noProof/>
        </w:rPr>
        <w:sectPr w:rsidR="00A80E84">
          <w:headerReference w:type="even" r:id="rId12"/>
          <w:footnotePr>
            <w:numRestart w:val="eachSect"/>
          </w:footnotePr>
          <w:pgSz w:w="11907" w:h="16840"/>
          <w:pgMar w:top="1418" w:right="1134" w:bottom="1134" w:left="1134" w:header="680" w:footer="567" w:gutter="0"/>
          <w:cols w:space="720"/>
        </w:sectPr>
      </w:pPr>
    </w:p>
    <w:p w14:paraId="27AC2E6C" w14:textId="77777777" w:rsidR="009F6F75" w:rsidRDefault="009F6F75" w:rsidP="009F6F75">
      <w:pPr>
        <w:pStyle w:val="Heading1"/>
        <w:pBdr>
          <w:top w:val="single" w:sz="12" w:space="0" w:color="auto"/>
        </w:pBdr>
        <w:tabs>
          <w:tab w:val="num" w:pos="432"/>
        </w:tabs>
        <w:ind w:left="567" w:hanging="567"/>
      </w:pPr>
      <w:bookmarkStart w:id="0" w:name="_Toc70085635"/>
      <w:bookmarkStart w:id="1" w:name="_Toc70330211"/>
      <w:bookmarkStart w:id="2" w:name="_Toc70330237"/>
      <w:r>
        <w:lastRenderedPageBreak/>
        <w:t>Table of Contents</w:t>
      </w:r>
      <w:bookmarkEnd w:id="0"/>
      <w:bookmarkEnd w:id="1"/>
      <w:bookmarkEnd w:id="2"/>
    </w:p>
    <w:p w14:paraId="137DB3D6" w14:textId="77777777" w:rsidR="007B3070" w:rsidRDefault="009F6F75">
      <w:pPr>
        <w:pStyle w:val="TOC1"/>
        <w:rPr>
          <w:rFonts w:asciiTheme="minorHAnsi" w:eastAsiaTheme="minorEastAsia" w:hAnsiTheme="minorHAnsi" w:cstheme="minorBidi"/>
          <w:szCs w:val="22"/>
          <w:lang w:val="en-GB" w:eastAsia="en-GB"/>
        </w:rPr>
      </w:pPr>
      <w:r>
        <w:rPr>
          <w:noProof w:val="0"/>
        </w:rPr>
        <w:fldChar w:fldCharType="begin"/>
      </w:r>
      <w:r>
        <w:rPr>
          <w:noProof w:val="0"/>
        </w:rPr>
        <w:instrText xml:space="preserve"> TOC \o "1-3" </w:instrText>
      </w:r>
      <w:r>
        <w:rPr>
          <w:noProof w:val="0"/>
        </w:rPr>
        <w:fldChar w:fldCharType="separate"/>
      </w:r>
      <w:r w:rsidR="007B3070">
        <w:t>Table of Contents</w:t>
      </w:r>
      <w:r w:rsidR="007B3070">
        <w:tab/>
      </w:r>
      <w:r w:rsidR="007B3070">
        <w:fldChar w:fldCharType="begin"/>
      </w:r>
      <w:r w:rsidR="007B3070">
        <w:instrText xml:space="preserve"> PAGEREF _Toc70330237 \h </w:instrText>
      </w:r>
      <w:r w:rsidR="007B3070">
        <w:fldChar w:fldCharType="separate"/>
      </w:r>
      <w:r w:rsidR="007B3070">
        <w:t>2</w:t>
      </w:r>
      <w:r w:rsidR="007B3070">
        <w:fldChar w:fldCharType="end"/>
      </w:r>
    </w:p>
    <w:p w14:paraId="5868E0F9" w14:textId="77777777" w:rsidR="007B3070" w:rsidRDefault="007B3070">
      <w:pPr>
        <w:pStyle w:val="TOC2"/>
        <w:rPr>
          <w:rFonts w:asciiTheme="minorHAnsi" w:eastAsiaTheme="minorEastAsia" w:hAnsiTheme="minorHAnsi" w:cstheme="minorBidi"/>
          <w:sz w:val="22"/>
          <w:szCs w:val="22"/>
          <w:lang w:val="en-GB" w:eastAsia="en-GB"/>
        </w:rPr>
      </w:pPr>
      <w:r>
        <w:t>1.1 fl_UTRAN34_CheckAllCapabilitiesIn_RrcConnectionSetupComplete</w:t>
      </w:r>
      <w:r>
        <w:tab/>
        <w:t>3</w:t>
      </w:r>
    </w:p>
    <w:p w14:paraId="4A8B8E31" w14:textId="77777777" w:rsidR="009F6F75" w:rsidRPr="00303D8E" w:rsidRDefault="009F6F75" w:rsidP="009F6F75">
      <w:pPr>
        <w:pStyle w:val="Index1"/>
        <w:keepLines w:val="0"/>
        <w:spacing w:after="180"/>
        <w:rPr>
          <w:lang w:val="pt-BR"/>
        </w:rPr>
      </w:pPr>
      <w:r>
        <w:fldChar w:fldCharType="end"/>
      </w:r>
      <w:r w:rsidRPr="00303D8E">
        <w:rPr>
          <w:lang w:val="pt-BR"/>
        </w:rPr>
        <w:br w:type="page"/>
      </w:r>
    </w:p>
    <w:p w14:paraId="66DAD08E" w14:textId="77777777" w:rsidR="00ED637E" w:rsidRPr="00ED637E" w:rsidRDefault="00ED637E" w:rsidP="00ED637E">
      <w:pPr>
        <w:pStyle w:val="Heading2"/>
        <w:rPr>
          <w:sz w:val="28"/>
          <w:szCs w:val="28"/>
        </w:rPr>
      </w:pPr>
      <w:bookmarkStart w:id="3" w:name="_Toc70330212"/>
      <w:bookmarkStart w:id="4" w:name="_Toc70330238"/>
      <w:r w:rsidRPr="00ED637E">
        <w:rPr>
          <w:sz w:val="28"/>
          <w:szCs w:val="28"/>
        </w:rPr>
        <w:lastRenderedPageBreak/>
        <w:t>1</w:t>
      </w:r>
      <w:r>
        <w:rPr>
          <w:sz w:val="28"/>
          <w:szCs w:val="28"/>
        </w:rPr>
        <w:t xml:space="preserve">.1 </w:t>
      </w:r>
      <w:r w:rsidRPr="00ED637E">
        <w:rPr>
          <w:noProof/>
          <w:sz w:val="28"/>
          <w:szCs w:val="28"/>
        </w:rPr>
        <w:t>fl_UTRAN34_CheckAllCapabilitiesIn_RrcConnectionSetupComplete</w:t>
      </w:r>
      <w:bookmarkEnd w:id="3"/>
      <w:bookmarkEnd w:id="4"/>
    </w:p>
    <w:tbl>
      <w:tblPr>
        <w:tblW w:w="9639"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127"/>
        <w:gridCol w:w="7512"/>
      </w:tblGrid>
      <w:tr w:rsidR="009F6F75" w:rsidRPr="00A622FA" w14:paraId="091089F0" w14:textId="77777777" w:rsidTr="00ED637E">
        <w:tc>
          <w:tcPr>
            <w:tcW w:w="2127" w:type="dxa"/>
            <w:tcBorders>
              <w:top w:val="single" w:sz="4" w:space="0" w:color="auto"/>
              <w:left w:val="single" w:sz="4" w:space="0" w:color="auto"/>
              <w:bottom w:val="single" w:sz="6" w:space="0" w:color="auto"/>
              <w:right w:val="single" w:sz="6" w:space="0" w:color="auto"/>
            </w:tcBorders>
            <w:hideMark/>
          </w:tcPr>
          <w:p w14:paraId="737FC0DB" w14:textId="77777777" w:rsidR="009F6F75" w:rsidRPr="00576E2C" w:rsidRDefault="009F6F75" w:rsidP="001A756E">
            <w:pPr>
              <w:pStyle w:val="FP"/>
              <w:spacing w:before="40" w:after="40"/>
              <w:rPr>
                <w:rFonts w:cs="Arial"/>
                <w:b/>
                <w:sz w:val="18"/>
                <w:lang w:val="en-US"/>
              </w:rPr>
            </w:pPr>
            <w:r w:rsidRPr="00576E2C">
              <w:rPr>
                <w:rFonts w:cs="Arial"/>
                <w:lang w:val="pt-BR"/>
              </w:rPr>
              <w:br w:type="page"/>
            </w:r>
            <w:r w:rsidRPr="00576E2C">
              <w:rPr>
                <w:rFonts w:cs="Arial"/>
                <w:b/>
                <w:noProof/>
              </w:rPr>
              <w:t xml:space="preserve">Object name </w:t>
            </w:r>
          </w:p>
        </w:tc>
        <w:tc>
          <w:tcPr>
            <w:tcW w:w="7512" w:type="dxa"/>
            <w:tcBorders>
              <w:top w:val="single" w:sz="4" w:space="0" w:color="auto"/>
              <w:left w:val="single" w:sz="6" w:space="0" w:color="auto"/>
              <w:bottom w:val="single" w:sz="6" w:space="0" w:color="auto"/>
              <w:right w:val="single" w:sz="4" w:space="0" w:color="auto"/>
            </w:tcBorders>
            <w:hideMark/>
          </w:tcPr>
          <w:p w14:paraId="071699A2" w14:textId="77777777" w:rsidR="009F6F75" w:rsidRPr="00ED637E" w:rsidRDefault="00ED637E" w:rsidP="001A756E">
            <w:pPr>
              <w:pStyle w:val="Teststep"/>
              <w:ind w:left="0" w:firstLine="0"/>
              <w:rPr>
                <w:rFonts w:cs="Arial"/>
                <w:lang w:val="en-US"/>
              </w:rPr>
            </w:pPr>
            <w:r w:rsidRPr="00ED637E">
              <w:rPr>
                <w:noProof/>
              </w:rPr>
              <w:t>fl_UTRAN34_CheckAllCapabilitiesIn_RrcConnectionSetupComplete</w:t>
            </w:r>
          </w:p>
        </w:tc>
      </w:tr>
      <w:tr w:rsidR="0042225B" w:rsidRPr="00A622FA" w14:paraId="3618AE76"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5A88647F" w14:textId="77777777" w:rsidR="0042225B" w:rsidRPr="00576E2C" w:rsidRDefault="0042225B" w:rsidP="0042225B">
            <w:pPr>
              <w:pStyle w:val="FP"/>
              <w:spacing w:before="40" w:after="40"/>
              <w:rPr>
                <w:rFonts w:cs="Arial"/>
                <w:b/>
                <w:sz w:val="18"/>
              </w:rPr>
            </w:pPr>
            <w:r w:rsidRPr="00576E2C">
              <w:rPr>
                <w:rFonts w:cs="Arial"/>
                <w:b/>
                <w:sz w:val="18"/>
                <w:lang w:val="en-US"/>
              </w:rPr>
              <w:t>Reason for change</w:t>
            </w:r>
          </w:p>
        </w:tc>
        <w:tc>
          <w:tcPr>
            <w:tcW w:w="7512" w:type="dxa"/>
            <w:tcBorders>
              <w:top w:val="single" w:sz="6" w:space="0" w:color="auto"/>
              <w:left w:val="single" w:sz="6" w:space="0" w:color="auto"/>
              <w:bottom w:val="single" w:sz="6" w:space="0" w:color="auto"/>
              <w:right w:val="single" w:sz="4" w:space="0" w:color="auto"/>
            </w:tcBorders>
            <w:hideMark/>
          </w:tcPr>
          <w:p w14:paraId="3D8451B3" w14:textId="77777777" w:rsidR="00BB4F89" w:rsidRDefault="00BB4F89" w:rsidP="00BB4F89">
            <w:pPr>
              <w:pStyle w:val="CRCoverPage"/>
              <w:spacing w:after="0"/>
              <w:rPr>
                <w:noProof/>
              </w:rPr>
            </w:pPr>
            <w:r>
              <w:rPr>
                <w:noProof/>
              </w:rPr>
              <w:t xml:space="preserve">In the currecnt  TTCN implemenation the variable </w:t>
            </w:r>
            <w:r w:rsidRPr="006E2341">
              <w:rPr>
                <w:noProof/>
              </w:rPr>
              <w:t xml:space="preserve">v_UE_CapabilityContainer_Add_Ext </w:t>
            </w:r>
            <w:r>
              <w:rPr>
                <w:noProof/>
              </w:rPr>
              <w:t xml:space="preserve"> is declared, but not assigned any value.</w:t>
            </w:r>
          </w:p>
          <w:p w14:paraId="183F19A5" w14:textId="77777777" w:rsidR="00BB4F89" w:rsidRDefault="00BB4F89" w:rsidP="00BB4F89">
            <w:pPr>
              <w:pStyle w:val="CRCoverPage"/>
              <w:spacing w:after="0"/>
              <w:rPr>
                <w:noProof/>
              </w:rPr>
            </w:pPr>
            <w:r>
              <w:rPr>
                <w:noProof/>
              </w:rPr>
              <w:t xml:space="preserve">In case the UE does not include IE </w:t>
            </w:r>
            <w:r w:rsidRPr="006E2341">
              <w:rPr>
                <w:noProof/>
              </w:rPr>
              <w:t xml:space="preserve">RRCConnectionSetupComplete_r3_add_ext_IEs </w:t>
            </w:r>
            <w:r>
              <w:rPr>
                <w:noProof/>
              </w:rPr>
              <w:t xml:space="preserve"> in the rrcConnection SetupComplete message, this variable remains un-initialized.</w:t>
            </w:r>
          </w:p>
          <w:p w14:paraId="47C78BB5" w14:textId="77777777" w:rsidR="00BB4F89" w:rsidRDefault="00BB4F89" w:rsidP="00BB4F89">
            <w:pPr>
              <w:pStyle w:val="CRCoverPage"/>
              <w:spacing w:after="0"/>
              <w:rPr>
                <w:noProof/>
              </w:rPr>
            </w:pPr>
          </w:p>
          <w:p w14:paraId="4D478482" w14:textId="77777777" w:rsidR="00BB4F89" w:rsidRDefault="00BB4F89" w:rsidP="00BB4F89">
            <w:pPr>
              <w:pStyle w:val="CRCoverPage"/>
              <w:spacing w:after="0"/>
              <w:rPr>
                <w:noProof/>
              </w:rPr>
            </w:pPr>
            <w:r>
              <w:rPr>
                <w:noProof/>
              </w:rPr>
              <w:t xml:space="preserve">This causes runtime error when this variable is passed to function </w:t>
            </w:r>
            <w:r w:rsidRPr="006E2341">
              <w:rPr>
                <w:noProof/>
              </w:rPr>
              <w:t>fl_UTRAN34_CheckCapabilityContainerAddExt</w:t>
            </w:r>
            <w:r>
              <w:rPr>
                <w:noProof/>
              </w:rPr>
              <w:t>.</w:t>
            </w:r>
          </w:p>
          <w:p w14:paraId="4BB33C54" w14:textId="77777777" w:rsidR="00BB4F89" w:rsidRDefault="00BB4F89" w:rsidP="00BB4F89">
            <w:pPr>
              <w:pStyle w:val="CRCoverPage"/>
              <w:spacing w:after="0"/>
              <w:rPr>
                <w:noProof/>
              </w:rPr>
            </w:pPr>
          </w:p>
          <w:p w14:paraId="361E38D5" w14:textId="77777777" w:rsidR="00BB4F89" w:rsidRDefault="00BB4F89" w:rsidP="00BB4F89">
            <w:pPr>
              <w:pStyle w:val="CRCoverPage"/>
              <w:spacing w:after="0"/>
            </w:pPr>
            <w:r>
              <w:rPr>
                <w:noProof/>
              </w:rPr>
              <w:t>This needs to be corrected.</w:t>
            </w:r>
          </w:p>
          <w:p w14:paraId="407726CF" w14:textId="77777777" w:rsidR="0042225B" w:rsidRDefault="0042225B" w:rsidP="0042225B">
            <w:pPr>
              <w:pStyle w:val="CRCoverPage"/>
              <w:spacing w:after="0"/>
              <w:ind w:left="100"/>
              <w:rPr>
                <w:noProof/>
              </w:rPr>
            </w:pPr>
          </w:p>
        </w:tc>
      </w:tr>
      <w:tr w:rsidR="0042225B" w:rsidRPr="00A622FA" w14:paraId="4C4895E0"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6BE9C7D8" w14:textId="77777777" w:rsidR="0042225B" w:rsidRPr="00576E2C" w:rsidRDefault="0042225B" w:rsidP="0042225B">
            <w:pPr>
              <w:pStyle w:val="FP"/>
              <w:spacing w:before="40" w:after="40"/>
              <w:rPr>
                <w:rFonts w:cs="Arial"/>
                <w:b/>
                <w:sz w:val="18"/>
              </w:rPr>
            </w:pPr>
            <w:r w:rsidRPr="00576E2C">
              <w:rPr>
                <w:rFonts w:cs="Arial"/>
                <w:b/>
                <w:sz w:val="18"/>
                <w:lang w:val="en-US"/>
              </w:rPr>
              <w:t>Summary of change</w:t>
            </w:r>
          </w:p>
        </w:tc>
        <w:tc>
          <w:tcPr>
            <w:tcW w:w="7512" w:type="dxa"/>
            <w:tcBorders>
              <w:top w:val="single" w:sz="6" w:space="0" w:color="auto"/>
              <w:left w:val="single" w:sz="6" w:space="0" w:color="auto"/>
              <w:bottom w:val="single" w:sz="6" w:space="0" w:color="auto"/>
              <w:right w:val="single" w:sz="4" w:space="0" w:color="auto"/>
            </w:tcBorders>
          </w:tcPr>
          <w:p w14:paraId="02A4A7A7" w14:textId="77777777" w:rsidR="00BB4F89" w:rsidRDefault="00BB4F89" w:rsidP="00BB4F89">
            <w:pPr>
              <w:pStyle w:val="CRCoverPage"/>
              <w:spacing w:after="0"/>
              <w:rPr>
                <w:noProof/>
              </w:rPr>
            </w:pPr>
            <w:r>
              <w:rPr>
                <w:noProof/>
              </w:rPr>
              <w:t xml:space="preserve">Instead of leaving </w:t>
            </w:r>
            <w:r w:rsidRPr="006E2341">
              <w:rPr>
                <w:noProof/>
              </w:rPr>
              <w:t xml:space="preserve">v_UE_CapabilityContainer_Add_Ext </w:t>
            </w:r>
            <w:r>
              <w:rPr>
                <w:noProof/>
              </w:rPr>
              <w:t xml:space="preserve"> un-initialized, assigned it OMIT.</w:t>
            </w:r>
          </w:p>
          <w:p w14:paraId="01C060A7" w14:textId="77777777" w:rsidR="0042225B" w:rsidRDefault="00BB4F89" w:rsidP="00BB4F89">
            <w:pPr>
              <w:pStyle w:val="CRCoverPage"/>
              <w:spacing w:after="0"/>
              <w:rPr>
                <w:noProof/>
                <w:sz w:val="8"/>
                <w:szCs w:val="8"/>
              </w:rPr>
            </w:pPr>
            <w:r>
              <w:rPr>
                <w:noProof/>
              </w:rPr>
              <w:t>Please see below.</w:t>
            </w:r>
          </w:p>
        </w:tc>
      </w:tr>
      <w:tr w:rsidR="0042225B" w:rsidRPr="00A622FA" w14:paraId="5012569B"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17AA8D7C" w14:textId="77777777" w:rsidR="0042225B" w:rsidRPr="00576E2C" w:rsidRDefault="0042225B" w:rsidP="0042225B">
            <w:pPr>
              <w:pStyle w:val="FP"/>
              <w:spacing w:before="40" w:after="40"/>
              <w:rPr>
                <w:rFonts w:cs="Arial"/>
                <w:b/>
                <w:sz w:val="18"/>
              </w:rPr>
            </w:pPr>
            <w:r w:rsidRPr="00576E2C">
              <w:rPr>
                <w:rFonts w:cs="Arial"/>
                <w:b/>
                <w:sz w:val="18"/>
                <w:lang w:val="en-US"/>
              </w:rPr>
              <w:t>Module</w:t>
            </w:r>
          </w:p>
        </w:tc>
        <w:tc>
          <w:tcPr>
            <w:tcW w:w="7512" w:type="dxa"/>
            <w:tcBorders>
              <w:top w:val="single" w:sz="6" w:space="0" w:color="auto"/>
              <w:left w:val="single" w:sz="6" w:space="0" w:color="auto"/>
              <w:bottom w:val="single" w:sz="6" w:space="0" w:color="auto"/>
              <w:right w:val="single" w:sz="4" w:space="0" w:color="auto"/>
            </w:tcBorders>
          </w:tcPr>
          <w:p w14:paraId="05029B74" w14:textId="77777777" w:rsidR="0042225B" w:rsidRDefault="007A5896" w:rsidP="0042225B">
            <w:pPr>
              <w:pStyle w:val="CRCoverPage"/>
              <w:spacing w:after="0"/>
              <w:rPr>
                <w:noProof/>
              </w:rPr>
            </w:pPr>
            <w:r>
              <w:rPr>
                <w:noProof/>
              </w:rPr>
              <w:t>UTRAN34_UE_CapabilityInfo.ttcn</w:t>
            </w:r>
          </w:p>
        </w:tc>
      </w:tr>
      <w:tr w:rsidR="0042225B" w:rsidRPr="00576E2C" w14:paraId="32A00CC5" w14:textId="77777777" w:rsidTr="00ED637E">
        <w:tc>
          <w:tcPr>
            <w:tcW w:w="2127" w:type="dxa"/>
            <w:tcBorders>
              <w:top w:val="single" w:sz="6" w:space="0" w:color="auto"/>
              <w:left w:val="single" w:sz="4" w:space="0" w:color="auto"/>
              <w:bottom w:val="single" w:sz="6" w:space="0" w:color="auto"/>
              <w:right w:val="single" w:sz="6" w:space="0" w:color="auto"/>
            </w:tcBorders>
            <w:hideMark/>
          </w:tcPr>
          <w:p w14:paraId="6A914B40" w14:textId="77777777" w:rsidR="0042225B" w:rsidRPr="0073267B" w:rsidRDefault="0042225B" w:rsidP="0042225B">
            <w:pPr>
              <w:pStyle w:val="FP"/>
              <w:rPr>
                <w:rFonts w:cs="Arial"/>
                <w:b/>
                <w:sz w:val="18"/>
                <w:highlight w:val="cyan"/>
                <w:lang w:val="en-US"/>
              </w:rPr>
            </w:pPr>
            <w:r w:rsidRPr="0073267B">
              <w:rPr>
                <w:rFonts w:cs="Arial"/>
                <w:b/>
                <w:sz w:val="18"/>
                <w:highlight w:val="cyan"/>
                <w:lang w:val="en-US"/>
              </w:rPr>
              <w:t>Label</w:t>
            </w:r>
          </w:p>
        </w:tc>
        <w:tc>
          <w:tcPr>
            <w:tcW w:w="7512" w:type="dxa"/>
            <w:tcBorders>
              <w:top w:val="single" w:sz="6" w:space="0" w:color="auto"/>
              <w:left w:val="single" w:sz="6" w:space="0" w:color="auto"/>
              <w:bottom w:val="single" w:sz="6" w:space="0" w:color="auto"/>
              <w:right w:val="single" w:sz="4" w:space="0" w:color="auto"/>
            </w:tcBorders>
            <w:hideMark/>
          </w:tcPr>
          <w:p w14:paraId="6300D95F" w14:textId="50535FD2" w:rsidR="0042225B" w:rsidRPr="00576E2C" w:rsidRDefault="001D0CEE" w:rsidP="0042225B">
            <w:pPr>
              <w:pStyle w:val="Teststep"/>
              <w:ind w:left="0" w:firstLine="0"/>
              <w:rPr>
                <w:rFonts w:cs="Arial"/>
              </w:rPr>
            </w:pPr>
            <w:r w:rsidRPr="0073267B">
              <w:rPr>
                <w:rFonts w:cs="Arial"/>
                <w:highlight w:val="cyan"/>
              </w:rPr>
              <w:t>Accepted, see proposed implementation below</w:t>
            </w:r>
            <w:r w:rsidR="00932FB2" w:rsidRPr="0073267B">
              <w:rPr>
                <w:rFonts w:cs="Arial"/>
                <w:highlight w:val="cyan"/>
              </w:rPr>
              <w:t xml:space="preserve">. Similar change done in </w:t>
            </w:r>
            <w:r w:rsidR="0073267B" w:rsidRPr="0073267B">
              <w:rPr>
                <w:rFonts w:cs="Arial"/>
                <w:highlight w:val="cyan"/>
              </w:rPr>
              <w:t>fl_UTRAN34_CheckCapabilityContainerExtension_InUECapabilityInformation</w:t>
            </w:r>
          </w:p>
        </w:tc>
      </w:tr>
    </w:tbl>
    <w:p w14:paraId="4116B3B0" w14:textId="77777777" w:rsidR="0064217C" w:rsidRDefault="0064217C" w:rsidP="009F6F75">
      <w:pPr>
        <w:pStyle w:val="TH"/>
        <w:jc w:val="left"/>
        <w:rPr>
          <w:lang w:eastAsia="zh-TW"/>
        </w:rPr>
      </w:pPr>
    </w:p>
    <w:p w14:paraId="1EF843C7" w14:textId="77777777" w:rsidR="0057799D" w:rsidRDefault="0057799D" w:rsidP="0057799D">
      <w:pPr>
        <w:rPr>
          <w:rFonts w:ascii="Arial" w:hAnsi="Arial" w:cs="Arial"/>
          <w:b/>
        </w:rPr>
      </w:pPr>
      <w:r w:rsidRPr="00F85AA5">
        <w:rPr>
          <w:rFonts w:ascii="Arial" w:hAnsi="Arial" w:cs="Arial"/>
          <w:b/>
        </w:rPr>
        <w:t>Before: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B509CF" w14:paraId="382E2982" w14:textId="77777777" w:rsidTr="00B509CF">
        <w:tc>
          <w:tcPr>
            <w:tcW w:w="9857" w:type="dxa"/>
          </w:tcPr>
          <w:p w14:paraId="354CDECB" w14:textId="77777777" w:rsidR="005A6F38" w:rsidRPr="005A6F38" w:rsidRDefault="005A6F38" w:rsidP="005A6F38">
            <w:pPr>
              <w:pStyle w:val="TH"/>
              <w:spacing w:before="0" w:after="0"/>
              <w:rPr>
                <w:b w:val="0"/>
                <w:lang w:eastAsia="zh-TW"/>
              </w:rPr>
            </w:pPr>
            <w:r w:rsidRPr="005A6F38">
              <w:rPr>
                <w:b w:val="0"/>
                <w:lang w:eastAsia="zh-TW"/>
              </w:rPr>
              <w:t>function fl_UTRAN34_CheckAllCapabilitiesIn_</w:t>
            </w:r>
            <w:proofErr w:type="gramStart"/>
            <w:r w:rsidRPr="005A6F38">
              <w:rPr>
                <w:b w:val="0"/>
                <w:lang w:eastAsia="zh-TW"/>
              </w:rPr>
              <w:t>RrcConnectionSetupComplete(</w:t>
            </w:r>
            <w:proofErr w:type="gramEnd"/>
            <w:r w:rsidRPr="005A6F38">
              <w:rPr>
                <w:b w:val="0"/>
                <w:lang w:eastAsia="zh-TW"/>
              </w:rPr>
              <w:t xml:space="preserve">UTRAN_CellId_Type </w:t>
            </w:r>
            <w:proofErr w:type="spellStart"/>
            <w:r w:rsidRPr="005A6F38">
              <w:rPr>
                <w:b w:val="0"/>
                <w:lang w:eastAsia="zh-TW"/>
              </w:rPr>
              <w:t>p_CellId</w:t>
            </w:r>
            <w:proofErr w:type="spellEnd"/>
            <w:r w:rsidRPr="005A6F38">
              <w:rPr>
                <w:b w:val="0"/>
                <w:lang w:eastAsia="zh-TW"/>
              </w:rPr>
              <w:t>,</w:t>
            </w:r>
          </w:p>
          <w:p w14:paraId="610BDFBF" w14:textId="77777777" w:rsidR="005A6F38" w:rsidRPr="005A6F38" w:rsidRDefault="005A6F38" w:rsidP="005A6F38">
            <w:pPr>
              <w:pStyle w:val="TH"/>
              <w:spacing w:before="0" w:after="0"/>
              <w:rPr>
                <w:b w:val="0"/>
                <w:lang w:eastAsia="zh-TW"/>
              </w:rPr>
            </w:pPr>
            <w:r w:rsidRPr="005A6F38">
              <w:rPr>
                <w:b w:val="0"/>
                <w:lang w:eastAsia="zh-TW"/>
              </w:rPr>
              <w:t xml:space="preserve">                                                                        </w:t>
            </w:r>
            <w:proofErr w:type="spellStart"/>
            <w:r w:rsidRPr="005A6F38">
              <w:rPr>
                <w:b w:val="0"/>
                <w:lang w:eastAsia="zh-TW"/>
              </w:rPr>
              <w:t>RRCConnectionSetupComplete</w:t>
            </w:r>
            <w:proofErr w:type="spellEnd"/>
            <w:r w:rsidRPr="005A6F38">
              <w:rPr>
                <w:b w:val="0"/>
                <w:lang w:eastAsia="zh-TW"/>
              </w:rPr>
              <w:t xml:space="preserve"> </w:t>
            </w:r>
            <w:proofErr w:type="spellStart"/>
            <w:r w:rsidRPr="005A6F38">
              <w:rPr>
                <w:b w:val="0"/>
                <w:lang w:eastAsia="zh-TW"/>
              </w:rPr>
              <w:t>p_RRCConnectionSetupComplete</w:t>
            </w:r>
            <w:proofErr w:type="spellEnd"/>
            <w:r w:rsidRPr="005A6F38">
              <w:rPr>
                <w:b w:val="0"/>
                <w:lang w:eastAsia="zh-TW"/>
              </w:rPr>
              <w:t>) runs on UTRAN_</w:t>
            </w:r>
            <w:proofErr w:type="gramStart"/>
            <w:r w:rsidRPr="005A6F38">
              <w:rPr>
                <w:b w:val="0"/>
                <w:lang w:eastAsia="zh-TW"/>
              </w:rPr>
              <w:t>PTC</w:t>
            </w:r>
            <w:proofErr w:type="gramEnd"/>
          </w:p>
          <w:p w14:paraId="1F937F9A" w14:textId="77777777" w:rsidR="005A6F38" w:rsidRPr="001D0CEE" w:rsidRDefault="005A6F38" w:rsidP="005A6F38">
            <w:pPr>
              <w:pStyle w:val="TH"/>
              <w:spacing w:before="0" w:after="0"/>
              <w:rPr>
                <w:b w:val="0"/>
                <w:lang w:val="fr-FR" w:eastAsia="zh-TW"/>
              </w:rPr>
            </w:pPr>
            <w:r w:rsidRPr="005A6F38">
              <w:rPr>
                <w:b w:val="0"/>
                <w:lang w:eastAsia="zh-TW"/>
              </w:rPr>
              <w:t xml:space="preserve">  </w:t>
            </w:r>
            <w:r w:rsidRPr="001D0CEE">
              <w:rPr>
                <w:b w:val="0"/>
                <w:lang w:val="fr-FR" w:eastAsia="zh-TW"/>
              </w:rPr>
              <w:t>{</w:t>
            </w:r>
          </w:p>
          <w:p w14:paraId="7892E8EB" w14:textId="77777777" w:rsidR="005A6F38" w:rsidRPr="001D0CEE" w:rsidRDefault="005A6F38" w:rsidP="005A6F38">
            <w:pPr>
              <w:pStyle w:val="TH"/>
              <w:spacing w:before="0" w:after="0"/>
              <w:rPr>
                <w:b w:val="0"/>
                <w:lang w:val="fr-FR" w:eastAsia="zh-TW"/>
              </w:rPr>
            </w:pPr>
            <w:r w:rsidRPr="001D0CEE">
              <w:rPr>
                <w:b w:val="0"/>
                <w:lang w:val="fr-FR" w:eastAsia="zh-TW"/>
              </w:rPr>
              <w:t xml:space="preserve">    </w:t>
            </w:r>
            <w:proofErr w:type="gramStart"/>
            <w:r w:rsidRPr="001D0CEE">
              <w:rPr>
                <w:b w:val="0"/>
                <w:lang w:val="fr-FR" w:eastAsia="zh-TW"/>
              </w:rPr>
              <w:t>var</w:t>
            </w:r>
            <w:proofErr w:type="gramEnd"/>
            <w:r w:rsidRPr="001D0CEE">
              <w:rPr>
                <w:b w:val="0"/>
                <w:lang w:val="fr-FR" w:eastAsia="zh-TW"/>
              </w:rPr>
              <w:t xml:space="preserve"> </w:t>
            </w:r>
            <w:proofErr w:type="spellStart"/>
            <w:r w:rsidRPr="001D0CEE">
              <w:rPr>
                <w:b w:val="0"/>
                <w:lang w:val="fr-FR" w:eastAsia="zh-TW"/>
              </w:rPr>
              <w:t>UE_CapabilityContainer_IEs</w:t>
            </w:r>
            <w:proofErr w:type="spellEnd"/>
            <w:r w:rsidRPr="001D0CEE">
              <w:rPr>
                <w:b w:val="0"/>
                <w:lang w:val="fr-FR" w:eastAsia="zh-TW"/>
              </w:rPr>
              <w:t xml:space="preserve"> </w:t>
            </w:r>
            <w:proofErr w:type="spellStart"/>
            <w:r w:rsidRPr="001D0CEE">
              <w:rPr>
                <w:b w:val="0"/>
                <w:lang w:val="fr-FR" w:eastAsia="zh-TW"/>
              </w:rPr>
              <w:t>v_UE_CapabilityContainer</w:t>
            </w:r>
            <w:proofErr w:type="spellEnd"/>
            <w:r w:rsidRPr="001D0CEE">
              <w:rPr>
                <w:b w:val="0"/>
                <w:lang w:val="fr-FR" w:eastAsia="zh-TW"/>
              </w:rPr>
              <w:t>;</w:t>
            </w:r>
          </w:p>
          <w:p w14:paraId="36FE857E" w14:textId="77777777" w:rsidR="005A6F38" w:rsidRPr="005A6F38" w:rsidRDefault="005A6F38" w:rsidP="005A6F38">
            <w:pPr>
              <w:pStyle w:val="TH"/>
              <w:spacing w:before="0" w:after="0"/>
              <w:rPr>
                <w:b w:val="0"/>
                <w:lang w:eastAsia="zh-TW"/>
              </w:rPr>
            </w:pPr>
            <w:r w:rsidRPr="001D0CEE">
              <w:rPr>
                <w:b w:val="0"/>
                <w:lang w:val="fr-FR" w:eastAsia="zh-TW"/>
              </w:rPr>
              <w:t xml:space="preserve">    </w:t>
            </w:r>
            <w:r w:rsidRPr="005A6F38">
              <w:rPr>
                <w:b w:val="0"/>
                <w:lang w:eastAsia="zh-TW"/>
              </w:rPr>
              <w:t xml:space="preserve">var bitstring </w:t>
            </w:r>
            <w:proofErr w:type="spellStart"/>
            <w:r w:rsidRPr="005A6F38">
              <w:rPr>
                <w:b w:val="0"/>
                <w:lang w:eastAsia="zh-TW"/>
              </w:rPr>
              <w:t>v_</w:t>
            </w:r>
            <w:proofErr w:type="gramStart"/>
            <w:r w:rsidRPr="005A6F38">
              <w:rPr>
                <w:b w:val="0"/>
                <w:lang w:eastAsia="zh-TW"/>
              </w:rPr>
              <w:t>UeCapabilityContainerBitstring</w:t>
            </w:r>
            <w:proofErr w:type="spellEnd"/>
            <w:r w:rsidRPr="005A6F38">
              <w:rPr>
                <w:b w:val="0"/>
                <w:lang w:eastAsia="zh-TW"/>
              </w:rPr>
              <w:t>;</w:t>
            </w:r>
            <w:proofErr w:type="gramEnd"/>
          </w:p>
          <w:p w14:paraId="5D541201" w14:textId="77777777" w:rsidR="005A6F38" w:rsidRPr="005A6F38" w:rsidRDefault="005A6F38" w:rsidP="005A6F38">
            <w:pPr>
              <w:pStyle w:val="TH"/>
              <w:spacing w:before="0" w:after="0"/>
              <w:rPr>
                <w:b w:val="0"/>
                <w:lang w:eastAsia="zh-TW"/>
              </w:rPr>
            </w:pPr>
            <w:r w:rsidRPr="005A6F38">
              <w:rPr>
                <w:b w:val="0"/>
                <w:lang w:eastAsia="zh-TW"/>
              </w:rPr>
              <w:t xml:space="preserve">    var bitstring </w:t>
            </w:r>
            <w:proofErr w:type="spellStart"/>
            <w:r w:rsidRPr="005A6F38">
              <w:rPr>
                <w:b w:val="0"/>
                <w:lang w:eastAsia="zh-TW"/>
              </w:rPr>
              <w:t>v_</w:t>
            </w:r>
            <w:proofErr w:type="gramStart"/>
            <w:r w:rsidRPr="005A6F38">
              <w:rPr>
                <w:b w:val="0"/>
                <w:lang w:eastAsia="zh-TW"/>
              </w:rPr>
              <w:t>UeCapabilityContainerAddExtBitstring</w:t>
            </w:r>
            <w:proofErr w:type="spellEnd"/>
            <w:r w:rsidRPr="005A6F38">
              <w:rPr>
                <w:b w:val="0"/>
                <w:lang w:eastAsia="zh-TW"/>
              </w:rPr>
              <w:t>;</w:t>
            </w:r>
            <w:proofErr w:type="gramEnd"/>
          </w:p>
          <w:p w14:paraId="7D43AB64" w14:textId="77777777" w:rsidR="005A6F38" w:rsidRPr="005A6F38" w:rsidRDefault="005A6F38" w:rsidP="005A6F38">
            <w:pPr>
              <w:pStyle w:val="TH"/>
              <w:spacing w:before="0" w:after="0"/>
              <w:rPr>
                <w:b w:val="0"/>
                <w:lang w:eastAsia="zh-TW"/>
              </w:rPr>
            </w:pPr>
            <w:r w:rsidRPr="005A6F38">
              <w:rPr>
                <w:b w:val="0"/>
                <w:lang w:eastAsia="zh-TW"/>
              </w:rPr>
              <w:t xml:space="preserve">    var RRCConnectionSetupComplete_r3_add_ext_IEs </w:t>
            </w:r>
            <w:proofErr w:type="spellStart"/>
            <w:r w:rsidRPr="005A6F38">
              <w:rPr>
                <w:b w:val="0"/>
                <w:lang w:eastAsia="zh-TW"/>
              </w:rPr>
              <w:t>v_UE_CapabilityContainer_Add_</w:t>
            </w:r>
            <w:proofErr w:type="gramStart"/>
            <w:r w:rsidRPr="005A6F38">
              <w:rPr>
                <w:b w:val="0"/>
                <w:lang w:eastAsia="zh-TW"/>
              </w:rPr>
              <w:t>Ext</w:t>
            </w:r>
            <w:proofErr w:type="spellEnd"/>
            <w:r w:rsidRPr="005A6F38">
              <w:rPr>
                <w:b w:val="0"/>
                <w:lang w:eastAsia="zh-TW"/>
              </w:rPr>
              <w:t>;</w:t>
            </w:r>
            <w:proofErr w:type="gramEnd"/>
          </w:p>
          <w:p w14:paraId="28132546" w14:textId="77777777" w:rsidR="005A6F38" w:rsidRPr="005A6F38" w:rsidRDefault="005A6F38" w:rsidP="005A6F38">
            <w:pPr>
              <w:pStyle w:val="TH"/>
              <w:spacing w:before="0" w:after="0"/>
              <w:rPr>
                <w:b w:val="0"/>
                <w:lang w:eastAsia="zh-TW"/>
              </w:rPr>
            </w:pPr>
            <w:r w:rsidRPr="005A6F38">
              <w:rPr>
                <w:b w:val="0"/>
                <w:lang w:eastAsia="zh-TW"/>
              </w:rPr>
              <w:t xml:space="preserve">    </w:t>
            </w:r>
          </w:p>
          <w:p w14:paraId="0189B158" w14:textId="77777777" w:rsidR="005A6F38" w:rsidRDefault="005A6F38" w:rsidP="005A6F38">
            <w:pPr>
              <w:pStyle w:val="TH"/>
              <w:spacing w:before="0" w:after="0"/>
              <w:jc w:val="left"/>
              <w:rPr>
                <w:b w:val="0"/>
                <w:lang w:eastAsia="zh-TW"/>
              </w:rPr>
            </w:pPr>
            <w:r w:rsidRPr="005A6F38">
              <w:rPr>
                <w:b w:val="0"/>
                <w:lang w:eastAsia="zh-TW"/>
              </w:rPr>
              <w:t xml:space="preserve">    // Decode the UE-</w:t>
            </w:r>
            <w:proofErr w:type="spellStart"/>
            <w:r w:rsidRPr="005A6F38">
              <w:rPr>
                <w:b w:val="0"/>
                <w:lang w:eastAsia="zh-TW"/>
              </w:rPr>
              <w:t>CapabilityContainer</w:t>
            </w:r>
            <w:proofErr w:type="spellEnd"/>
          </w:p>
          <w:p w14:paraId="1A653851" w14:textId="77777777" w:rsidR="005A6F38" w:rsidRPr="005A6F38" w:rsidRDefault="005A6F38" w:rsidP="005A6F38">
            <w:pPr>
              <w:pStyle w:val="TH"/>
              <w:spacing w:before="0" w:after="0"/>
              <w:jc w:val="left"/>
              <w:rPr>
                <w:lang w:eastAsia="zh-TW"/>
              </w:rPr>
            </w:pPr>
            <w:r w:rsidRPr="005A6F38">
              <w:rPr>
                <w:lang w:eastAsia="zh-TW"/>
              </w:rPr>
              <w:t>&lt;&lt;SKIPPED CODE&gt;&gt;</w:t>
            </w:r>
          </w:p>
        </w:tc>
      </w:tr>
    </w:tbl>
    <w:p w14:paraId="5DFB3A67" w14:textId="77777777" w:rsidR="0057799D" w:rsidRDefault="0057799D" w:rsidP="009F6F75">
      <w:pPr>
        <w:pStyle w:val="TH"/>
        <w:jc w:val="left"/>
        <w:rPr>
          <w:lang w:eastAsia="zh-TW"/>
        </w:rPr>
      </w:pPr>
    </w:p>
    <w:p w14:paraId="09FC5F3B" w14:textId="77777777" w:rsidR="0057799D" w:rsidRDefault="0057799D" w:rsidP="0057799D">
      <w:pPr>
        <w:rPr>
          <w:rFonts w:ascii="Arial" w:hAnsi="Arial" w:cs="Arial"/>
          <w:b/>
        </w:rPr>
      </w:pPr>
      <w:r w:rsidRPr="00F85AA5">
        <w:rPr>
          <w:rFonts w:ascii="Arial" w:hAnsi="Arial" w:cs="Arial"/>
          <w:b/>
        </w:rPr>
        <w:t>After:</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31"/>
      </w:tblGrid>
      <w:tr w:rsidR="00B509CF" w14:paraId="5FC8DFB4" w14:textId="77777777" w:rsidTr="00B509CF">
        <w:tc>
          <w:tcPr>
            <w:tcW w:w="9857" w:type="dxa"/>
          </w:tcPr>
          <w:p w14:paraId="31DE1DCC" w14:textId="77777777" w:rsidR="005A6F38" w:rsidRPr="005A6F38" w:rsidRDefault="005A6F38" w:rsidP="005A6F38">
            <w:pPr>
              <w:pStyle w:val="TH"/>
              <w:spacing w:before="0" w:after="0"/>
              <w:rPr>
                <w:b w:val="0"/>
                <w:lang w:eastAsia="zh-TW"/>
              </w:rPr>
            </w:pPr>
            <w:r w:rsidRPr="005A6F38">
              <w:rPr>
                <w:b w:val="0"/>
                <w:lang w:eastAsia="zh-TW"/>
              </w:rPr>
              <w:lastRenderedPageBreak/>
              <w:t>function fl_UTRAN34_CheckAllCapabilitiesIn_</w:t>
            </w:r>
            <w:proofErr w:type="gramStart"/>
            <w:r w:rsidRPr="005A6F38">
              <w:rPr>
                <w:b w:val="0"/>
                <w:lang w:eastAsia="zh-TW"/>
              </w:rPr>
              <w:t>RrcConnectionSetupComplete(</w:t>
            </w:r>
            <w:proofErr w:type="gramEnd"/>
            <w:r w:rsidRPr="005A6F38">
              <w:rPr>
                <w:b w:val="0"/>
                <w:lang w:eastAsia="zh-TW"/>
              </w:rPr>
              <w:t xml:space="preserve">UTRAN_CellId_Type </w:t>
            </w:r>
            <w:proofErr w:type="spellStart"/>
            <w:r w:rsidRPr="005A6F38">
              <w:rPr>
                <w:b w:val="0"/>
                <w:lang w:eastAsia="zh-TW"/>
              </w:rPr>
              <w:t>p_CellId</w:t>
            </w:r>
            <w:proofErr w:type="spellEnd"/>
            <w:r w:rsidRPr="005A6F38">
              <w:rPr>
                <w:b w:val="0"/>
                <w:lang w:eastAsia="zh-TW"/>
              </w:rPr>
              <w:t>,</w:t>
            </w:r>
          </w:p>
          <w:p w14:paraId="3129D9E7" w14:textId="77777777" w:rsidR="005A6F38" w:rsidRPr="005A6F38" w:rsidRDefault="005A6F38" w:rsidP="005A6F38">
            <w:pPr>
              <w:pStyle w:val="TH"/>
              <w:spacing w:before="0" w:after="0"/>
              <w:rPr>
                <w:b w:val="0"/>
                <w:lang w:eastAsia="zh-TW"/>
              </w:rPr>
            </w:pPr>
            <w:r w:rsidRPr="005A6F38">
              <w:rPr>
                <w:b w:val="0"/>
                <w:lang w:eastAsia="zh-TW"/>
              </w:rPr>
              <w:t xml:space="preserve">                                                                        </w:t>
            </w:r>
            <w:proofErr w:type="spellStart"/>
            <w:r w:rsidRPr="005A6F38">
              <w:rPr>
                <w:b w:val="0"/>
                <w:lang w:eastAsia="zh-TW"/>
              </w:rPr>
              <w:t>RRCConnectionSetupComplete</w:t>
            </w:r>
            <w:proofErr w:type="spellEnd"/>
            <w:r w:rsidRPr="005A6F38">
              <w:rPr>
                <w:b w:val="0"/>
                <w:lang w:eastAsia="zh-TW"/>
              </w:rPr>
              <w:t xml:space="preserve"> </w:t>
            </w:r>
            <w:proofErr w:type="spellStart"/>
            <w:r w:rsidRPr="005A6F38">
              <w:rPr>
                <w:b w:val="0"/>
                <w:lang w:eastAsia="zh-TW"/>
              </w:rPr>
              <w:t>p_RRCConnectionSetupComplete</w:t>
            </w:r>
            <w:proofErr w:type="spellEnd"/>
            <w:r w:rsidRPr="005A6F38">
              <w:rPr>
                <w:b w:val="0"/>
                <w:lang w:eastAsia="zh-TW"/>
              </w:rPr>
              <w:t>) runs on UTRAN_</w:t>
            </w:r>
            <w:proofErr w:type="gramStart"/>
            <w:r w:rsidRPr="005A6F38">
              <w:rPr>
                <w:b w:val="0"/>
                <w:lang w:eastAsia="zh-TW"/>
              </w:rPr>
              <w:t>PTC</w:t>
            </w:r>
            <w:proofErr w:type="gramEnd"/>
          </w:p>
          <w:p w14:paraId="2D992EA3" w14:textId="77777777" w:rsidR="005A6F38" w:rsidRPr="001D0CEE" w:rsidRDefault="005A6F38" w:rsidP="005A6F38">
            <w:pPr>
              <w:pStyle w:val="TH"/>
              <w:spacing w:before="0" w:after="0"/>
              <w:rPr>
                <w:b w:val="0"/>
                <w:lang w:val="fr-FR" w:eastAsia="zh-TW"/>
              </w:rPr>
            </w:pPr>
            <w:r w:rsidRPr="005A6F38">
              <w:rPr>
                <w:b w:val="0"/>
                <w:lang w:eastAsia="zh-TW"/>
              </w:rPr>
              <w:t xml:space="preserve">  </w:t>
            </w:r>
            <w:r w:rsidRPr="001D0CEE">
              <w:rPr>
                <w:b w:val="0"/>
                <w:lang w:val="fr-FR" w:eastAsia="zh-TW"/>
              </w:rPr>
              <w:t>{</w:t>
            </w:r>
          </w:p>
          <w:p w14:paraId="689EF423" w14:textId="77777777" w:rsidR="005A6F38" w:rsidRPr="001D0CEE" w:rsidRDefault="005A6F38" w:rsidP="005A6F38">
            <w:pPr>
              <w:pStyle w:val="TH"/>
              <w:spacing w:before="0" w:after="0"/>
              <w:rPr>
                <w:b w:val="0"/>
                <w:lang w:val="fr-FR" w:eastAsia="zh-TW"/>
              </w:rPr>
            </w:pPr>
            <w:r w:rsidRPr="001D0CEE">
              <w:rPr>
                <w:b w:val="0"/>
                <w:lang w:val="fr-FR" w:eastAsia="zh-TW"/>
              </w:rPr>
              <w:t xml:space="preserve">    </w:t>
            </w:r>
            <w:proofErr w:type="gramStart"/>
            <w:r w:rsidRPr="001D0CEE">
              <w:rPr>
                <w:b w:val="0"/>
                <w:lang w:val="fr-FR" w:eastAsia="zh-TW"/>
              </w:rPr>
              <w:t>var</w:t>
            </w:r>
            <w:proofErr w:type="gramEnd"/>
            <w:r w:rsidRPr="001D0CEE">
              <w:rPr>
                <w:b w:val="0"/>
                <w:lang w:val="fr-FR" w:eastAsia="zh-TW"/>
              </w:rPr>
              <w:t xml:space="preserve"> </w:t>
            </w:r>
            <w:proofErr w:type="spellStart"/>
            <w:r w:rsidRPr="001D0CEE">
              <w:rPr>
                <w:b w:val="0"/>
                <w:lang w:val="fr-FR" w:eastAsia="zh-TW"/>
              </w:rPr>
              <w:t>UE_CapabilityContainer_IEs</w:t>
            </w:r>
            <w:proofErr w:type="spellEnd"/>
            <w:r w:rsidRPr="001D0CEE">
              <w:rPr>
                <w:b w:val="0"/>
                <w:lang w:val="fr-FR" w:eastAsia="zh-TW"/>
              </w:rPr>
              <w:t xml:space="preserve"> </w:t>
            </w:r>
            <w:proofErr w:type="spellStart"/>
            <w:r w:rsidRPr="001D0CEE">
              <w:rPr>
                <w:b w:val="0"/>
                <w:lang w:val="fr-FR" w:eastAsia="zh-TW"/>
              </w:rPr>
              <w:t>v_UE_CapabilityContainer</w:t>
            </w:r>
            <w:proofErr w:type="spellEnd"/>
            <w:r w:rsidRPr="001D0CEE">
              <w:rPr>
                <w:b w:val="0"/>
                <w:lang w:val="fr-FR" w:eastAsia="zh-TW"/>
              </w:rPr>
              <w:t>;</w:t>
            </w:r>
          </w:p>
          <w:p w14:paraId="3508C326" w14:textId="77777777" w:rsidR="005A6F38" w:rsidRPr="005A6F38" w:rsidRDefault="005A6F38" w:rsidP="005A6F38">
            <w:pPr>
              <w:pStyle w:val="TH"/>
              <w:spacing w:before="0" w:after="0"/>
              <w:rPr>
                <w:b w:val="0"/>
                <w:lang w:eastAsia="zh-TW"/>
              </w:rPr>
            </w:pPr>
            <w:r w:rsidRPr="001D0CEE">
              <w:rPr>
                <w:b w:val="0"/>
                <w:lang w:val="fr-FR" w:eastAsia="zh-TW"/>
              </w:rPr>
              <w:t xml:space="preserve">    </w:t>
            </w:r>
            <w:r w:rsidRPr="005A6F38">
              <w:rPr>
                <w:b w:val="0"/>
                <w:lang w:eastAsia="zh-TW"/>
              </w:rPr>
              <w:t xml:space="preserve">var bitstring </w:t>
            </w:r>
            <w:proofErr w:type="spellStart"/>
            <w:r w:rsidRPr="005A6F38">
              <w:rPr>
                <w:b w:val="0"/>
                <w:lang w:eastAsia="zh-TW"/>
              </w:rPr>
              <w:t>v_</w:t>
            </w:r>
            <w:proofErr w:type="gramStart"/>
            <w:r w:rsidRPr="005A6F38">
              <w:rPr>
                <w:b w:val="0"/>
                <w:lang w:eastAsia="zh-TW"/>
              </w:rPr>
              <w:t>UeCapabilityContainerBitstring</w:t>
            </w:r>
            <w:proofErr w:type="spellEnd"/>
            <w:r w:rsidRPr="005A6F38">
              <w:rPr>
                <w:b w:val="0"/>
                <w:lang w:eastAsia="zh-TW"/>
              </w:rPr>
              <w:t>;</w:t>
            </w:r>
            <w:proofErr w:type="gramEnd"/>
          </w:p>
          <w:p w14:paraId="2C3359E1" w14:textId="77777777" w:rsidR="005A6F38" w:rsidRPr="005A6F38" w:rsidRDefault="005A6F38" w:rsidP="005A6F38">
            <w:pPr>
              <w:pStyle w:val="TH"/>
              <w:spacing w:before="0" w:after="0"/>
              <w:rPr>
                <w:b w:val="0"/>
                <w:lang w:eastAsia="zh-TW"/>
              </w:rPr>
            </w:pPr>
            <w:r w:rsidRPr="005A6F38">
              <w:rPr>
                <w:b w:val="0"/>
                <w:lang w:eastAsia="zh-TW"/>
              </w:rPr>
              <w:t xml:space="preserve">    var bitstring </w:t>
            </w:r>
            <w:proofErr w:type="spellStart"/>
            <w:r w:rsidRPr="005A6F38">
              <w:rPr>
                <w:b w:val="0"/>
                <w:lang w:eastAsia="zh-TW"/>
              </w:rPr>
              <w:t>v_</w:t>
            </w:r>
            <w:proofErr w:type="gramStart"/>
            <w:r w:rsidRPr="005A6F38">
              <w:rPr>
                <w:b w:val="0"/>
                <w:lang w:eastAsia="zh-TW"/>
              </w:rPr>
              <w:t>UeCapabilityContainerAddExtBitstring</w:t>
            </w:r>
            <w:proofErr w:type="spellEnd"/>
            <w:r w:rsidRPr="005A6F38">
              <w:rPr>
                <w:b w:val="0"/>
                <w:lang w:eastAsia="zh-TW"/>
              </w:rPr>
              <w:t>;</w:t>
            </w:r>
            <w:proofErr w:type="gramEnd"/>
          </w:p>
          <w:p w14:paraId="490BD4BF" w14:textId="77777777" w:rsidR="005A6F38" w:rsidRPr="005A6F38" w:rsidRDefault="005A6F38" w:rsidP="005A6F38">
            <w:pPr>
              <w:pStyle w:val="TH"/>
              <w:spacing w:before="0" w:after="0"/>
              <w:rPr>
                <w:b w:val="0"/>
                <w:lang w:eastAsia="zh-TW"/>
              </w:rPr>
            </w:pPr>
            <w:r w:rsidRPr="005A6F38">
              <w:rPr>
                <w:b w:val="0"/>
                <w:lang w:eastAsia="zh-TW"/>
              </w:rPr>
              <w:t xml:space="preserve">    var RRCConnectionSetupComplete_r3_add_ext_IEs </w:t>
            </w:r>
            <w:proofErr w:type="spellStart"/>
            <w:r w:rsidRPr="005A6F38">
              <w:rPr>
                <w:b w:val="0"/>
                <w:lang w:eastAsia="zh-TW"/>
              </w:rPr>
              <w:t>v_UE_CapabilityContainer_Add_</w:t>
            </w:r>
            <w:proofErr w:type="gramStart"/>
            <w:r w:rsidRPr="005A6F38">
              <w:rPr>
                <w:b w:val="0"/>
                <w:lang w:eastAsia="zh-TW"/>
              </w:rPr>
              <w:t>Ext</w:t>
            </w:r>
            <w:proofErr w:type="spellEnd"/>
            <w:r>
              <w:rPr>
                <w:b w:val="0"/>
                <w:lang w:eastAsia="zh-TW"/>
              </w:rPr>
              <w:t xml:space="preserve"> :</w:t>
            </w:r>
            <w:proofErr w:type="gramEnd"/>
            <w:r>
              <w:rPr>
                <w:b w:val="0"/>
                <w:lang w:eastAsia="zh-TW"/>
              </w:rPr>
              <w:t xml:space="preserve">= </w:t>
            </w:r>
            <w:r w:rsidRPr="005A6F38">
              <w:rPr>
                <w:b w:val="0"/>
                <w:highlight w:val="yellow"/>
                <w:lang w:eastAsia="zh-TW"/>
              </w:rPr>
              <w:t>omit</w:t>
            </w:r>
            <w:r w:rsidRPr="005A6F38">
              <w:rPr>
                <w:b w:val="0"/>
                <w:lang w:eastAsia="zh-TW"/>
              </w:rPr>
              <w:t>;</w:t>
            </w:r>
          </w:p>
          <w:p w14:paraId="65ED6C37" w14:textId="77777777" w:rsidR="005A6F38" w:rsidRPr="005A6F38" w:rsidRDefault="005A6F38" w:rsidP="005A6F38">
            <w:pPr>
              <w:pStyle w:val="TH"/>
              <w:spacing w:before="0" w:after="0"/>
              <w:rPr>
                <w:b w:val="0"/>
                <w:lang w:eastAsia="zh-TW"/>
              </w:rPr>
            </w:pPr>
            <w:r w:rsidRPr="005A6F38">
              <w:rPr>
                <w:b w:val="0"/>
                <w:lang w:eastAsia="zh-TW"/>
              </w:rPr>
              <w:t xml:space="preserve">    </w:t>
            </w:r>
          </w:p>
          <w:p w14:paraId="605D6919" w14:textId="77777777" w:rsidR="00B509CF" w:rsidRDefault="005A6F38" w:rsidP="005A6F38">
            <w:pPr>
              <w:pStyle w:val="TH"/>
              <w:spacing w:before="0" w:after="0"/>
              <w:jc w:val="left"/>
              <w:rPr>
                <w:b w:val="0"/>
                <w:lang w:eastAsia="zh-TW"/>
              </w:rPr>
            </w:pPr>
            <w:r w:rsidRPr="005A6F38">
              <w:rPr>
                <w:b w:val="0"/>
                <w:lang w:eastAsia="zh-TW"/>
              </w:rPr>
              <w:t xml:space="preserve">    // Decode the UE-</w:t>
            </w:r>
            <w:proofErr w:type="spellStart"/>
            <w:r w:rsidRPr="005A6F38">
              <w:rPr>
                <w:b w:val="0"/>
                <w:lang w:eastAsia="zh-TW"/>
              </w:rPr>
              <w:t>CapabilityContainer</w:t>
            </w:r>
            <w:proofErr w:type="spellEnd"/>
          </w:p>
          <w:p w14:paraId="7A95CC3B" w14:textId="77777777" w:rsidR="005A6F38" w:rsidRDefault="005A6F38" w:rsidP="005A6F38">
            <w:pPr>
              <w:pStyle w:val="TH"/>
              <w:jc w:val="left"/>
              <w:rPr>
                <w:lang w:eastAsia="zh-TW"/>
              </w:rPr>
            </w:pPr>
            <w:r>
              <w:rPr>
                <w:lang w:eastAsia="zh-TW"/>
              </w:rPr>
              <w:t>&lt;SKIPPED CODE&gt;</w:t>
            </w:r>
          </w:p>
        </w:tc>
      </w:tr>
    </w:tbl>
    <w:p w14:paraId="383AE85D" w14:textId="25E3E99B" w:rsidR="0057799D" w:rsidRDefault="001D0CEE" w:rsidP="009F6F75">
      <w:pPr>
        <w:pStyle w:val="TH"/>
        <w:jc w:val="left"/>
        <w:rPr>
          <w:lang w:eastAsia="zh-TW"/>
        </w:rPr>
      </w:pPr>
      <w:r w:rsidRPr="002640D2">
        <w:rPr>
          <w:highlight w:val="cyan"/>
          <w:lang w:eastAsia="zh-TW"/>
        </w:rPr>
        <w:t>MCC160 proposed implementation</w:t>
      </w:r>
      <w:r>
        <w:rPr>
          <w:lang w:eastAsia="zh-TW"/>
        </w:rPr>
        <w:t xml:space="preserve"> </w:t>
      </w:r>
    </w:p>
    <w:p w14:paraId="7D87F314" w14:textId="77777777" w:rsidR="00697B5F" w:rsidRDefault="00697B5F"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p>
    <w:p w14:paraId="05309093" w14:textId="2D8C6192"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function fl_UTRAN34_CheckAllCapabilitiesIn_</w:t>
      </w:r>
      <w:proofErr w:type="gramStart"/>
      <w:r w:rsidRPr="002640D2">
        <w:rPr>
          <w:rFonts w:ascii="Courier New" w:hAnsi="Courier New" w:cs="Courier New"/>
          <w:b w:val="0"/>
          <w:bCs/>
          <w:sz w:val="16"/>
          <w:szCs w:val="16"/>
          <w:lang w:eastAsia="zh-TW"/>
        </w:rPr>
        <w:t>RrcConnectionSetupComplete(</w:t>
      </w:r>
      <w:proofErr w:type="gramEnd"/>
      <w:r w:rsidRPr="002640D2">
        <w:rPr>
          <w:rFonts w:ascii="Courier New" w:hAnsi="Courier New" w:cs="Courier New"/>
          <w:b w:val="0"/>
          <w:bCs/>
          <w:sz w:val="16"/>
          <w:szCs w:val="16"/>
          <w:lang w:eastAsia="zh-TW"/>
        </w:rPr>
        <w:t xml:space="preserve">UTRAN_CellId_Type </w:t>
      </w:r>
      <w:proofErr w:type="spellStart"/>
      <w:r w:rsidRPr="002640D2">
        <w:rPr>
          <w:rFonts w:ascii="Courier New" w:hAnsi="Courier New" w:cs="Courier New"/>
          <w:b w:val="0"/>
          <w:bCs/>
          <w:sz w:val="16"/>
          <w:szCs w:val="16"/>
          <w:lang w:eastAsia="zh-TW"/>
        </w:rPr>
        <w:t>p_CellId</w:t>
      </w:r>
      <w:proofErr w:type="spellEnd"/>
      <w:r w:rsidRPr="002640D2">
        <w:rPr>
          <w:rFonts w:ascii="Courier New" w:hAnsi="Courier New" w:cs="Courier New"/>
          <w:b w:val="0"/>
          <w:bCs/>
          <w:sz w:val="16"/>
          <w:szCs w:val="16"/>
          <w:lang w:eastAsia="zh-TW"/>
        </w:rPr>
        <w:t>,</w:t>
      </w:r>
    </w:p>
    <w:p w14:paraId="3326FA9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RRCConnectionSetupComplete</w:t>
      </w:r>
      <w:proofErr w:type="spellEnd"/>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p_RRCConnectionSetupComplete</w:t>
      </w:r>
      <w:proofErr w:type="spellEnd"/>
      <w:r w:rsidRPr="002640D2">
        <w:rPr>
          <w:rFonts w:ascii="Courier New" w:hAnsi="Courier New" w:cs="Courier New"/>
          <w:b w:val="0"/>
          <w:bCs/>
          <w:sz w:val="16"/>
          <w:szCs w:val="16"/>
          <w:lang w:eastAsia="zh-TW"/>
        </w:rPr>
        <w:t>) runs on UTRAN_</w:t>
      </w:r>
      <w:proofErr w:type="gramStart"/>
      <w:r w:rsidRPr="002640D2">
        <w:rPr>
          <w:rFonts w:ascii="Courier New" w:hAnsi="Courier New" w:cs="Courier New"/>
          <w:b w:val="0"/>
          <w:bCs/>
          <w:sz w:val="16"/>
          <w:szCs w:val="16"/>
          <w:lang w:eastAsia="zh-TW"/>
        </w:rPr>
        <w:t>PTC</w:t>
      </w:r>
      <w:proofErr w:type="gramEnd"/>
    </w:p>
    <w:p w14:paraId="79696778"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val="fr-FR" w:eastAsia="zh-TW"/>
        </w:rPr>
      </w:pPr>
      <w:r w:rsidRPr="002640D2">
        <w:rPr>
          <w:rFonts w:ascii="Courier New" w:hAnsi="Courier New" w:cs="Courier New"/>
          <w:b w:val="0"/>
          <w:bCs/>
          <w:sz w:val="16"/>
          <w:szCs w:val="16"/>
          <w:lang w:eastAsia="zh-TW"/>
        </w:rPr>
        <w:t xml:space="preserve">  </w:t>
      </w:r>
      <w:r w:rsidRPr="002640D2">
        <w:rPr>
          <w:rFonts w:ascii="Courier New" w:hAnsi="Courier New" w:cs="Courier New"/>
          <w:b w:val="0"/>
          <w:bCs/>
          <w:sz w:val="16"/>
          <w:szCs w:val="16"/>
          <w:lang w:val="fr-FR" w:eastAsia="zh-TW"/>
        </w:rPr>
        <w:t>{</w:t>
      </w:r>
    </w:p>
    <w:p w14:paraId="5BB37242"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val="fr-FR" w:eastAsia="zh-TW"/>
        </w:rPr>
      </w:pPr>
      <w:r w:rsidRPr="002640D2">
        <w:rPr>
          <w:rFonts w:ascii="Courier New" w:hAnsi="Courier New" w:cs="Courier New"/>
          <w:b w:val="0"/>
          <w:bCs/>
          <w:sz w:val="16"/>
          <w:szCs w:val="16"/>
          <w:lang w:val="fr-FR" w:eastAsia="zh-TW"/>
        </w:rPr>
        <w:t xml:space="preserve">    </w:t>
      </w:r>
      <w:proofErr w:type="gramStart"/>
      <w:r w:rsidRPr="002640D2">
        <w:rPr>
          <w:rFonts w:ascii="Courier New" w:hAnsi="Courier New" w:cs="Courier New"/>
          <w:b w:val="0"/>
          <w:bCs/>
          <w:sz w:val="16"/>
          <w:szCs w:val="16"/>
          <w:lang w:val="fr-FR" w:eastAsia="zh-TW"/>
        </w:rPr>
        <w:t>var</w:t>
      </w:r>
      <w:proofErr w:type="gramEnd"/>
      <w:r w:rsidRPr="002640D2">
        <w:rPr>
          <w:rFonts w:ascii="Courier New" w:hAnsi="Courier New" w:cs="Courier New"/>
          <w:b w:val="0"/>
          <w:bCs/>
          <w:sz w:val="16"/>
          <w:szCs w:val="16"/>
          <w:lang w:val="fr-FR" w:eastAsia="zh-TW"/>
        </w:rPr>
        <w:t xml:space="preserve"> </w:t>
      </w:r>
      <w:proofErr w:type="spellStart"/>
      <w:r w:rsidRPr="002640D2">
        <w:rPr>
          <w:rFonts w:ascii="Courier New" w:hAnsi="Courier New" w:cs="Courier New"/>
          <w:b w:val="0"/>
          <w:bCs/>
          <w:sz w:val="16"/>
          <w:szCs w:val="16"/>
          <w:lang w:val="fr-FR" w:eastAsia="zh-TW"/>
        </w:rPr>
        <w:t>UE_CapabilityContainer_IEs</w:t>
      </w:r>
      <w:proofErr w:type="spellEnd"/>
      <w:r w:rsidRPr="002640D2">
        <w:rPr>
          <w:rFonts w:ascii="Courier New" w:hAnsi="Courier New" w:cs="Courier New"/>
          <w:b w:val="0"/>
          <w:bCs/>
          <w:sz w:val="16"/>
          <w:szCs w:val="16"/>
          <w:lang w:val="fr-FR" w:eastAsia="zh-TW"/>
        </w:rPr>
        <w:t xml:space="preserve"> </w:t>
      </w:r>
      <w:proofErr w:type="spellStart"/>
      <w:r w:rsidRPr="002640D2">
        <w:rPr>
          <w:rFonts w:ascii="Courier New" w:hAnsi="Courier New" w:cs="Courier New"/>
          <w:b w:val="0"/>
          <w:bCs/>
          <w:sz w:val="16"/>
          <w:szCs w:val="16"/>
          <w:lang w:val="fr-FR" w:eastAsia="zh-TW"/>
        </w:rPr>
        <w:t>v_UE_CapabilityContainer</w:t>
      </w:r>
      <w:proofErr w:type="spellEnd"/>
      <w:r w:rsidRPr="002640D2">
        <w:rPr>
          <w:rFonts w:ascii="Courier New" w:hAnsi="Courier New" w:cs="Courier New"/>
          <w:b w:val="0"/>
          <w:bCs/>
          <w:sz w:val="16"/>
          <w:szCs w:val="16"/>
          <w:lang w:val="fr-FR" w:eastAsia="zh-TW"/>
        </w:rPr>
        <w:t>;</w:t>
      </w:r>
    </w:p>
    <w:p w14:paraId="0E333DF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val="fr-FR" w:eastAsia="zh-TW"/>
        </w:rPr>
        <w:t xml:space="preserve">    </w:t>
      </w:r>
      <w:r w:rsidRPr="002640D2">
        <w:rPr>
          <w:rFonts w:ascii="Courier New" w:hAnsi="Courier New" w:cs="Courier New"/>
          <w:b w:val="0"/>
          <w:bCs/>
          <w:sz w:val="16"/>
          <w:szCs w:val="16"/>
          <w:lang w:eastAsia="zh-TW"/>
        </w:rPr>
        <w:t xml:space="preserve">var bitstring </w:t>
      </w:r>
      <w:proofErr w:type="spellStart"/>
      <w:r w:rsidRPr="002640D2">
        <w:rPr>
          <w:rFonts w:ascii="Courier New" w:hAnsi="Courier New" w:cs="Courier New"/>
          <w:b w:val="0"/>
          <w:bCs/>
          <w:sz w:val="16"/>
          <w:szCs w:val="16"/>
          <w:lang w:eastAsia="zh-TW"/>
        </w:rPr>
        <w:t>v_</w:t>
      </w:r>
      <w:proofErr w:type="gramStart"/>
      <w:r w:rsidRPr="002640D2">
        <w:rPr>
          <w:rFonts w:ascii="Courier New" w:hAnsi="Courier New" w:cs="Courier New"/>
          <w:b w:val="0"/>
          <w:bCs/>
          <w:sz w:val="16"/>
          <w:szCs w:val="16"/>
          <w:lang w:eastAsia="zh-TW"/>
        </w:rPr>
        <w:t>UeCapabilityContainerBitstring</w:t>
      </w:r>
      <w:proofErr w:type="spellEnd"/>
      <w:r w:rsidRPr="002640D2">
        <w:rPr>
          <w:rFonts w:ascii="Courier New" w:hAnsi="Courier New" w:cs="Courier New"/>
          <w:b w:val="0"/>
          <w:bCs/>
          <w:sz w:val="16"/>
          <w:szCs w:val="16"/>
          <w:lang w:eastAsia="zh-TW"/>
        </w:rPr>
        <w:t>;</w:t>
      </w:r>
      <w:proofErr w:type="gramEnd"/>
    </w:p>
    <w:p w14:paraId="5EDE2851"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var bitstring </w:t>
      </w:r>
      <w:proofErr w:type="spellStart"/>
      <w:r w:rsidRPr="002640D2">
        <w:rPr>
          <w:rFonts w:ascii="Courier New" w:hAnsi="Courier New" w:cs="Courier New"/>
          <w:b w:val="0"/>
          <w:bCs/>
          <w:sz w:val="16"/>
          <w:szCs w:val="16"/>
          <w:lang w:eastAsia="zh-TW"/>
        </w:rPr>
        <w:t>v_</w:t>
      </w:r>
      <w:proofErr w:type="gramStart"/>
      <w:r w:rsidRPr="002640D2">
        <w:rPr>
          <w:rFonts w:ascii="Courier New" w:hAnsi="Courier New" w:cs="Courier New"/>
          <w:b w:val="0"/>
          <w:bCs/>
          <w:sz w:val="16"/>
          <w:szCs w:val="16"/>
          <w:lang w:eastAsia="zh-TW"/>
        </w:rPr>
        <w:t>UeCapabilityContainerAddExtBitstring</w:t>
      </w:r>
      <w:proofErr w:type="spellEnd"/>
      <w:r w:rsidRPr="002640D2">
        <w:rPr>
          <w:rFonts w:ascii="Courier New" w:hAnsi="Courier New" w:cs="Courier New"/>
          <w:b w:val="0"/>
          <w:bCs/>
          <w:sz w:val="16"/>
          <w:szCs w:val="16"/>
          <w:lang w:eastAsia="zh-TW"/>
        </w:rPr>
        <w:t>;</w:t>
      </w:r>
      <w:proofErr w:type="gramEnd"/>
    </w:p>
    <w:p w14:paraId="0BBD8C9C"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var RRCConnectionSetupComplete_r3_add_ext_IEs </w:t>
      </w:r>
      <w:proofErr w:type="spellStart"/>
      <w:r w:rsidRPr="002640D2">
        <w:rPr>
          <w:rFonts w:ascii="Courier New" w:hAnsi="Courier New" w:cs="Courier New"/>
          <w:b w:val="0"/>
          <w:bCs/>
          <w:sz w:val="16"/>
          <w:szCs w:val="16"/>
          <w:lang w:eastAsia="zh-TW"/>
        </w:rPr>
        <w:t>v_UE_CapabilityContainer_Add_</w:t>
      </w:r>
      <w:proofErr w:type="gramStart"/>
      <w:r w:rsidRPr="002640D2">
        <w:rPr>
          <w:rFonts w:ascii="Courier New" w:hAnsi="Courier New" w:cs="Courier New"/>
          <w:b w:val="0"/>
          <w:bCs/>
          <w:sz w:val="16"/>
          <w:szCs w:val="16"/>
          <w:lang w:eastAsia="zh-TW"/>
        </w:rPr>
        <w:t>Ext</w:t>
      </w:r>
      <w:proofErr w:type="spellEnd"/>
      <w:r w:rsidRPr="002640D2">
        <w:rPr>
          <w:rFonts w:ascii="Courier New" w:hAnsi="Courier New" w:cs="Courier New"/>
          <w:b w:val="0"/>
          <w:bCs/>
          <w:sz w:val="16"/>
          <w:szCs w:val="16"/>
          <w:lang w:eastAsia="zh-TW"/>
        </w:rPr>
        <w:t>;</w:t>
      </w:r>
      <w:proofErr w:type="gramEnd"/>
    </w:p>
    <w:p w14:paraId="01C806B5"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r w:rsidRPr="002640D2">
        <w:rPr>
          <w:rFonts w:ascii="Courier New" w:hAnsi="Courier New" w:cs="Courier New"/>
          <w:b w:val="0"/>
          <w:bCs/>
          <w:sz w:val="16"/>
          <w:szCs w:val="16"/>
          <w:highlight w:val="cyan"/>
          <w:lang w:eastAsia="zh-TW"/>
        </w:rPr>
        <w:t xml:space="preserve">var template(omit) RRCConnectionSetupComplete_r3_add_ext_IEs </w:t>
      </w:r>
      <w:proofErr w:type="spellStart"/>
      <w:r w:rsidRPr="002640D2">
        <w:rPr>
          <w:rFonts w:ascii="Courier New" w:hAnsi="Courier New" w:cs="Courier New"/>
          <w:b w:val="0"/>
          <w:bCs/>
          <w:sz w:val="16"/>
          <w:szCs w:val="16"/>
          <w:highlight w:val="cyan"/>
          <w:lang w:eastAsia="zh-TW"/>
        </w:rPr>
        <w:t>v_UE_CapabilityContainer_Add_</w:t>
      </w:r>
      <w:proofErr w:type="gramStart"/>
      <w:r w:rsidRPr="002640D2">
        <w:rPr>
          <w:rFonts w:ascii="Courier New" w:hAnsi="Courier New" w:cs="Courier New"/>
          <w:b w:val="0"/>
          <w:bCs/>
          <w:sz w:val="16"/>
          <w:szCs w:val="16"/>
          <w:highlight w:val="cyan"/>
          <w:lang w:eastAsia="zh-TW"/>
        </w:rPr>
        <w:t>ExtContent</w:t>
      </w:r>
      <w:proofErr w:type="spellEnd"/>
      <w:r w:rsidRPr="002640D2">
        <w:rPr>
          <w:rFonts w:ascii="Courier New" w:hAnsi="Courier New" w:cs="Courier New"/>
          <w:b w:val="0"/>
          <w:bCs/>
          <w:sz w:val="16"/>
          <w:szCs w:val="16"/>
          <w:highlight w:val="cyan"/>
          <w:lang w:eastAsia="zh-TW"/>
        </w:rPr>
        <w:t xml:space="preserve"> :</w:t>
      </w:r>
      <w:proofErr w:type="gramEnd"/>
      <w:r w:rsidRPr="002640D2">
        <w:rPr>
          <w:rFonts w:ascii="Courier New" w:hAnsi="Courier New" w:cs="Courier New"/>
          <w:b w:val="0"/>
          <w:bCs/>
          <w:sz w:val="16"/>
          <w:szCs w:val="16"/>
          <w:highlight w:val="cyan"/>
          <w:lang w:eastAsia="zh-TW"/>
        </w:rPr>
        <w:t>= omit;</w:t>
      </w:r>
    </w:p>
    <w:p w14:paraId="71B5EC8C"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6B40A9CD"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Decode the UE-</w:t>
      </w:r>
      <w:proofErr w:type="spellStart"/>
      <w:r w:rsidRPr="002640D2">
        <w:rPr>
          <w:rFonts w:ascii="Courier New" w:hAnsi="Courier New" w:cs="Courier New"/>
          <w:b w:val="0"/>
          <w:bCs/>
          <w:sz w:val="16"/>
          <w:szCs w:val="16"/>
          <w:lang w:eastAsia="zh-TW"/>
        </w:rPr>
        <w:t>CapabilityContainer</w:t>
      </w:r>
      <w:proofErr w:type="spellEnd"/>
    </w:p>
    <w:p w14:paraId="2ABF0074"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(ispresent(p_RRCConnectionSetupComplete.v370NonCriticalExtensions.v380NonCriticalExtensions.v</w:t>
      </w:r>
      <w:proofErr w:type="gramStart"/>
      <w:r w:rsidRPr="002640D2">
        <w:rPr>
          <w:rFonts w:ascii="Courier New" w:hAnsi="Courier New" w:cs="Courier New"/>
          <w:b w:val="0"/>
          <w:bCs/>
          <w:sz w:val="16"/>
          <w:szCs w:val="16"/>
          <w:lang w:eastAsia="zh-TW"/>
        </w:rPr>
        <w:t>3a0NonCriticalExtensions.laterNonCriticalExtensions.v3g0NonCriticalExtensions.v</w:t>
      </w:r>
      <w:proofErr w:type="gramEnd"/>
      <w:r w:rsidRPr="002640D2">
        <w:rPr>
          <w:rFonts w:ascii="Courier New" w:hAnsi="Courier New" w:cs="Courier New"/>
          <w:b w:val="0"/>
          <w:bCs/>
          <w:sz w:val="16"/>
          <w:szCs w:val="16"/>
          <w:lang w:eastAsia="zh-TW"/>
        </w:rPr>
        <w:t>4b0NonCriticalExtensions.v590NonCriticalExtensions.v5c0NonCriticalExtensions.v690NonCriticalExtensions.rrcConnectionSetupComplete_v690ext.ueCapabilityContainer)) {</w:t>
      </w:r>
    </w:p>
    <w:p w14:paraId="7C813A0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v_</w:t>
      </w:r>
      <w:proofErr w:type="gramStart"/>
      <w:r w:rsidRPr="002640D2">
        <w:rPr>
          <w:rFonts w:ascii="Courier New" w:hAnsi="Courier New" w:cs="Courier New"/>
          <w:b w:val="0"/>
          <w:bCs/>
          <w:sz w:val="16"/>
          <w:szCs w:val="16"/>
          <w:lang w:eastAsia="zh-TW"/>
        </w:rPr>
        <w:t>UeCapabilityContainerBitstring</w:t>
      </w:r>
      <w:proofErr w:type="spellEnd"/>
      <w:r w:rsidRPr="002640D2">
        <w:rPr>
          <w:rFonts w:ascii="Courier New" w:hAnsi="Courier New" w:cs="Courier New"/>
          <w:b w:val="0"/>
          <w:bCs/>
          <w:sz w:val="16"/>
          <w:szCs w:val="16"/>
          <w:lang w:eastAsia="zh-TW"/>
        </w:rPr>
        <w:t xml:space="preserve"> :</w:t>
      </w:r>
      <w:proofErr w:type="gramEnd"/>
      <w:r w:rsidRPr="002640D2">
        <w:rPr>
          <w:rFonts w:ascii="Courier New" w:hAnsi="Courier New" w:cs="Courier New"/>
          <w:b w:val="0"/>
          <w:bCs/>
          <w:sz w:val="16"/>
          <w:szCs w:val="16"/>
          <w:lang w:eastAsia="zh-TW"/>
        </w:rPr>
        <w:t>= p_RRCConnectionSetupComplete.v370NonCriticalExtensions.v380NonCriticalExtensions.v3a0NonCriticalExtensions.laterNonCriticalExtensions.v3g0NonCriticalExtensions.v4b0NonCriticalExtensions.v590NonCriticalExtensions.v5c0NonCriticalExtensions.v690NonCriticalExtensions.rrcConnectionSetupComplete_v690ext.ueCapabilityContainer;</w:t>
      </w:r>
    </w:p>
    <w:p w14:paraId="049C2139"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w:t>
      </w:r>
      <w:proofErr w:type="spellStart"/>
      <w:proofErr w:type="gramStart"/>
      <w:r w:rsidRPr="002640D2">
        <w:rPr>
          <w:rFonts w:ascii="Courier New" w:hAnsi="Courier New" w:cs="Courier New"/>
          <w:b w:val="0"/>
          <w:bCs/>
          <w:sz w:val="16"/>
          <w:szCs w:val="16"/>
          <w:lang w:eastAsia="zh-TW"/>
        </w:rPr>
        <w:t>decvalue</w:t>
      </w:r>
      <w:proofErr w:type="spellEnd"/>
      <w:r w:rsidRPr="002640D2">
        <w:rPr>
          <w:rFonts w:ascii="Courier New" w:hAnsi="Courier New" w:cs="Courier New"/>
          <w:b w:val="0"/>
          <w:bCs/>
          <w:sz w:val="16"/>
          <w:szCs w:val="16"/>
          <w:lang w:eastAsia="zh-TW"/>
        </w:rPr>
        <w:t>(</w:t>
      </w:r>
      <w:proofErr w:type="spellStart"/>
      <w:proofErr w:type="gramEnd"/>
      <w:r w:rsidRPr="002640D2">
        <w:rPr>
          <w:rFonts w:ascii="Courier New" w:hAnsi="Courier New" w:cs="Courier New"/>
          <w:b w:val="0"/>
          <w:bCs/>
          <w:sz w:val="16"/>
          <w:szCs w:val="16"/>
          <w:lang w:eastAsia="zh-TW"/>
        </w:rPr>
        <w:t>v_UeCapabilityContainerBitstring</w:t>
      </w:r>
      <w:proofErr w:type="spellEnd"/>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v_UE_CapabilityContainer</w:t>
      </w:r>
      <w:proofErr w:type="spellEnd"/>
      <w:r w:rsidRPr="002640D2">
        <w:rPr>
          <w:rFonts w:ascii="Courier New" w:hAnsi="Courier New" w:cs="Courier New"/>
          <w:b w:val="0"/>
          <w:bCs/>
          <w:sz w:val="16"/>
          <w:szCs w:val="16"/>
          <w:lang w:eastAsia="zh-TW"/>
        </w:rPr>
        <w:t>) != 0) {</w:t>
      </w:r>
    </w:p>
    <w:p w14:paraId="74B332C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f_</w:t>
      </w:r>
      <w:proofErr w:type="gramStart"/>
      <w:r w:rsidRPr="002640D2">
        <w:rPr>
          <w:rFonts w:ascii="Courier New" w:hAnsi="Courier New" w:cs="Courier New"/>
          <w:b w:val="0"/>
          <w:bCs/>
          <w:sz w:val="16"/>
          <w:szCs w:val="16"/>
          <w:lang w:eastAsia="zh-TW"/>
        </w:rPr>
        <w:t>SetVerdict</w:t>
      </w:r>
      <w:proofErr w:type="spellEnd"/>
      <w:r w:rsidRPr="002640D2">
        <w:rPr>
          <w:rFonts w:ascii="Courier New" w:hAnsi="Courier New" w:cs="Courier New"/>
          <w:b w:val="0"/>
          <w:bCs/>
          <w:sz w:val="16"/>
          <w:szCs w:val="16"/>
          <w:lang w:eastAsia="zh-TW"/>
        </w:rPr>
        <w:t>(</w:t>
      </w:r>
      <w:proofErr w:type="gramEnd"/>
      <w:r w:rsidRPr="002640D2">
        <w:rPr>
          <w:rFonts w:ascii="Courier New" w:hAnsi="Courier New" w:cs="Courier New"/>
          <w:b w:val="0"/>
          <w:bCs/>
          <w:sz w:val="16"/>
          <w:szCs w:val="16"/>
          <w:lang w:eastAsia="zh-TW"/>
        </w:rPr>
        <w:t xml:space="preserve">fail, __FILE__, __LINE__, "UE capability container </w:t>
      </w:r>
      <w:proofErr w:type="spellStart"/>
      <w:r w:rsidRPr="002640D2">
        <w:rPr>
          <w:rFonts w:ascii="Courier New" w:hAnsi="Courier New" w:cs="Courier New"/>
          <w:b w:val="0"/>
          <w:bCs/>
          <w:sz w:val="16"/>
          <w:szCs w:val="16"/>
          <w:lang w:eastAsia="zh-TW"/>
        </w:rPr>
        <w:t>can not</w:t>
      </w:r>
      <w:proofErr w:type="spellEnd"/>
      <w:r w:rsidRPr="002640D2">
        <w:rPr>
          <w:rFonts w:ascii="Courier New" w:hAnsi="Courier New" w:cs="Courier New"/>
          <w:b w:val="0"/>
          <w:bCs/>
          <w:sz w:val="16"/>
          <w:szCs w:val="16"/>
          <w:lang w:eastAsia="zh-TW"/>
        </w:rPr>
        <w:t xml:space="preserve"> be decoded");</w:t>
      </w:r>
    </w:p>
    <w:p w14:paraId="19B05A3C"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1D82642D"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2E49C48D"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decode UE-</w:t>
      </w:r>
      <w:proofErr w:type="spellStart"/>
      <w:r w:rsidRPr="002640D2">
        <w:rPr>
          <w:rFonts w:ascii="Courier New" w:hAnsi="Courier New" w:cs="Courier New"/>
          <w:b w:val="0"/>
          <w:bCs/>
          <w:sz w:val="16"/>
          <w:szCs w:val="16"/>
          <w:lang w:eastAsia="zh-TW"/>
        </w:rPr>
        <w:t>CapabilityContainer</w:t>
      </w:r>
      <w:proofErr w:type="spellEnd"/>
      <w:r w:rsidRPr="002640D2">
        <w:rPr>
          <w:rFonts w:ascii="Courier New" w:hAnsi="Courier New" w:cs="Courier New"/>
          <w:b w:val="0"/>
          <w:bCs/>
          <w:sz w:val="16"/>
          <w:szCs w:val="16"/>
          <w:lang w:eastAsia="zh-TW"/>
        </w:rPr>
        <w:t>-</w:t>
      </w:r>
      <w:proofErr w:type="spellStart"/>
      <w:r w:rsidRPr="002640D2">
        <w:rPr>
          <w:rFonts w:ascii="Courier New" w:hAnsi="Courier New" w:cs="Courier New"/>
          <w:b w:val="0"/>
          <w:bCs/>
          <w:sz w:val="16"/>
          <w:szCs w:val="16"/>
          <w:lang w:eastAsia="zh-TW"/>
        </w:rPr>
        <w:t>AddExt</w:t>
      </w:r>
      <w:proofErr w:type="spellEnd"/>
    </w:p>
    <w:p w14:paraId="5F062385"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(ispresent(p_RRCConnectionSetupComplete.v370NonCriticalExtensions.v380NonCriticalExtensions.v</w:t>
      </w:r>
      <w:proofErr w:type="gramStart"/>
      <w:r w:rsidRPr="002640D2">
        <w:rPr>
          <w:rFonts w:ascii="Courier New" w:hAnsi="Courier New" w:cs="Courier New"/>
          <w:b w:val="0"/>
          <w:bCs/>
          <w:sz w:val="16"/>
          <w:szCs w:val="16"/>
          <w:lang w:eastAsia="zh-TW"/>
        </w:rPr>
        <w:t>3a0NonCriticalExtensions.laterNonCriticalExtensions.rrcConnectionSetupComplete</w:t>
      </w:r>
      <w:proofErr w:type="gramEnd"/>
      <w:r w:rsidRPr="002640D2">
        <w:rPr>
          <w:rFonts w:ascii="Courier New" w:hAnsi="Courier New" w:cs="Courier New"/>
          <w:b w:val="0"/>
          <w:bCs/>
          <w:sz w:val="16"/>
          <w:szCs w:val="16"/>
          <w:lang w:eastAsia="zh-TW"/>
        </w:rPr>
        <w:t>_r3_add_ext)) {</w:t>
      </w:r>
    </w:p>
    <w:p w14:paraId="098D9E6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v_</w:t>
      </w:r>
      <w:proofErr w:type="gramStart"/>
      <w:r w:rsidRPr="002640D2">
        <w:rPr>
          <w:rFonts w:ascii="Courier New" w:hAnsi="Courier New" w:cs="Courier New"/>
          <w:b w:val="0"/>
          <w:bCs/>
          <w:sz w:val="16"/>
          <w:szCs w:val="16"/>
          <w:lang w:eastAsia="zh-TW"/>
        </w:rPr>
        <w:t>UeCapabilityContainerAddExtBitstring</w:t>
      </w:r>
      <w:proofErr w:type="spellEnd"/>
      <w:r w:rsidRPr="002640D2">
        <w:rPr>
          <w:rFonts w:ascii="Courier New" w:hAnsi="Courier New" w:cs="Courier New"/>
          <w:b w:val="0"/>
          <w:bCs/>
          <w:sz w:val="16"/>
          <w:szCs w:val="16"/>
          <w:lang w:eastAsia="zh-TW"/>
        </w:rPr>
        <w:t xml:space="preserve"> :</w:t>
      </w:r>
      <w:proofErr w:type="gramEnd"/>
      <w:r w:rsidRPr="002640D2">
        <w:rPr>
          <w:rFonts w:ascii="Courier New" w:hAnsi="Courier New" w:cs="Courier New"/>
          <w:b w:val="0"/>
          <w:bCs/>
          <w:sz w:val="16"/>
          <w:szCs w:val="16"/>
          <w:lang w:eastAsia="zh-TW"/>
        </w:rPr>
        <w:t>= p_RRCConnectionSetupComplete.v370NonCriticalExtensions.v380NonCriticalExtensions.v3a0NonCriticalExtensions.laterNonCriticalExtensions.rrcConnectionSetupComplete_r3_add_ext;</w:t>
      </w:r>
    </w:p>
    <w:p w14:paraId="19029D4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w:t>
      </w:r>
      <w:proofErr w:type="spellStart"/>
      <w:proofErr w:type="gramStart"/>
      <w:r w:rsidRPr="002640D2">
        <w:rPr>
          <w:rFonts w:ascii="Courier New" w:hAnsi="Courier New" w:cs="Courier New"/>
          <w:b w:val="0"/>
          <w:bCs/>
          <w:sz w:val="16"/>
          <w:szCs w:val="16"/>
          <w:lang w:eastAsia="zh-TW"/>
        </w:rPr>
        <w:t>decvalue</w:t>
      </w:r>
      <w:proofErr w:type="spellEnd"/>
      <w:r w:rsidRPr="002640D2">
        <w:rPr>
          <w:rFonts w:ascii="Courier New" w:hAnsi="Courier New" w:cs="Courier New"/>
          <w:b w:val="0"/>
          <w:bCs/>
          <w:sz w:val="16"/>
          <w:szCs w:val="16"/>
          <w:lang w:eastAsia="zh-TW"/>
        </w:rPr>
        <w:t>(</w:t>
      </w:r>
      <w:proofErr w:type="spellStart"/>
      <w:proofErr w:type="gramEnd"/>
      <w:r w:rsidRPr="002640D2">
        <w:rPr>
          <w:rFonts w:ascii="Courier New" w:hAnsi="Courier New" w:cs="Courier New"/>
          <w:b w:val="0"/>
          <w:bCs/>
          <w:sz w:val="16"/>
          <w:szCs w:val="16"/>
          <w:lang w:eastAsia="zh-TW"/>
        </w:rPr>
        <w:t>v_UeCapabilityContainerAddExtBitstring</w:t>
      </w:r>
      <w:proofErr w:type="spellEnd"/>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v_UE_CapabilityContainer_Add_Ext</w:t>
      </w:r>
      <w:proofErr w:type="spellEnd"/>
      <w:r w:rsidRPr="002640D2">
        <w:rPr>
          <w:rFonts w:ascii="Courier New" w:hAnsi="Courier New" w:cs="Courier New"/>
          <w:b w:val="0"/>
          <w:bCs/>
          <w:sz w:val="16"/>
          <w:szCs w:val="16"/>
          <w:lang w:eastAsia="zh-TW"/>
        </w:rPr>
        <w:t>) != 0) {</w:t>
      </w:r>
    </w:p>
    <w:p w14:paraId="145867B1"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f_</w:t>
      </w:r>
      <w:proofErr w:type="gramStart"/>
      <w:r w:rsidRPr="002640D2">
        <w:rPr>
          <w:rFonts w:ascii="Courier New" w:hAnsi="Courier New" w:cs="Courier New"/>
          <w:b w:val="0"/>
          <w:bCs/>
          <w:sz w:val="16"/>
          <w:szCs w:val="16"/>
          <w:lang w:eastAsia="zh-TW"/>
        </w:rPr>
        <w:t>SetVerdict</w:t>
      </w:r>
      <w:proofErr w:type="spellEnd"/>
      <w:r w:rsidRPr="002640D2">
        <w:rPr>
          <w:rFonts w:ascii="Courier New" w:hAnsi="Courier New" w:cs="Courier New"/>
          <w:b w:val="0"/>
          <w:bCs/>
          <w:sz w:val="16"/>
          <w:szCs w:val="16"/>
          <w:lang w:eastAsia="zh-TW"/>
        </w:rPr>
        <w:t>(</w:t>
      </w:r>
      <w:proofErr w:type="gramEnd"/>
      <w:r w:rsidRPr="002640D2">
        <w:rPr>
          <w:rFonts w:ascii="Courier New" w:hAnsi="Courier New" w:cs="Courier New"/>
          <w:b w:val="0"/>
          <w:bCs/>
          <w:sz w:val="16"/>
          <w:szCs w:val="16"/>
          <w:lang w:eastAsia="zh-TW"/>
        </w:rPr>
        <w:t xml:space="preserve">fail, __FILE__, __LINE__, "UE capability container </w:t>
      </w:r>
      <w:proofErr w:type="spellStart"/>
      <w:r w:rsidRPr="002640D2">
        <w:rPr>
          <w:rFonts w:ascii="Courier New" w:hAnsi="Courier New" w:cs="Courier New"/>
          <w:b w:val="0"/>
          <w:bCs/>
          <w:sz w:val="16"/>
          <w:szCs w:val="16"/>
          <w:lang w:eastAsia="zh-TW"/>
        </w:rPr>
        <w:t>can not</w:t>
      </w:r>
      <w:proofErr w:type="spellEnd"/>
      <w:r w:rsidRPr="002640D2">
        <w:rPr>
          <w:rFonts w:ascii="Courier New" w:hAnsi="Courier New" w:cs="Courier New"/>
          <w:b w:val="0"/>
          <w:bCs/>
          <w:sz w:val="16"/>
          <w:szCs w:val="16"/>
          <w:lang w:eastAsia="zh-TW"/>
        </w:rPr>
        <w:t xml:space="preserve"> be decoded");</w:t>
      </w:r>
    </w:p>
    <w:p w14:paraId="1E8E9BF0"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highlight w:val="cyan"/>
          <w:lang w:eastAsia="zh-TW"/>
        </w:rPr>
      </w:pPr>
      <w:r w:rsidRPr="002640D2">
        <w:rPr>
          <w:rFonts w:ascii="Courier New" w:hAnsi="Courier New" w:cs="Courier New"/>
          <w:b w:val="0"/>
          <w:bCs/>
          <w:sz w:val="16"/>
          <w:szCs w:val="16"/>
          <w:lang w:eastAsia="zh-TW"/>
        </w:rPr>
        <w:t xml:space="preserve">      } </w:t>
      </w:r>
      <w:r w:rsidRPr="002640D2">
        <w:rPr>
          <w:rFonts w:ascii="Courier New" w:hAnsi="Courier New" w:cs="Courier New"/>
          <w:b w:val="0"/>
          <w:bCs/>
          <w:sz w:val="16"/>
          <w:szCs w:val="16"/>
          <w:highlight w:val="cyan"/>
          <w:lang w:eastAsia="zh-TW"/>
        </w:rPr>
        <w:t>else {</w:t>
      </w:r>
    </w:p>
    <w:p w14:paraId="60010739"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highlight w:val="cyan"/>
          <w:lang w:eastAsia="zh-TW"/>
        </w:rPr>
      </w:pPr>
      <w:r w:rsidRPr="002640D2">
        <w:rPr>
          <w:rFonts w:ascii="Courier New" w:hAnsi="Courier New" w:cs="Courier New"/>
          <w:b w:val="0"/>
          <w:bCs/>
          <w:sz w:val="16"/>
          <w:szCs w:val="16"/>
          <w:highlight w:val="cyan"/>
          <w:lang w:eastAsia="zh-TW"/>
        </w:rPr>
        <w:t xml:space="preserve">         </w:t>
      </w:r>
      <w:proofErr w:type="spellStart"/>
      <w:r w:rsidRPr="002640D2">
        <w:rPr>
          <w:rFonts w:ascii="Courier New" w:hAnsi="Courier New" w:cs="Courier New"/>
          <w:b w:val="0"/>
          <w:bCs/>
          <w:sz w:val="16"/>
          <w:szCs w:val="16"/>
          <w:highlight w:val="cyan"/>
          <w:lang w:eastAsia="zh-TW"/>
        </w:rPr>
        <w:t>v_UE_CapabilityContainer_Add_</w:t>
      </w:r>
      <w:proofErr w:type="gramStart"/>
      <w:r w:rsidRPr="002640D2">
        <w:rPr>
          <w:rFonts w:ascii="Courier New" w:hAnsi="Courier New" w:cs="Courier New"/>
          <w:b w:val="0"/>
          <w:bCs/>
          <w:sz w:val="16"/>
          <w:szCs w:val="16"/>
          <w:highlight w:val="cyan"/>
          <w:lang w:eastAsia="zh-TW"/>
        </w:rPr>
        <w:t>ExtContent</w:t>
      </w:r>
      <w:proofErr w:type="spellEnd"/>
      <w:r w:rsidRPr="002640D2">
        <w:rPr>
          <w:rFonts w:ascii="Courier New" w:hAnsi="Courier New" w:cs="Courier New"/>
          <w:b w:val="0"/>
          <w:bCs/>
          <w:sz w:val="16"/>
          <w:szCs w:val="16"/>
          <w:highlight w:val="cyan"/>
          <w:lang w:eastAsia="zh-TW"/>
        </w:rPr>
        <w:t xml:space="preserve"> :</w:t>
      </w:r>
      <w:proofErr w:type="gramEnd"/>
      <w:r w:rsidRPr="002640D2">
        <w:rPr>
          <w:rFonts w:ascii="Courier New" w:hAnsi="Courier New" w:cs="Courier New"/>
          <w:b w:val="0"/>
          <w:bCs/>
          <w:sz w:val="16"/>
          <w:szCs w:val="16"/>
          <w:highlight w:val="cyan"/>
          <w:lang w:eastAsia="zh-TW"/>
        </w:rPr>
        <w:t xml:space="preserve">= </w:t>
      </w:r>
      <w:proofErr w:type="spellStart"/>
      <w:r w:rsidRPr="002640D2">
        <w:rPr>
          <w:rFonts w:ascii="Courier New" w:hAnsi="Courier New" w:cs="Courier New"/>
          <w:b w:val="0"/>
          <w:bCs/>
          <w:sz w:val="16"/>
          <w:szCs w:val="16"/>
          <w:highlight w:val="cyan"/>
          <w:lang w:eastAsia="zh-TW"/>
        </w:rPr>
        <w:t>v_UE_CapabilityContainer_Add_Ext</w:t>
      </w:r>
      <w:proofErr w:type="spellEnd"/>
      <w:r w:rsidRPr="002640D2">
        <w:rPr>
          <w:rFonts w:ascii="Courier New" w:hAnsi="Courier New" w:cs="Courier New"/>
          <w:b w:val="0"/>
          <w:bCs/>
          <w:sz w:val="16"/>
          <w:szCs w:val="16"/>
          <w:highlight w:val="cyan"/>
          <w:lang w:eastAsia="zh-TW"/>
        </w:rPr>
        <w:t>;</w:t>
      </w:r>
    </w:p>
    <w:p w14:paraId="227F0906"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highlight w:val="cyan"/>
          <w:lang w:eastAsia="zh-TW"/>
        </w:rPr>
        <w:t xml:space="preserve">      }</w:t>
      </w:r>
    </w:p>
    <w:p w14:paraId="7E89F38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0D51A0A0"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0F8BCE5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RLC capabilities extensions</w:t>
      </w:r>
    </w:p>
    <w:p w14:paraId="01781D54"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fl_UTRAN34_CheckRLC_</w:t>
      </w:r>
      <w:proofErr w:type="gramStart"/>
      <w:r w:rsidRPr="002640D2">
        <w:rPr>
          <w:rFonts w:ascii="Courier New" w:hAnsi="Courier New" w:cs="Courier New"/>
          <w:b w:val="0"/>
          <w:bCs/>
          <w:sz w:val="16"/>
          <w:szCs w:val="16"/>
          <w:lang w:eastAsia="zh-TW"/>
        </w:rPr>
        <w:t>CapabilityExtension(</w:t>
      </w:r>
      <w:proofErr w:type="spellStart"/>
      <w:proofErr w:type="gramEnd"/>
      <w:r w:rsidRPr="002640D2">
        <w:rPr>
          <w:rFonts w:ascii="Courier New" w:hAnsi="Courier New" w:cs="Courier New"/>
          <w:b w:val="0"/>
          <w:bCs/>
          <w:sz w:val="16"/>
          <w:szCs w:val="16"/>
          <w:lang w:eastAsia="zh-TW"/>
        </w:rPr>
        <w:t>p_CellId</w:t>
      </w:r>
      <w:proofErr w:type="spellEnd"/>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p_RRCConnectionSetupComplete</w:t>
      </w:r>
      <w:proofErr w:type="spellEnd"/>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v_UE_CapabilityContainer</w:t>
      </w:r>
      <w:proofErr w:type="spellEnd"/>
      <w:r w:rsidRPr="002640D2">
        <w:rPr>
          <w:rFonts w:ascii="Courier New" w:hAnsi="Courier New" w:cs="Courier New"/>
          <w:b w:val="0"/>
          <w:bCs/>
          <w:sz w:val="16"/>
          <w:szCs w:val="16"/>
          <w:lang w:eastAsia="zh-TW"/>
        </w:rPr>
        <w:t>);</w:t>
      </w:r>
    </w:p>
    <w:p w14:paraId="7809CFB1"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2B71B1A3"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UE radio access capability content</w:t>
      </w:r>
    </w:p>
    <w:p w14:paraId="43B894A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1B2BADB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fl_UTRAN34_CheckCapabilitiesRRCConnectionSetupComplete(p_RRCConnectionSetupComplete</w:t>
      </w:r>
      <w:proofErr w:type="gramStart"/>
      <w:r w:rsidRPr="002640D2">
        <w:rPr>
          <w:rFonts w:ascii="Courier New" w:hAnsi="Courier New" w:cs="Courier New"/>
          <w:b w:val="0"/>
          <w:bCs/>
          <w:sz w:val="16"/>
          <w:szCs w:val="16"/>
          <w:lang w:eastAsia="zh-TW"/>
        </w:rPr>
        <w:t>);</w:t>
      </w:r>
      <w:proofErr w:type="gramEnd"/>
    </w:p>
    <w:p w14:paraId="75B470FD"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UE radio access capability content in the capability </w:t>
      </w:r>
      <w:proofErr w:type="spellStart"/>
      <w:r w:rsidRPr="002640D2">
        <w:rPr>
          <w:rFonts w:ascii="Courier New" w:hAnsi="Courier New" w:cs="Courier New"/>
          <w:b w:val="0"/>
          <w:bCs/>
          <w:sz w:val="16"/>
          <w:szCs w:val="16"/>
          <w:lang w:eastAsia="zh-TW"/>
        </w:rPr>
        <w:t>containier</w:t>
      </w:r>
      <w:proofErr w:type="spellEnd"/>
    </w:p>
    <w:p w14:paraId="265F917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fl_UTRAN34_CheckCapabilityContainer(</w:t>
      </w:r>
      <w:proofErr w:type="spellStart"/>
      <w:r w:rsidRPr="002640D2">
        <w:rPr>
          <w:rFonts w:ascii="Courier New" w:hAnsi="Courier New" w:cs="Courier New"/>
          <w:b w:val="0"/>
          <w:bCs/>
          <w:sz w:val="16"/>
          <w:szCs w:val="16"/>
          <w:lang w:eastAsia="zh-TW"/>
        </w:rPr>
        <w:t>v_UE_CapabilityContainer</w:t>
      </w:r>
      <w:proofErr w:type="spellEnd"/>
      <w:proofErr w:type="gramStart"/>
      <w:r w:rsidRPr="002640D2">
        <w:rPr>
          <w:rFonts w:ascii="Courier New" w:hAnsi="Courier New" w:cs="Courier New"/>
          <w:b w:val="0"/>
          <w:bCs/>
          <w:sz w:val="16"/>
          <w:szCs w:val="16"/>
          <w:lang w:eastAsia="zh-TW"/>
        </w:rPr>
        <w:t>);</w:t>
      </w:r>
      <w:proofErr w:type="gramEnd"/>
    </w:p>
    <w:p w14:paraId="3B5D8B15"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UE radio access capability content in the capability </w:t>
      </w:r>
      <w:proofErr w:type="spellStart"/>
      <w:r w:rsidRPr="002640D2">
        <w:rPr>
          <w:rFonts w:ascii="Courier New" w:hAnsi="Courier New" w:cs="Courier New"/>
          <w:b w:val="0"/>
          <w:bCs/>
          <w:sz w:val="16"/>
          <w:szCs w:val="16"/>
          <w:lang w:eastAsia="zh-TW"/>
        </w:rPr>
        <w:t>containier</w:t>
      </w:r>
      <w:proofErr w:type="spellEnd"/>
      <w:r w:rsidRPr="002640D2">
        <w:rPr>
          <w:rFonts w:ascii="Courier New" w:hAnsi="Courier New" w:cs="Courier New"/>
          <w:b w:val="0"/>
          <w:bCs/>
          <w:sz w:val="16"/>
          <w:szCs w:val="16"/>
          <w:lang w:eastAsia="zh-TW"/>
        </w:rPr>
        <w:t xml:space="preserve"> Add Ext</w:t>
      </w:r>
    </w:p>
    <w:p w14:paraId="0EAD6538"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fl_UTRAN34_CheckCapabilityContainerAddExt(</w:t>
      </w:r>
      <w:r w:rsidRPr="002640D2">
        <w:rPr>
          <w:rFonts w:ascii="Courier New" w:hAnsi="Courier New" w:cs="Courier New"/>
          <w:b w:val="0"/>
          <w:bCs/>
          <w:sz w:val="16"/>
          <w:szCs w:val="16"/>
          <w:highlight w:val="cyan"/>
          <w:lang w:eastAsia="zh-TW"/>
        </w:rPr>
        <w:t>v_UE_CapabilityContainer_Add_ExtContent</w:t>
      </w:r>
      <w:proofErr w:type="gramStart"/>
      <w:r w:rsidRPr="002640D2">
        <w:rPr>
          <w:rFonts w:ascii="Courier New" w:hAnsi="Courier New" w:cs="Courier New"/>
          <w:b w:val="0"/>
          <w:bCs/>
          <w:sz w:val="16"/>
          <w:szCs w:val="16"/>
          <w:lang w:eastAsia="zh-TW"/>
        </w:rPr>
        <w:t>);</w:t>
      </w:r>
      <w:proofErr w:type="gramEnd"/>
    </w:p>
    <w:p w14:paraId="2D10DED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7B420BF0"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UE radio access capability extension</w:t>
      </w:r>
    </w:p>
    <w:p w14:paraId="2FD0DF9D"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w:t>
      </w:r>
      <w:proofErr w:type="gramStart"/>
      <w:r w:rsidRPr="002640D2">
        <w:rPr>
          <w:rFonts w:ascii="Courier New" w:hAnsi="Courier New" w:cs="Courier New"/>
          <w:b w:val="0"/>
          <w:bCs/>
          <w:sz w:val="16"/>
          <w:szCs w:val="16"/>
          <w:lang w:eastAsia="zh-TW"/>
        </w:rPr>
        <w:t>CheckCapabilityContainerExtension(</w:t>
      </w:r>
      <w:proofErr w:type="gramEnd"/>
      <w:r w:rsidRPr="002640D2">
        <w:rPr>
          <w:rFonts w:ascii="Courier New" w:hAnsi="Courier New" w:cs="Courier New"/>
          <w:b w:val="0"/>
          <w:bCs/>
          <w:sz w:val="16"/>
          <w:szCs w:val="16"/>
          <w:lang w:eastAsia="zh-TW"/>
        </w:rPr>
        <w:t xml:space="preserve">p_RRCConnectionSetupComplete, </w:t>
      </w:r>
      <w:proofErr w:type="spellStart"/>
      <w:r w:rsidRPr="002640D2">
        <w:rPr>
          <w:rFonts w:ascii="Courier New" w:hAnsi="Courier New" w:cs="Courier New"/>
          <w:b w:val="0"/>
          <w:bCs/>
          <w:sz w:val="16"/>
          <w:szCs w:val="16"/>
          <w:lang w:eastAsia="zh-TW"/>
        </w:rPr>
        <w:t>v_UE_CapabilityContainer_Add_Ext</w:t>
      </w:r>
      <w:proofErr w:type="spellEnd"/>
      <w:r w:rsidRPr="002640D2">
        <w:rPr>
          <w:rFonts w:ascii="Courier New" w:hAnsi="Courier New" w:cs="Courier New"/>
          <w:b w:val="0"/>
          <w:bCs/>
          <w:sz w:val="16"/>
          <w:szCs w:val="16"/>
          <w:lang w:eastAsia="zh-TW"/>
        </w:rPr>
        <w:t>);</w:t>
      </w:r>
    </w:p>
    <w:p w14:paraId="7B1F5363"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7BCEF67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//Check Inter-RAT UE radio access capability</w:t>
      </w:r>
    </w:p>
    <w:p w14:paraId="4DD357F4"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(ispresent(p_RRCConnectionSetupComplete.ue_RATSpecificCapability)) {</w:t>
      </w:r>
    </w:p>
    <w:p w14:paraId="3FE2022F"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lastRenderedPageBreak/>
        <w:t xml:space="preserve">      fl_UTRAN34_CheckUERATSpecificCapabilities_Classmarks(p_RRCConnectionSetupComplete.ue_RATSpecificCapability</w:t>
      </w:r>
      <w:proofErr w:type="gramStart"/>
      <w:r w:rsidRPr="002640D2">
        <w:rPr>
          <w:rFonts w:ascii="Courier New" w:hAnsi="Courier New" w:cs="Courier New"/>
          <w:b w:val="0"/>
          <w:bCs/>
          <w:sz w:val="16"/>
          <w:szCs w:val="16"/>
          <w:lang w:eastAsia="zh-TW"/>
        </w:rPr>
        <w:t>);</w:t>
      </w:r>
      <w:proofErr w:type="gramEnd"/>
    </w:p>
    <w:p w14:paraId="5C7A970B"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66017642"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fl_UTRAN34_CheckInterRATCapabilities(</w:t>
      </w:r>
      <w:proofErr w:type="spellStart"/>
      <w:r w:rsidRPr="002640D2">
        <w:rPr>
          <w:rFonts w:ascii="Courier New" w:hAnsi="Courier New" w:cs="Courier New"/>
          <w:b w:val="0"/>
          <w:bCs/>
          <w:sz w:val="16"/>
          <w:szCs w:val="16"/>
          <w:lang w:eastAsia="zh-TW"/>
        </w:rPr>
        <w:t>v_UE_CapabilityContainer</w:t>
      </w:r>
      <w:proofErr w:type="spellEnd"/>
      <w:r w:rsidRPr="002640D2">
        <w:rPr>
          <w:rFonts w:ascii="Courier New" w:hAnsi="Courier New" w:cs="Courier New"/>
          <w:b w:val="0"/>
          <w:bCs/>
          <w:sz w:val="16"/>
          <w:szCs w:val="16"/>
          <w:lang w:eastAsia="zh-TW"/>
        </w:rPr>
        <w:t>); // @sic R5-151721 sic@</w:t>
      </w:r>
    </w:p>
    <w:p w14:paraId="3883EAB5" w14:textId="6122A614"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3FB7961E" w14:textId="1815FD40" w:rsidR="001D0CEE"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p>
    <w:p w14:paraId="1EA1445D" w14:textId="77777777" w:rsidR="00697B5F" w:rsidRDefault="00697B5F"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p>
    <w:p w14:paraId="6D588A0B" w14:textId="7AF33C5B" w:rsidR="002640D2" w:rsidRPr="002640D2" w:rsidRDefault="00697B5F"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Pr>
          <w:rFonts w:ascii="Courier New" w:hAnsi="Courier New" w:cs="Courier New"/>
          <w:b w:val="0"/>
          <w:bCs/>
          <w:sz w:val="16"/>
          <w:szCs w:val="16"/>
          <w:lang w:eastAsia="zh-TW"/>
        </w:rPr>
        <w:t>//------------------------------------------------------------------------------------------------</w:t>
      </w:r>
    </w:p>
    <w:p w14:paraId="3D82213B"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function fl_UTRAN34_CheckCapabilityContainerAddExt(</w:t>
      </w:r>
      <w:r w:rsidRPr="002640D2">
        <w:rPr>
          <w:rFonts w:ascii="Courier New" w:hAnsi="Courier New" w:cs="Courier New"/>
          <w:b w:val="0"/>
          <w:bCs/>
          <w:sz w:val="16"/>
          <w:szCs w:val="16"/>
          <w:highlight w:val="cyan"/>
          <w:lang w:eastAsia="zh-TW"/>
        </w:rPr>
        <w:t>template(omit)</w:t>
      </w:r>
      <w:r w:rsidRPr="002640D2">
        <w:rPr>
          <w:rFonts w:ascii="Courier New" w:hAnsi="Courier New" w:cs="Courier New"/>
          <w:b w:val="0"/>
          <w:bCs/>
          <w:sz w:val="16"/>
          <w:szCs w:val="16"/>
          <w:lang w:eastAsia="zh-TW"/>
        </w:rPr>
        <w:t xml:space="preserve"> RRCConnectionSetupComplete_r3_add_ext_IEs p_UE_CapabilityContainer_r3_add_ext)</w:t>
      </w:r>
    </w:p>
    <w:p w14:paraId="4441BA43"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28937069"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w:t>
      </w:r>
      <w:proofErr w:type="spellStart"/>
      <w:r w:rsidRPr="002640D2">
        <w:rPr>
          <w:rFonts w:ascii="Courier New" w:hAnsi="Courier New" w:cs="Courier New"/>
          <w:b w:val="0"/>
          <w:bCs/>
          <w:sz w:val="16"/>
          <w:szCs w:val="16"/>
          <w:lang w:eastAsia="zh-TW"/>
        </w:rPr>
        <w:t>isvalue</w:t>
      </w:r>
      <w:proofErr w:type="spellEnd"/>
      <w:r w:rsidRPr="002640D2">
        <w:rPr>
          <w:rFonts w:ascii="Courier New" w:hAnsi="Courier New" w:cs="Courier New"/>
          <w:b w:val="0"/>
          <w:bCs/>
          <w:sz w:val="16"/>
          <w:szCs w:val="16"/>
          <w:lang w:eastAsia="zh-TW"/>
        </w:rPr>
        <w:t>(p_UE_CapabilityContainer_r3_add_ext)) {</w:t>
      </w:r>
    </w:p>
    <w:p w14:paraId="3B4C3E5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Support of Handover to GAN</w:t>
      </w:r>
    </w:p>
    <w:p w14:paraId="77007368"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fl_CheckPICS_</w:t>
      </w:r>
      <w:proofErr w:type="gramStart"/>
      <w:r w:rsidRPr="002640D2">
        <w:rPr>
          <w:rFonts w:ascii="Courier New" w:hAnsi="Courier New" w:cs="Courier New"/>
          <w:b w:val="0"/>
          <w:bCs/>
          <w:sz w:val="16"/>
          <w:szCs w:val="16"/>
          <w:lang w:eastAsia="zh-TW"/>
        </w:rPr>
        <w:t>PresenceOfReceivedField(</w:t>
      </w:r>
      <w:proofErr w:type="gramEnd"/>
      <w:r w:rsidRPr="002640D2">
        <w:rPr>
          <w:rFonts w:ascii="Courier New" w:hAnsi="Courier New" w:cs="Courier New"/>
          <w:b w:val="0"/>
          <w:bCs/>
          <w:sz w:val="16"/>
          <w:szCs w:val="16"/>
          <w:lang w:eastAsia="zh-TW"/>
        </w:rPr>
        <w:t>pc_UTRAN_TO_GAN_CS_Handover, "</w:t>
      </w:r>
      <w:proofErr w:type="spellStart"/>
      <w:r w:rsidRPr="002640D2">
        <w:rPr>
          <w:rFonts w:ascii="Courier New" w:hAnsi="Courier New" w:cs="Courier New"/>
          <w:b w:val="0"/>
          <w:bCs/>
          <w:sz w:val="16"/>
          <w:szCs w:val="16"/>
          <w:lang w:eastAsia="zh-TW"/>
        </w:rPr>
        <w:t>pc_UTRAN_TO_GAN_CS_Handover</w:t>
      </w:r>
      <w:proofErr w:type="spellEnd"/>
      <w:r w:rsidRPr="002640D2">
        <w:rPr>
          <w:rFonts w:ascii="Courier New" w:hAnsi="Courier New" w:cs="Courier New"/>
          <w:b w:val="0"/>
          <w:bCs/>
          <w:sz w:val="16"/>
          <w:szCs w:val="16"/>
          <w:lang w:eastAsia="zh-TW"/>
        </w:rPr>
        <w:t>", ispresent(p_UE_CapabilityContainer_r3_add_ext.v680NonCriticalExtensions.rrcConnectionSetupComplete_v680ext.ue_RadioAccessCapability_v680ext.multiModeRAT_Capability_v680ext.supportOfHandoverToGAN));</w:t>
      </w:r>
    </w:p>
    <w:p w14:paraId="67585AE2"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43A384E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Support for Two DRX schemes in URA_PCH and CELL_PCH</w:t>
      </w:r>
    </w:p>
    <w:p w14:paraId="732EE5AA"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fl_CheckPICS_</w:t>
      </w:r>
      <w:proofErr w:type="gramStart"/>
      <w:r w:rsidRPr="002640D2">
        <w:rPr>
          <w:rFonts w:ascii="Courier New" w:hAnsi="Courier New" w:cs="Courier New"/>
          <w:b w:val="0"/>
          <w:bCs/>
          <w:sz w:val="16"/>
          <w:szCs w:val="16"/>
          <w:lang w:eastAsia="zh-TW"/>
        </w:rPr>
        <w:t>PresenceOfReceivedField</w:t>
      </w:r>
      <w:proofErr w:type="spellEnd"/>
      <w:r w:rsidRPr="002640D2">
        <w:rPr>
          <w:rFonts w:ascii="Courier New" w:hAnsi="Courier New" w:cs="Courier New"/>
          <w:b w:val="0"/>
          <w:bCs/>
          <w:sz w:val="16"/>
          <w:szCs w:val="16"/>
          <w:lang w:eastAsia="zh-TW"/>
        </w:rPr>
        <w:t>(</w:t>
      </w:r>
      <w:proofErr w:type="spellStart"/>
      <w:proofErr w:type="gramEnd"/>
      <w:r w:rsidRPr="002640D2">
        <w:rPr>
          <w:rFonts w:ascii="Courier New" w:hAnsi="Courier New" w:cs="Courier New"/>
          <w:b w:val="0"/>
          <w:bCs/>
          <w:sz w:val="16"/>
          <w:szCs w:val="16"/>
          <w:lang w:eastAsia="zh-TW"/>
        </w:rPr>
        <w:t>pc_TwoDRX_InPCH_States</w:t>
      </w:r>
      <w:proofErr w:type="spellEnd"/>
      <w:r w:rsidRPr="002640D2">
        <w:rPr>
          <w:rFonts w:ascii="Courier New" w:hAnsi="Courier New" w:cs="Courier New"/>
          <w:b w:val="0"/>
          <w:bCs/>
          <w:sz w:val="16"/>
          <w:szCs w:val="16"/>
          <w:lang w:eastAsia="zh-TW"/>
        </w:rPr>
        <w:t>, "</w:t>
      </w:r>
      <w:proofErr w:type="spellStart"/>
      <w:r w:rsidRPr="002640D2">
        <w:rPr>
          <w:rFonts w:ascii="Courier New" w:hAnsi="Courier New" w:cs="Courier New"/>
          <w:b w:val="0"/>
          <w:bCs/>
          <w:sz w:val="16"/>
          <w:szCs w:val="16"/>
          <w:lang w:eastAsia="zh-TW"/>
        </w:rPr>
        <w:t>pc_TwoDRX_InPCH_States</w:t>
      </w:r>
      <w:proofErr w:type="spellEnd"/>
      <w:r w:rsidRPr="002640D2">
        <w:rPr>
          <w:rFonts w:ascii="Courier New" w:hAnsi="Courier New" w:cs="Courier New"/>
          <w:b w:val="0"/>
          <w:bCs/>
          <w:sz w:val="16"/>
          <w:szCs w:val="16"/>
          <w:lang w:eastAsia="zh-TW"/>
        </w:rPr>
        <w:t>", ispresent(p_UE_CapabilityContainer_r3_add_ext.v680NonCriticalExtensions.v7e0NonCriticalExtensions.rrcConnectionSetupComplete_v7e0ext.ue_RadioAccessCapability.supportForTwoDRXSchemesInPCH));</w:t>
      </w:r>
    </w:p>
    <w:p w14:paraId="692D90BC"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else {</w:t>
      </w:r>
    </w:p>
    <w:p w14:paraId="14165E62"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w:t>
      </w:r>
      <w:proofErr w:type="spellStart"/>
      <w:r w:rsidRPr="002640D2">
        <w:rPr>
          <w:rFonts w:ascii="Courier New" w:hAnsi="Courier New" w:cs="Courier New"/>
          <w:b w:val="0"/>
          <w:bCs/>
          <w:sz w:val="16"/>
          <w:szCs w:val="16"/>
          <w:lang w:eastAsia="zh-TW"/>
        </w:rPr>
        <w:t>p_UE_CapabilityContainer_Add_Ext</w:t>
      </w:r>
      <w:proofErr w:type="spellEnd"/>
      <w:r w:rsidRPr="002640D2">
        <w:rPr>
          <w:rFonts w:ascii="Courier New" w:hAnsi="Courier New" w:cs="Courier New"/>
          <w:b w:val="0"/>
          <w:bCs/>
          <w:sz w:val="16"/>
          <w:szCs w:val="16"/>
          <w:lang w:eastAsia="zh-TW"/>
        </w:rPr>
        <w:t xml:space="preserve"> is not initialised</w:t>
      </w:r>
    </w:p>
    <w:p w14:paraId="392F8029"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 check all PICS are false</w:t>
      </w:r>
    </w:p>
    <w:p w14:paraId="6E548553"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if (</w:t>
      </w:r>
      <w:proofErr w:type="spellStart"/>
      <w:r w:rsidRPr="002640D2">
        <w:rPr>
          <w:rFonts w:ascii="Courier New" w:hAnsi="Courier New" w:cs="Courier New"/>
          <w:b w:val="0"/>
          <w:bCs/>
          <w:sz w:val="16"/>
          <w:szCs w:val="16"/>
          <w:lang w:eastAsia="zh-TW"/>
        </w:rPr>
        <w:t>pc_UTRAN_TO_GAN_CS_Handover</w:t>
      </w:r>
      <w:proofErr w:type="spellEnd"/>
      <w:r w:rsidRPr="002640D2">
        <w:rPr>
          <w:rFonts w:ascii="Courier New" w:hAnsi="Courier New" w:cs="Courier New"/>
          <w:b w:val="0"/>
          <w:bCs/>
          <w:sz w:val="16"/>
          <w:szCs w:val="16"/>
          <w:lang w:eastAsia="zh-TW"/>
        </w:rPr>
        <w:t xml:space="preserve"> or </w:t>
      </w:r>
      <w:proofErr w:type="spellStart"/>
      <w:r w:rsidRPr="002640D2">
        <w:rPr>
          <w:rFonts w:ascii="Courier New" w:hAnsi="Courier New" w:cs="Courier New"/>
          <w:b w:val="0"/>
          <w:bCs/>
          <w:sz w:val="16"/>
          <w:szCs w:val="16"/>
          <w:lang w:eastAsia="zh-TW"/>
        </w:rPr>
        <w:t>pc_TwoDRX_InPCH_States</w:t>
      </w:r>
      <w:proofErr w:type="spellEnd"/>
      <w:r w:rsidRPr="002640D2">
        <w:rPr>
          <w:rFonts w:ascii="Courier New" w:hAnsi="Courier New" w:cs="Courier New"/>
          <w:b w:val="0"/>
          <w:bCs/>
          <w:sz w:val="16"/>
          <w:szCs w:val="16"/>
          <w:lang w:eastAsia="zh-TW"/>
        </w:rPr>
        <w:t>) {</w:t>
      </w:r>
    </w:p>
    <w:p w14:paraId="3B8BB897"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roofErr w:type="spellStart"/>
      <w:r w:rsidRPr="002640D2">
        <w:rPr>
          <w:rFonts w:ascii="Courier New" w:hAnsi="Courier New" w:cs="Courier New"/>
          <w:b w:val="0"/>
          <w:bCs/>
          <w:sz w:val="16"/>
          <w:szCs w:val="16"/>
          <w:lang w:eastAsia="zh-TW"/>
        </w:rPr>
        <w:t>f_</w:t>
      </w:r>
      <w:proofErr w:type="gramStart"/>
      <w:r w:rsidRPr="002640D2">
        <w:rPr>
          <w:rFonts w:ascii="Courier New" w:hAnsi="Courier New" w:cs="Courier New"/>
          <w:b w:val="0"/>
          <w:bCs/>
          <w:sz w:val="16"/>
          <w:szCs w:val="16"/>
          <w:lang w:eastAsia="zh-TW"/>
        </w:rPr>
        <w:t>SetVerdict</w:t>
      </w:r>
      <w:proofErr w:type="spellEnd"/>
      <w:r w:rsidRPr="002640D2">
        <w:rPr>
          <w:rFonts w:ascii="Courier New" w:hAnsi="Courier New" w:cs="Courier New"/>
          <w:b w:val="0"/>
          <w:bCs/>
          <w:sz w:val="16"/>
          <w:szCs w:val="16"/>
          <w:lang w:eastAsia="zh-TW"/>
        </w:rPr>
        <w:t>(</w:t>
      </w:r>
      <w:proofErr w:type="gramEnd"/>
      <w:r w:rsidRPr="002640D2">
        <w:rPr>
          <w:rFonts w:ascii="Courier New" w:hAnsi="Courier New" w:cs="Courier New"/>
          <w:b w:val="0"/>
          <w:bCs/>
          <w:sz w:val="16"/>
          <w:szCs w:val="16"/>
          <w:lang w:eastAsia="zh-TW"/>
        </w:rPr>
        <w:t>fail, __FILE__, __LINE__, "RRCConnectionSetupComplete_r3_add_ext_IEs shall be present as per PICS");</w:t>
      </w:r>
    </w:p>
    <w:p w14:paraId="7A354102"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680BE6DB" w14:textId="77777777"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7D496F43" w14:textId="2BA44696" w:rsidR="001D0CEE" w:rsidRPr="002640D2" w:rsidRDefault="001D0CEE" w:rsidP="002640D2">
      <w:pPr>
        <w:pStyle w:val="TH"/>
        <w:pBdr>
          <w:top w:val="single" w:sz="4" w:space="1" w:color="auto"/>
          <w:left w:val="single" w:sz="4" w:space="1" w:color="auto"/>
          <w:bottom w:val="single" w:sz="4" w:space="1" w:color="auto"/>
          <w:right w:val="single" w:sz="4" w:space="1" w:color="auto"/>
        </w:pBdr>
        <w:spacing w:before="0" w:after="0"/>
        <w:jc w:val="left"/>
        <w:rPr>
          <w:rFonts w:ascii="Courier New" w:hAnsi="Courier New" w:cs="Courier New"/>
          <w:b w:val="0"/>
          <w:bCs/>
          <w:sz w:val="16"/>
          <w:szCs w:val="16"/>
          <w:lang w:eastAsia="zh-TW"/>
        </w:rPr>
      </w:pPr>
      <w:r w:rsidRPr="002640D2">
        <w:rPr>
          <w:rFonts w:ascii="Courier New" w:hAnsi="Courier New" w:cs="Courier New"/>
          <w:b w:val="0"/>
          <w:bCs/>
          <w:sz w:val="16"/>
          <w:szCs w:val="16"/>
          <w:lang w:eastAsia="zh-TW"/>
        </w:rPr>
        <w:t xml:space="preserve">  }</w:t>
      </w:r>
    </w:p>
    <w:p w14:paraId="46F107CF" w14:textId="77777777" w:rsidR="0057799D" w:rsidRPr="003E4F14" w:rsidRDefault="0057799D" w:rsidP="009F6F75">
      <w:pPr>
        <w:pStyle w:val="TH"/>
        <w:jc w:val="left"/>
        <w:rPr>
          <w:lang w:eastAsia="zh-TW"/>
        </w:rPr>
      </w:pPr>
    </w:p>
    <w:sectPr w:rsidR="0057799D" w:rsidRPr="003E4F14" w:rsidSect="00304A0E">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4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81833" w14:textId="77777777" w:rsidR="00996EFB" w:rsidRDefault="00996EFB">
      <w:r>
        <w:separator/>
      </w:r>
    </w:p>
  </w:endnote>
  <w:endnote w:type="continuationSeparator" w:id="0">
    <w:p w14:paraId="3442AE2C" w14:textId="77777777" w:rsidR="00996EFB" w:rsidRDefault="00996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3EC77" w14:textId="77777777" w:rsidR="00A10F15" w:rsidRDefault="00A10F15"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C36C44" w14:textId="77777777" w:rsidR="00A10F15" w:rsidRDefault="00A10F15"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8643" w14:textId="77777777" w:rsidR="00323CF8" w:rsidRDefault="00323CF8">
    <w:pPr>
      <w:pStyle w:val="Footer"/>
    </w:pPr>
  </w:p>
  <w:p w14:paraId="143F6633" w14:textId="77777777" w:rsidR="00A10F15" w:rsidRDefault="00A10F15" w:rsidP="009D725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ABEDC" w14:textId="77777777" w:rsidR="00996EFB" w:rsidRDefault="00996EFB">
      <w:r>
        <w:separator/>
      </w:r>
    </w:p>
  </w:footnote>
  <w:footnote w:type="continuationSeparator" w:id="0">
    <w:p w14:paraId="159D9CB8" w14:textId="77777777" w:rsidR="00996EFB" w:rsidRDefault="00996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14D86" w14:textId="77777777" w:rsidR="003A07B6" w:rsidRDefault="003A0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8C2CA" w14:textId="77777777" w:rsidR="00A10F15" w:rsidRDefault="00A10F15"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05696B" w14:textId="77777777" w:rsidR="00A10F15" w:rsidRDefault="00A10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40963" w14:textId="77777777" w:rsidR="00323CF8" w:rsidRDefault="00323CF8">
    <w:pPr>
      <w:pStyle w:val="Header"/>
    </w:pPr>
  </w:p>
  <w:p w14:paraId="38C8E059" w14:textId="77777777" w:rsidR="00A10F15" w:rsidRDefault="00A10F15" w:rsidP="00FE1A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5"/>
  </w:num>
  <w:num w:numId="6">
    <w:abstractNumId w:val="3"/>
  </w:num>
  <w:num w:numId="7">
    <w:abstractNumId w:val="6"/>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8AF"/>
    <w:rsid w:val="00002F55"/>
    <w:rsid w:val="00003399"/>
    <w:rsid w:val="000044E2"/>
    <w:rsid w:val="00004AC7"/>
    <w:rsid w:val="000062CE"/>
    <w:rsid w:val="00006B00"/>
    <w:rsid w:val="00006CAB"/>
    <w:rsid w:val="00006D3D"/>
    <w:rsid w:val="00006FDD"/>
    <w:rsid w:val="000071EA"/>
    <w:rsid w:val="0000723B"/>
    <w:rsid w:val="00007816"/>
    <w:rsid w:val="00007B46"/>
    <w:rsid w:val="00010839"/>
    <w:rsid w:val="00010AFA"/>
    <w:rsid w:val="00010D92"/>
    <w:rsid w:val="00010E7C"/>
    <w:rsid w:val="000115E9"/>
    <w:rsid w:val="00011611"/>
    <w:rsid w:val="0001212A"/>
    <w:rsid w:val="00012B7E"/>
    <w:rsid w:val="000132AB"/>
    <w:rsid w:val="00013F2E"/>
    <w:rsid w:val="00014C16"/>
    <w:rsid w:val="00015815"/>
    <w:rsid w:val="000174C0"/>
    <w:rsid w:val="00020112"/>
    <w:rsid w:val="000216FE"/>
    <w:rsid w:val="00021A55"/>
    <w:rsid w:val="00022E1B"/>
    <w:rsid w:val="0002343F"/>
    <w:rsid w:val="00023F12"/>
    <w:rsid w:val="00023F21"/>
    <w:rsid w:val="000249BB"/>
    <w:rsid w:val="0002543F"/>
    <w:rsid w:val="000254F7"/>
    <w:rsid w:val="000270DA"/>
    <w:rsid w:val="00027595"/>
    <w:rsid w:val="00027969"/>
    <w:rsid w:val="00027C84"/>
    <w:rsid w:val="00030084"/>
    <w:rsid w:val="00030769"/>
    <w:rsid w:val="00030A47"/>
    <w:rsid w:val="0003127E"/>
    <w:rsid w:val="0003160C"/>
    <w:rsid w:val="0003167C"/>
    <w:rsid w:val="000318ED"/>
    <w:rsid w:val="00031AAE"/>
    <w:rsid w:val="00031C6E"/>
    <w:rsid w:val="000323AD"/>
    <w:rsid w:val="00032744"/>
    <w:rsid w:val="000337FD"/>
    <w:rsid w:val="0003425A"/>
    <w:rsid w:val="00034264"/>
    <w:rsid w:val="00035B10"/>
    <w:rsid w:val="0003623B"/>
    <w:rsid w:val="00036443"/>
    <w:rsid w:val="0003681F"/>
    <w:rsid w:val="000375A9"/>
    <w:rsid w:val="00037DB1"/>
    <w:rsid w:val="00041139"/>
    <w:rsid w:val="00041F79"/>
    <w:rsid w:val="00041FE1"/>
    <w:rsid w:val="00042B21"/>
    <w:rsid w:val="000431DA"/>
    <w:rsid w:val="00044218"/>
    <w:rsid w:val="00045149"/>
    <w:rsid w:val="00045987"/>
    <w:rsid w:val="000467AA"/>
    <w:rsid w:val="0004761D"/>
    <w:rsid w:val="0005023E"/>
    <w:rsid w:val="00050724"/>
    <w:rsid w:val="000508AB"/>
    <w:rsid w:val="00050C38"/>
    <w:rsid w:val="00050E4F"/>
    <w:rsid w:val="00050F01"/>
    <w:rsid w:val="0005137B"/>
    <w:rsid w:val="00051C12"/>
    <w:rsid w:val="00052713"/>
    <w:rsid w:val="00052EE9"/>
    <w:rsid w:val="00053303"/>
    <w:rsid w:val="000535BE"/>
    <w:rsid w:val="00053ECA"/>
    <w:rsid w:val="00054304"/>
    <w:rsid w:val="00054CE4"/>
    <w:rsid w:val="00054D94"/>
    <w:rsid w:val="00054E48"/>
    <w:rsid w:val="00054F5D"/>
    <w:rsid w:val="00055295"/>
    <w:rsid w:val="000563EB"/>
    <w:rsid w:val="00056825"/>
    <w:rsid w:val="000577A6"/>
    <w:rsid w:val="000578F3"/>
    <w:rsid w:val="00061F92"/>
    <w:rsid w:val="0006219F"/>
    <w:rsid w:val="00062974"/>
    <w:rsid w:val="000634B8"/>
    <w:rsid w:val="00063809"/>
    <w:rsid w:val="000638E9"/>
    <w:rsid w:val="00063D33"/>
    <w:rsid w:val="00064303"/>
    <w:rsid w:val="000643B9"/>
    <w:rsid w:val="000649FB"/>
    <w:rsid w:val="00064B66"/>
    <w:rsid w:val="00064D54"/>
    <w:rsid w:val="00065592"/>
    <w:rsid w:val="000656CA"/>
    <w:rsid w:val="0006572E"/>
    <w:rsid w:val="00065B6E"/>
    <w:rsid w:val="00065DE6"/>
    <w:rsid w:val="00066B18"/>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CBF"/>
    <w:rsid w:val="00075F86"/>
    <w:rsid w:val="000761B1"/>
    <w:rsid w:val="00076765"/>
    <w:rsid w:val="000776B7"/>
    <w:rsid w:val="000779BB"/>
    <w:rsid w:val="00077F35"/>
    <w:rsid w:val="00077FB5"/>
    <w:rsid w:val="00080500"/>
    <w:rsid w:val="00080529"/>
    <w:rsid w:val="000813F0"/>
    <w:rsid w:val="000820F0"/>
    <w:rsid w:val="0008286A"/>
    <w:rsid w:val="00082965"/>
    <w:rsid w:val="00082CE1"/>
    <w:rsid w:val="00082DF8"/>
    <w:rsid w:val="00082E07"/>
    <w:rsid w:val="00083078"/>
    <w:rsid w:val="0008353B"/>
    <w:rsid w:val="0008379A"/>
    <w:rsid w:val="00083E27"/>
    <w:rsid w:val="000841C1"/>
    <w:rsid w:val="00084710"/>
    <w:rsid w:val="00084B62"/>
    <w:rsid w:val="00085A63"/>
    <w:rsid w:val="00085BC0"/>
    <w:rsid w:val="00086343"/>
    <w:rsid w:val="00086641"/>
    <w:rsid w:val="00086BEF"/>
    <w:rsid w:val="00090AC3"/>
    <w:rsid w:val="000911B9"/>
    <w:rsid w:val="0009173C"/>
    <w:rsid w:val="0009208B"/>
    <w:rsid w:val="00092AEB"/>
    <w:rsid w:val="00092BBE"/>
    <w:rsid w:val="0009496E"/>
    <w:rsid w:val="000949C4"/>
    <w:rsid w:val="000951C1"/>
    <w:rsid w:val="00096B2C"/>
    <w:rsid w:val="00096BC4"/>
    <w:rsid w:val="00096FB2"/>
    <w:rsid w:val="000971A7"/>
    <w:rsid w:val="00097502"/>
    <w:rsid w:val="00097A43"/>
    <w:rsid w:val="00097BA6"/>
    <w:rsid w:val="00097C70"/>
    <w:rsid w:val="000A0B53"/>
    <w:rsid w:val="000A0D04"/>
    <w:rsid w:val="000A1546"/>
    <w:rsid w:val="000A1F1D"/>
    <w:rsid w:val="000A2318"/>
    <w:rsid w:val="000A2D43"/>
    <w:rsid w:val="000A2D80"/>
    <w:rsid w:val="000A2E0C"/>
    <w:rsid w:val="000A3538"/>
    <w:rsid w:val="000A43CC"/>
    <w:rsid w:val="000A5523"/>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5A44"/>
    <w:rsid w:val="000B6970"/>
    <w:rsid w:val="000B69C0"/>
    <w:rsid w:val="000B6AD6"/>
    <w:rsid w:val="000B6F72"/>
    <w:rsid w:val="000B6F88"/>
    <w:rsid w:val="000B70F9"/>
    <w:rsid w:val="000B74A3"/>
    <w:rsid w:val="000B7B3C"/>
    <w:rsid w:val="000B7EFC"/>
    <w:rsid w:val="000C130E"/>
    <w:rsid w:val="000C15D7"/>
    <w:rsid w:val="000C1E49"/>
    <w:rsid w:val="000C24BC"/>
    <w:rsid w:val="000C281E"/>
    <w:rsid w:val="000C285F"/>
    <w:rsid w:val="000C5231"/>
    <w:rsid w:val="000C5C0C"/>
    <w:rsid w:val="000C6286"/>
    <w:rsid w:val="000C6FC3"/>
    <w:rsid w:val="000C721E"/>
    <w:rsid w:val="000C7372"/>
    <w:rsid w:val="000C78B3"/>
    <w:rsid w:val="000C7C05"/>
    <w:rsid w:val="000C7ECD"/>
    <w:rsid w:val="000D06C1"/>
    <w:rsid w:val="000D1867"/>
    <w:rsid w:val="000D24D2"/>
    <w:rsid w:val="000D2677"/>
    <w:rsid w:val="000D2E48"/>
    <w:rsid w:val="000D30B8"/>
    <w:rsid w:val="000D3702"/>
    <w:rsid w:val="000D53A8"/>
    <w:rsid w:val="000D556A"/>
    <w:rsid w:val="000D5A27"/>
    <w:rsid w:val="000D684E"/>
    <w:rsid w:val="000D6C7A"/>
    <w:rsid w:val="000D6F78"/>
    <w:rsid w:val="000D7214"/>
    <w:rsid w:val="000E06F3"/>
    <w:rsid w:val="000E1EEA"/>
    <w:rsid w:val="000E2027"/>
    <w:rsid w:val="000E3167"/>
    <w:rsid w:val="000E3229"/>
    <w:rsid w:val="000E32D9"/>
    <w:rsid w:val="000E3771"/>
    <w:rsid w:val="000E3B3A"/>
    <w:rsid w:val="000E3C13"/>
    <w:rsid w:val="000E3C4B"/>
    <w:rsid w:val="000E3CB3"/>
    <w:rsid w:val="000E44D9"/>
    <w:rsid w:val="000E5953"/>
    <w:rsid w:val="000F01B6"/>
    <w:rsid w:val="000F07D4"/>
    <w:rsid w:val="000F20E2"/>
    <w:rsid w:val="000F2374"/>
    <w:rsid w:val="000F276E"/>
    <w:rsid w:val="000F2B4B"/>
    <w:rsid w:val="000F2F27"/>
    <w:rsid w:val="000F3CCE"/>
    <w:rsid w:val="000F453B"/>
    <w:rsid w:val="000F4A0F"/>
    <w:rsid w:val="000F4CF8"/>
    <w:rsid w:val="000F4EB0"/>
    <w:rsid w:val="000F5633"/>
    <w:rsid w:val="000F5E25"/>
    <w:rsid w:val="000F6448"/>
    <w:rsid w:val="000F68E5"/>
    <w:rsid w:val="000F78EE"/>
    <w:rsid w:val="000F7BE5"/>
    <w:rsid w:val="000F7CCE"/>
    <w:rsid w:val="00101F8F"/>
    <w:rsid w:val="00102682"/>
    <w:rsid w:val="0010326A"/>
    <w:rsid w:val="001046B9"/>
    <w:rsid w:val="00105468"/>
    <w:rsid w:val="00105901"/>
    <w:rsid w:val="00105A60"/>
    <w:rsid w:val="001066AD"/>
    <w:rsid w:val="00106920"/>
    <w:rsid w:val="00106D1D"/>
    <w:rsid w:val="0010775C"/>
    <w:rsid w:val="00107D1E"/>
    <w:rsid w:val="0011027B"/>
    <w:rsid w:val="00110DE7"/>
    <w:rsid w:val="00111625"/>
    <w:rsid w:val="00111B4C"/>
    <w:rsid w:val="00112A23"/>
    <w:rsid w:val="00112C7F"/>
    <w:rsid w:val="001130A1"/>
    <w:rsid w:val="001134FC"/>
    <w:rsid w:val="001137EB"/>
    <w:rsid w:val="001141BA"/>
    <w:rsid w:val="00114B03"/>
    <w:rsid w:val="00114DCE"/>
    <w:rsid w:val="0011647F"/>
    <w:rsid w:val="00116615"/>
    <w:rsid w:val="00117074"/>
    <w:rsid w:val="001178E1"/>
    <w:rsid w:val="001212A0"/>
    <w:rsid w:val="00121340"/>
    <w:rsid w:val="0012153A"/>
    <w:rsid w:val="00121AEA"/>
    <w:rsid w:val="00121CC1"/>
    <w:rsid w:val="001223A9"/>
    <w:rsid w:val="0012290D"/>
    <w:rsid w:val="00122B59"/>
    <w:rsid w:val="00122BDA"/>
    <w:rsid w:val="00122E31"/>
    <w:rsid w:val="00124206"/>
    <w:rsid w:val="0012481A"/>
    <w:rsid w:val="001249AF"/>
    <w:rsid w:val="00124C81"/>
    <w:rsid w:val="00125BD2"/>
    <w:rsid w:val="00127953"/>
    <w:rsid w:val="001323CE"/>
    <w:rsid w:val="00132525"/>
    <w:rsid w:val="001326C7"/>
    <w:rsid w:val="00133293"/>
    <w:rsid w:val="00133698"/>
    <w:rsid w:val="00134074"/>
    <w:rsid w:val="00134743"/>
    <w:rsid w:val="00135480"/>
    <w:rsid w:val="00135F8B"/>
    <w:rsid w:val="00136BCE"/>
    <w:rsid w:val="00136D71"/>
    <w:rsid w:val="001371B1"/>
    <w:rsid w:val="001372CA"/>
    <w:rsid w:val="00137A21"/>
    <w:rsid w:val="00137CE3"/>
    <w:rsid w:val="001412A2"/>
    <w:rsid w:val="001417A2"/>
    <w:rsid w:val="00141AED"/>
    <w:rsid w:val="00141B01"/>
    <w:rsid w:val="00142284"/>
    <w:rsid w:val="001422AF"/>
    <w:rsid w:val="00142730"/>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47F"/>
    <w:rsid w:val="001570DC"/>
    <w:rsid w:val="0015710E"/>
    <w:rsid w:val="001577C0"/>
    <w:rsid w:val="00160D54"/>
    <w:rsid w:val="00160EBF"/>
    <w:rsid w:val="00161655"/>
    <w:rsid w:val="00161FA4"/>
    <w:rsid w:val="0016203A"/>
    <w:rsid w:val="001621E6"/>
    <w:rsid w:val="001631E2"/>
    <w:rsid w:val="00163959"/>
    <w:rsid w:val="0016399D"/>
    <w:rsid w:val="00164553"/>
    <w:rsid w:val="00165760"/>
    <w:rsid w:val="00165C2D"/>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3E7D"/>
    <w:rsid w:val="00174B81"/>
    <w:rsid w:val="00174B89"/>
    <w:rsid w:val="00174CEE"/>
    <w:rsid w:val="00174D8C"/>
    <w:rsid w:val="00174E5D"/>
    <w:rsid w:val="00175703"/>
    <w:rsid w:val="001761D0"/>
    <w:rsid w:val="00176681"/>
    <w:rsid w:val="0017694C"/>
    <w:rsid w:val="00176D78"/>
    <w:rsid w:val="001774EB"/>
    <w:rsid w:val="00177690"/>
    <w:rsid w:val="00180D96"/>
    <w:rsid w:val="001817D9"/>
    <w:rsid w:val="00182027"/>
    <w:rsid w:val="00182A32"/>
    <w:rsid w:val="00182C35"/>
    <w:rsid w:val="00182DFC"/>
    <w:rsid w:val="00183A11"/>
    <w:rsid w:val="00183ACD"/>
    <w:rsid w:val="00183AF7"/>
    <w:rsid w:val="00183D39"/>
    <w:rsid w:val="00184D00"/>
    <w:rsid w:val="001858B4"/>
    <w:rsid w:val="0018644D"/>
    <w:rsid w:val="00186817"/>
    <w:rsid w:val="00186D22"/>
    <w:rsid w:val="00186D80"/>
    <w:rsid w:val="0019179F"/>
    <w:rsid w:val="00192030"/>
    <w:rsid w:val="001923D7"/>
    <w:rsid w:val="0019443E"/>
    <w:rsid w:val="001954B4"/>
    <w:rsid w:val="00196555"/>
    <w:rsid w:val="00197635"/>
    <w:rsid w:val="001978F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079"/>
    <w:rsid w:val="001A61ED"/>
    <w:rsid w:val="001A6486"/>
    <w:rsid w:val="001A756E"/>
    <w:rsid w:val="001B05C8"/>
    <w:rsid w:val="001B13CE"/>
    <w:rsid w:val="001B1953"/>
    <w:rsid w:val="001B1957"/>
    <w:rsid w:val="001B1B09"/>
    <w:rsid w:val="001B2E24"/>
    <w:rsid w:val="001B351D"/>
    <w:rsid w:val="001B4B19"/>
    <w:rsid w:val="001B4BD9"/>
    <w:rsid w:val="001B53AF"/>
    <w:rsid w:val="001B5AF3"/>
    <w:rsid w:val="001B5B83"/>
    <w:rsid w:val="001B5F73"/>
    <w:rsid w:val="001B68C4"/>
    <w:rsid w:val="001B6E72"/>
    <w:rsid w:val="001B77B0"/>
    <w:rsid w:val="001B7F38"/>
    <w:rsid w:val="001C0705"/>
    <w:rsid w:val="001C1702"/>
    <w:rsid w:val="001C1BAC"/>
    <w:rsid w:val="001C1E2E"/>
    <w:rsid w:val="001C2114"/>
    <w:rsid w:val="001C2194"/>
    <w:rsid w:val="001C2295"/>
    <w:rsid w:val="001C2646"/>
    <w:rsid w:val="001C406F"/>
    <w:rsid w:val="001C4496"/>
    <w:rsid w:val="001C467D"/>
    <w:rsid w:val="001C4E8E"/>
    <w:rsid w:val="001C5A80"/>
    <w:rsid w:val="001C7155"/>
    <w:rsid w:val="001C77AD"/>
    <w:rsid w:val="001C7924"/>
    <w:rsid w:val="001C7A4D"/>
    <w:rsid w:val="001D0CEE"/>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6F13"/>
    <w:rsid w:val="001D705D"/>
    <w:rsid w:val="001D7762"/>
    <w:rsid w:val="001D787D"/>
    <w:rsid w:val="001D789E"/>
    <w:rsid w:val="001E027E"/>
    <w:rsid w:val="001E07B1"/>
    <w:rsid w:val="001E1385"/>
    <w:rsid w:val="001E1A1F"/>
    <w:rsid w:val="001E1C24"/>
    <w:rsid w:val="001E2061"/>
    <w:rsid w:val="001E26B7"/>
    <w:rsid w:val="001E2759"/>
    <w:rsid w:val="001E2960"/>
    <w:rsid w:val="001E39A0"/>
    <w:rsid w:val="001E4EF3"/>
    <w:rsid w:val="001E5483"/>
    <w:rsid w:val="001E59FC"/>
    <w:rsid w:val="001E5C5F"/>
    <w:rsid w:val="001E6DCA"/>
    <w:rsid w:val="001E6DE1"/>
    <w:rsid w:val="001E74C7"/>
    <w:rsid w:val="001E7B70"/>
    <w:rsid w:val="001F0F68"/>
    <w:rsid w:val="001F1035"/>
    <w:rsid w:val="001F1337"/>
    <w:rsid w:val="001F1502"/>
    <w:rsid w:val="001F1590"/>
    <w:rsid w:val="001F1911"/>
    <w:rsid w:val="001F3F5D"/>
    <w:rsid w:val="001F40A4"/>
    <w:rsid w:val="001F42AB"/>
    <w:rsid w:val="001F447F"/>
    <w:rsid w:val="001F489B"/>
    <w:rsid w:val="001F50ED"/>
    <w:rsid w:val="001F5BF9"/>
    <w:rsid w:val="001F5DA6"/>
    <w:rsid w:val="001F6A7D"/>
    <w:rsid w:val="001F76D8"/>
    <w:rsid w:val="001F7948"/>
    <w:rsid w:val="002008F1"/>
    <w:rsid w:val="00200DD0"/>
    <w:rsid w:val="00201B97"/>
    <w:rsid w:val="00201CB1"/>
    <w:rsid w:val="00201EDC"/>
    <w:rsid w:val="00202626"/>
    <w:rsid w:val="00202B0D"/>
    <w:rsid w:val="002030DA"/>
    <w:rsid w:val="00203749"/>
    <w:rsid w:val="0020382F"/>
    <w:rsid w:val="00204505"/>
    <w:rsid w:val="002049BD"/>
    <w:rsid w:val="0020516C"/>
    <w:rsid w:val="00205A7C"/>
    <w:rsid w:val="00205AC1"/>
    <w:rsid w:val="00205AD5"/>
    <w:rsid w:val="00205F53"/>
    <w:rsid w:val="00206EB7"/>
    <w:rsid w:val="00207EF7"/>
    <w:rsid w:val="00210627"/>
    <w:rsid w:val="00210AF6"/>
    <w:rsid w:val="00211119"/>
    <w:rsid w:val="002111C3"/>
    <w:rsid w:val="00211A7F"/>
    <w:rsid w:val="00211E59"/>
    <w:rsid w:val="002125BB"/>
    <w:rsid w:val="00212C8F"/>
    <w:rsid w:val="00213AB9"/>
    <w:rsid w:val="00213CDC"/>
    <w:rsid w:val="00214C54"/>
    <w:rsid w:val="00215988"/>
    <w:rsid w:val="00215F85"/>
    <w:rsid w:val="00216246"/>
    <w:rsid w:val="0021650F"/>
    <w:rsid w:val="00220A5F"/>
    <w:rsid w:val="00220BC0"/>
    <w:rsid w:val="00220D30"/>
    <w:rsid w:val="002223A3"/>
    <w:rsid w:val="0022331C"/>
    <w:rsid w:val="00223FCC"/>
    <w:rsid w:val="0022453D"/>
    <w:rsid w:val="00224562"/>
    <w:rsid w:val="002248A4"/>
    <w:rsid w:val="00224E24"/>
    <w:rsid w:val="00225245"/>
    <w:rsid w:val="00225708"/>
    <w:rsid w:val="002271F1"/>
    <w:rsid w:val="00227437"/>
    <w:rsid w:val="002278A1"/>
    <w:rsid w:val="00227E87"/>
    <w:rsid w:val="00230EED"/>
    <w:rsid w:val="002322FD"/>
    <w:rsid w:val="00232A33"/>
    <w:rsid w:val="00233377"/>
    <w:rsid w:val="002339AB"/>
    <w:rsid w:val="002339C9"/>
    <w:rsid w:val="00235225"/>
    <w:rsid w:val="00235479"/>
    <w:rsid w:val="0023573A"/>
    <w:rsid w:val="00235BF3"/>
    <w:rsid w:val="002361AF"/>
    <w:rsid w:val="00236FD1"/>
    <w:rsid w:val="0023752B"/>
    <w:rsid w:val="00237690"/>
    <w:rsid w:val="00237FEB"/>
    <w:rsid w:val="00237FEE"/>
    <w:rsid w:val="002403E9"/>
    <w:rsid w:val="00240ED5"/>
    <w:rsid w:val="0024178B"/>
    <w:rsid w:val="002419D3"/>
    <w:rsid w:val="00242501"/>
    <w:rsid w:val="002426B8"/>
    <w:rsid w:val="00242CC1"/>
    <w:rsid w:val="00243087"/>
    <w:rsid w:val="002435D0"/>
    <w:rsid w:val="0024441E"/>
    <w:rsid w:val="00244424"/>
    <w:rsid w:val="00245749"/>
    <w:rsid w:val="0024725D"/>
    <w:rsid w:val="00247421"/>
    <w:rsid w:val="002479B9"/>
    <w:rsid w:val="00247D7E"/>
    <w:rsid w:val="0025000A"/>
    <w:rsid w:val="00251700"/>
    <w:rsid w:val="00252125"/>
    <w:rsid w:val="00252229"/>
    <w:rsid w:val="002523ED"/>
    <w:rsid w:val="00253D76"/>
    <w:rsid w:val="00253F7F"/>
    <w:rsid w:val="002570BC"/>
    <w:rsid w:val="00257248"/>
    <w:rsid w:val="00257DA2"/>
    <w:rsid w:val="002608BB"/>
    <w:rsid w:val="00261714"/>
    <w:rsid w:val="00263E47"/>
    <w:rsid w:val="002640D2"/>
    <w:rsid w:val="00264591"/>
    <w:rsid w:val="00264D02"/>
    <w:rsid w:val="00265620"/>
    <w:rsid w:val="00266DA8"/>
    <w:rsid w:val="00267161"/>
    <w:rsid w:val="00270F7E"/>
    <w:rsid w:val="002718FC"/>
    <w:rsid w:val="00271C5B"/>
    <w:rsid w:val="00271EE5"/>
    <w:rsid w:val="00272828"/>
    <w:rsid w:val="00272DC2"/>
    <w:rsid w:val="00273283"/>
    <w:rsid w:val="00273E61"/>
    <w:rsid w:val="002747D3"/>
    <w:rsid w:val="00275182"/>
    <w:rsid w:val="002759C7"/>
    <w:rsid w:val="00276334"/>
    <w:rsid w:val="00276844"/>
    <w:rsid w:val="002770A8"/>
    <w:rsid w:val="00277848"/>
    <w:rsid w:val="0028048B"/>
    <w:rsid w:val="00280BF1"/>
    <w:rsid w:val="0028161C"/>
    <w:rsid w:val="0028174A"/>
    <w:rsid w:val="00281EB0"/>
    <w:rsid w:val="0028215C"/>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41E"/>
    <w:rsid w:val="002945A8"/>
    <w:rsid w:val="00294B70"/>
    <w:rsid w:val="0029532E"/>
    <w:rsid w:val="00295576"/>
    <w:rsid w:val="002967AD"/>
    <w:rsid w:val="00296932"/>
    <w:rsid w:val="002A0B17"/>
    <w:rsid w:val="002A0BE3"/>
    <w:rsid w:val="002A1A40"/>
    <w:rsid w:val="002A2457"/>
    <w:rsid w:val="002A2AAE"/>
    <w:rsid w:val="002A2C1C"/>
    <w:rsid w:val="002A2FAB"/>
    <w:rsid w:val="002A45C5"/>
    <w:rsid w:val="002A5906"/>
    <w:rsid w:val="002A5E8A"/>
    <w:rsid w:val="002A61EC"/>
    <w:rsid w:val="002A67E3"/>
    <w:rsid w:val="002A713D"/>
    <w:rsid w:val="002B053D"/>
    <w:rsid w:val="002B105B"/>
    <w:rsid w:val="002B1870"/>
    <w:rsid w:val="002B28F6"/>
    <w:rsid w:val="002B2DCD"/>
    <w:rsid w:val="002B388A"/>
    <w:rsid w:val="002B3AFB"/>
    <w:rsid w:val="002B3DEE"/>
    <w:rsid w:val="002B4DCD"/>
    <w:rsid w:val="002B5027"/>
    <w:rsid w:val="002B5EAA"/>
    <w:rsid w:val="002B68A1"/>
    <w:rsid w:val="002C136D"/>
    <w:rsid w:val="002C1BB5"/>
    <w:rsid w:val="002C3676"/>
    <w:rsid w:val="002C3BEC"/>
    <w:rsid w:val="002C44BF"/>
    <w:rsid w:val="002C46F4"/>
    <w:rsid w:val="002C4B70"/>
    <w:rsid w:val="002C5200"/>
    <w:rsid w:val="002C5871"/>
    <w:rsid w:val="002C58E1"/>
    <w:rsid w:val="002C662F"/>
    <w:rsid w:val="002C6730"/>
    <w:rsid w:val="002C68A8"/>
    <w:rsid w:val="002C75AF"/>
    <w:rsid w:val="002C7EDB"/>
    <w:rsid w:val="002D02FE"/>
    <w:rsid w:val="002D0B01"/>
    <w:rsid w:val="002D12A4"/>
    <w:rsid w:val="002D21EE"/>
    <w:rsid w:val="002D26D7"/>
    <w:rsid w:val="002D282B"/>
    <w:rsid w:val="002D29A7"/>
    <w:rsid w:val="002D29FB"/>
    <w:rsid w:val="002D2FF7"/>
    <w:rsid w:val="002D3F57"/>
    <w:rsid w:val="002D481B"/>
    <w:rsid w:val="002D62B6"/>
    <w:rsid w:val="002D6F0A"/>
    <w:rsid w:val="002E1230"/>
    <w:rsid w:val="002E151B"/>
    <w:rsid w:val="002E1607"/>
    <w:rsid w:val="002E1CE1"/>
    <w:rsid w:val="002E1D8C"/>
    <w:rsid w:val="002E2A43"/>
    <w:rsid w:val="002E3DA5"/>
    <w:rsid w:val="002E47F3"/>
    <w:rsid w:val="002E495C"/>
    <w:rsid w:val="002E51CE"/>
    <w:rsid w:val="002E547F"/>
    <w:rsid w:val="002E67A6"/>
    <w:rsid w:val="002E6FB2"/>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CD4"/>
    <w:rsid w:val="002F5DB7"/>
    <w:rsid w:val="002F6AC2"/>
    <w:rsid w:val="002F6AE7"/>
    <w:rsid w:val="002F6F19"/>
    <w:rsid w:val="002F7723"/>
    <w:rsid w:val="002F7AA1"/>
    <w:rsid w:val="003011AA"/>
    <w:rsid w:val="003016CA"/>
    <w:rsid w:val="00301A29"/>
    <w:rsid w:val="00302432"/>
    <w:rsid w:val="003035A7"/>
    <w:rsid w:val="003039D9"/>
    <w:rsid w:val="00303B02"/>
    <w:rsid w:val="0030422A"/>
    <w:rsid w:val="003043C5"/>
    <w:rsid w:val="0030441A"/>
    <w:rsid w:val="00304700"/>
    <w:rsid w:val="00304744"/>
    <w:rsid w:val="00304A0E"/>
    <w:rsid w:val="00304D50"/>
    <w:rsid w:val="00304D9A"/>
    <w:rsid w:val="00304EA9"/>
    <w:rsid w:val="0030545D"/>
    <w:rsid w:val="003057C2"/>
    <w:rsid w:val="00307065"/>
    <w:rsid w:val="003075C5"/>
    <w:rsid w:val="00310127"/>
    <w:rsid w:val="0031016F"/>
    <w:rsid w:val="0031068A"/>
    <w:rsid w:val="00310801"/>
    <w:rsid w:val="00310825"/>
    <w:rsid w:val="00310981"/>
    <w:rsid w:val="00310B35"/>
    <w:rsid w:val="00311401"/>
    <w:rsid w:val="00312181"/>
    <w:rsid w:val="00313091"/>
    <w:rsid w:val="00313381"/>
    <w:rsid w:val="003137FA"/>
    <w:rsid w:val="00313959"/>
    <w:rsid w:val="003153C5"/>
    <w:rsid w:val="003159DE"/>
    <w:rsid w:val="00315EF6"/>
    <w:rsid w:val="00316D8C"/>
    <w:rsid w:val="00317189"/>
    <w:rsid w:val="00317AB7"/>
    <w:rsid w:val="00317DDD"/>
    <w:rsid w:val="00320551"/>
    <w:rsid w:val="00320FD4"/>
    <w:rsid w:val="003217C0"/>
    <w:rsid w:val="003219BF"/>
    <w:rsid w:val="00321F87"/>
    <w:rsid w:val="0032247F"/>
    <w:rsid w:val="00322572"/>
    <w:rsid w:val="00322684"/>
    <w:rsid w:val="00323076"/>
    <w:rsid w:val="00323327"/>
    <w:rsid w:val="00323378"/>
    <w:rsid w:val="0032341E"/>
    <w:rsid w:val="003237C7"/>
    <w:rsid w:val="00323CF8"/>
    <w:rsid w:val="00324300"/>
    <w:rsid w:val="003243EE"/>
    <w:rsid w:val="003246D1"/>
    <w:rsid w:val="0032489B"/>
    <w:rsid w:val="003251CD"/>
    <w:rsid w:val="003254C6"/>
    <w:rsid w:val="00325703"/>
    <w:rsid w:val="00325BAB"/>
    <w:rsid w:val="00326711"/>
    <w:rsid w:val="003273E1"/>
    <w:rsid w:val="00327811"/>
    <w:rsid w:val="003303B3"/>
    <w:rsid w:val="003307A1"/>
    <w:rsid w:val="003308B0"/>
    <w:rsid w:val="00332E9A"/>
    <w:rsid w:val="0033308D"/>
    <w:rsid w:val="003339D5"/>
    <w:rsid w:val="00333C81"/>
    <w:rsid w:val="00333CC6"/>
    <w:rsid w:val="003342C9"/>
    <w:rsid w:val="00334BE0"/>
    <w:rsid w:val="00335419"/>
    <w:rsid w:val="00335555"/>
    <w:rsid w:val="00335CBC"/>
    <w:rsid w:val="00335D99"/>
    <w:rsid w:val="0033615D"/>
    <w:rsid w:val="00336A35"/>
    <w:rsid w:val="0033735F"/>
    <w:rsid w:val="0033775A"/>
    <w:rsid w:val="00341761"/>
    <w:rsid w:val="00341C78"/>
    <w:rsid w:val="00342971"/>
    <w:rsid w:val="00342E03"/>
    <w:rsid w:val="00342E90"/>
    <w:rsid w:val="00343195"/>
    <w:rsid w:val="00343273"/>
    <w:rsid w:val="00343C0D"/>
    <w:rsid w:val="0034597F"/>
    <w:rsid w:val="00345B1B"/>
    <w:rsid w:val="003466E6"/>
    <w:rsid w:val="003475B6"/>
    <w:rsid w:val="003478F4"/>
    <w:rsid w:val="00347F35"/>
    <w:rsid w:val="003508DF"/>
    <w:rsid w:val="00350A8D"/>
    <w:rsid w:val="00350B34"/>
    <w:rsid w:val="00350C45"/>
    <w:rsid w:val="00350E51"/>
    <w:rsid w:val="00351073"/>
    <w:rsid w:val="00351644"/>
    <w:rsid w:val="00351E77"/>
    <w:rsid w:val="003523ED"/>
    <w:rsid w:val="00352409"/>
    <w:rsid w:val="00353475"/>
    <w:rsid w:val="0035347D"/>
    <w:rsid w:val="00353DBF"/>
    <w:rsid w:val="00353E85"/>
    <w:rsid w:val="00354081"/>
    <w:rsid w:val="003542AD"/>
    <w:rsid w:val="00354EFA"/>
    <w:rsid w:val="00355020"/>
    <w:rsid w:val="00355322"/>
    <w:rsid w:val="00355383"/>
    <w:rsid w:val="00355934"/>
    <w:rsid w:val="00356019"/>
    <w:rsid w:val="00356124"/>
    <w:rsid w:val="0035683B"/>
    <w:rsid w:val="00356DED"/>
    <w:rsid w:val="0035707D"/>
    <w:rsid w:val="00361E4F"/>
    <w:rsid w:val="0036257D"/>
    <w:rsid w:val="003629B1"/>
    <w:rsid w:val="00362D00"/>
    <w:rsid w:val="00362F2C"/>
    <w:rsid w:val="0036335D"/>
    <w:rsid w:val="0036357C"/>
    <w:rsid w:val="00363A87"/>
    <w:rsid w:val="00363E4A"/>
    <w:rsid w:val="00364147"/>
    <w:rsid w:val="0036441B"/>
    <w:rsid w:val="00364A50"/>
    <w:rsid w:val="00364E19"/>
    <w:rsid w:val="003658C3"/>
    <w:rsid w:val="00365CEF"/>
    <w:rsid w:val="003663A3"/>
    <w:rsid w:val="003663B0"/>
    <w:rsid w:val="0036646D"/>
    <w:rsid w:val="0036770C"/>
    <w:rsid w:val="00370ACC"/>
    <w:rsid w:val="00371BEC"/>
    <w:rsid w:val="00371C5C"/>
    <w:rsid w:val="00371E46"/>
    <w:rsid w:val="00372A53"/>
    <w:rsid w:val="00373242"/>
    <w:rsid w:val="00374B2E"/>
    <w:rsid w:val="0037503F"/>
    <w:rsid w:val="00376041"/>
    <w:rsid w:val="003768B2"/>
    <w:rsid w:val="00376903"/>
    <w:rsid w:val="00376961"/>
    <w:rsid w:val="00376F9C"/>
    <w:rsid w:val="00377091"/>
    <w:rsid w:val="00377988"/>
    <w:rsid w:val="00377ECC"/>
    <w:rsid w:val="0038021F"/>
    <w:rsid w:val="0038032B"/>
    <w:rsid w:val="00380DA0"/>
    <w:rsid w:val="00380E57"/>
    <w:rsid w:val="0038125B"/>
    <w:rsid w:val="003814E1"/>
    <w:rsid w:val="0038191E"/>
    <w:rsid w:val="00382716"/>
    <w:rsid w:val="00382722"/>
    <w:rsid w:val="0038358E"/>
    <w:rsid w:val="00383736"/>
    <w:rsid w:val="00384CB3"/>
    <w:rsid w:val="00385B90"/>
    <w:rsid w:val="00386985"/>
    <w:rsid w:val="00387568"/>
    <w:rsid w:val="003904C0"/>
    <w:rsid w:val="00390D93"/>
    <w:rsid w:val="00392316"/>
    <w:rsid w:val="0039247F"/>
    <w:rsid w:val="00392781"/>
    <w:rsid w:val="00393075"/>
    <w:rsid w:val="003930B6"/>
    <w:rsid w:val="0039387C"/>
    <w:rsid w:val="0039405F"/>
    <w:rsid w:val="003952CE"/>
    <w:rsid w:val="003956A3"/>
    <w:rsid w:val="00395CEA"/>
    <w:rsid w:val="0039681A"/>
    <w:rsid w:val="00396F36"/>
    <w:rsid w:val="00397432"/>
    <w:rsid w:val="003979CD"/>
    <w:rsid w:val="00397DCC"/>
    <w:rsid w:val="00397DFF"/>
    <w:rsid w:val="003A0395"/>
    <w:rsid w:val="003A07B6"/>
    <w:rsid w:val="003A094C"/>
    <w:rsid w:val="003A1110"/>
    <w:rsid w:val="003A198C"/>
    <w:rsid w:val="003A219D"/>
    <w:rsid w:val="003A254F"/>
    <w:rsid w:val="003A2968"/>
    <w:rsid w:val="003A2A5B"/>
    <w:rsid w:val="003A32A3"/>
    <w:rsid w:val="003A3B05"/>
    <w:rsid w:val="003A3BE1"/>
    <w:rsid w:val="003A41D7"/>
    <w:rsid w:val="003A4621"/>
    <w:rsid w:val="003A4FF0"/>
    <w:rsid w:val="003A52CA"/>
    <w:rsid w:val="003A5D45"/>
    <w:rsid w:val="003A5E5D"/>
    <w:rsid w:val="003A67B3"/>
    <w:rsid w:val="003A6A2A"/>
    <w:rsid w:val="003A6CC5"/>
    <w:rsid w:val="003A70CE"/>
    <w:rsid w:val="003A7163"/>
    <w:rsid w:val="003A747E"/>
    <w:rsid w:val="003A7C7D"/>
    <w:rsid w:val="003B017E"/>
    <w:rsid w:val="003B18D7"/>
    <w:rsid w:val="003B245B"/>
    <w:rsid w:val="003B28CD"/>
    <w:rsid w:val="003B2FA4"/>
    <w:rsid w:val="003B326C"/>
    <w:rsid w:val="003B3DD6"/>
    <w:rsid w:val="003B4732"/>
    <w:rsid w:val="003B4864"/>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5ED"/>
    <w:rsid w:val="003C2A8A"/>
    <w:rsid w:val="003C2C29"/>
    <w:rsid w:val="003C2F2B"/>
    <w:rsid w:val="003C332D"/>
    <w:rsid w:val="003C3381"/>
    <w:rsid w:val="003C4719"/>
    <w:rsid w:val="003C5EF7"/>
    <w:rsid w:val="003C68DC"/>
    <w:rsid w:val="003C6E47"/>
    <w:rsid w:val="003C72D2"/>
    <w:rsid w:val="003C777A"/>
    <w:rsid w:val="003C7879"/>
    <w:rsid w:val="003C798F"/>
    <w:rsid w:val="003C7A40"/>
    <w:rsid w:val="003D0513"/>
    <w:rsid w:val="003D06C4"/>
    <w:rsid w:val="003D1160"/>
    <w:rsid w:val="003D16CC"/>
    <w:rsid w:val="003D190E"/>
    <w:rsid w:val="003D19D4"/>
    <w:rsid w:val="003D2433"/>
    <w:rsid w:val="003D26D4"/>
    <w:rsid w:val="003D2B04"/>
    <w:rsid w:val="003D3317"/>
    <w:rsid w:val="003D34AC"/>
    <w:rsid w:val="003D350B"/>
    <w:rsid w:val="003D3C7E"/>
    <w:rsid w:val="003D437D"/>
    <w:rsid w:val="003D4D99"/>
    <w:rsid w:val="003D518C"/>
    <w:rsid w:val="003D57E7"/>
    <w:rsid w:val="003D5AD4"/>
    <w:rsid w:val="003D65C4"/>
    <w:rsid w:val="003D6D83"/>
    <w:rsid w:val="003D6DB0"/>
    <w:rsid w:val="003D7B93"/>
    <w:rsid w:val="003E01F2"/>
    <w:rsid w:val="003E07DF"/>
    <w:rsid w:val="003E1A03"/>
    <w:rsid w:val="003E1DF6"/>
    <w:rsid w:val="003E1EE8"/>
    <w:rsid w:val="003E23E0"/>
    <w:rsid w:val="003E23EB"/>
    <w:rsid w:val="003E2780"/>
    <w:rsid w:val="003E2C1B"/>
    <w:rsid w:val="003E4198"/>
    <w:rsid w:val="003E498F"/>
    <w:rsid w:val="003E4F00"/>
    <w:rsid w:val="003E4F14"/>
    <w:rsid w:val="003E533A"/>
    <w:rsid w:val="003E5356"/>
    <w:rsid w:val="003E5ADA"/>
    <w:rsid w:val="003E63B7"/>
    <w:rsid w:val="003E6667"/>
    <w:rsid w:val="003E6724"/>
    <w:rsid w:val="003E7F8D"/>
    <w:rsid w:val="003F00F7"/>
    <w:rsid w:val="003F09FF"/>
    <w:rsid w:val="003F0B9F"/>
    <w:rsid w:val="003F1479"/>
    <w:rsid w:val="003F15D8"/>
    <w:rsid w:val="003F285E"/>
    <w:rsid w:val="003F2CED"/>
    <w:rsid w:val="003F2D10"/>
    <w:rsid w:val="003F3003"/>
    <w:rsid w:val="003F36AE"/>
    <w:rsid w:val="003F37B3"/>
    <w:rsid w:val="003F3D4F"/>
    <w:rsid w:val="003F43D4"/>
    <w:rsid w:val="003F449C"/>
    <w:rsid w:val="003F456C"/>
    <w:rsid w:val="003F4A35"/>
    <w:rsid w:val="003F5A20"/>
    <w:rsid w:val="003F64BA"/>
    <w:rsid w:val="003F6CAC"/>
    <w:rsid w:val="003F6F4E"/>
    <w:rsid w:val="003F7D82"/>
    <w:rsid w:val="0040033B"/>
    <w:rsid w:val="004003BD"/>
    <w:rsid w:val="00401089"/>
    <w:rsid w:val="004012D9"/>
    <w:rsid w:val="004013EC"/>
    <w:rsid w:val="00402E45"/>
    <w:rsid w:val="004034D3"/>
    <w:rsid w:val="00403E34"/>
    <w:rsid w:val="0040419C"/>
    <w:rsid w:val="00404E54"/>
    <w:rsid w:val="004055AA"/>
    <w:rsid w:val="00405B1D"/>
    <w:rsid w:val="00405B26"/>
    <w:rsid w:val="00405E92"/>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15F29"/>
    <w:rsid w:val="00416E18"/>
    <w:rsid w:val="0041712C"/>
    <w:rsid w:val="00420662"/>
    <w:rsid w:val="004207F9"/>
    <w:rsid w:val="00420938"/>
    <w:rsid w:val="00420C5B"/>
    <w:rsid w:val="004213B9"/>
    <w:rsid w:val="004219E0"/>
    <w:rsid w:val="0042225B"/>
    <w:rsid w:val="00422C2F"/>
    <w:rsid w:val="00423161"/>
    <w:rsid w:val="004231A5"/>
    <w:rsid w:val="0042332D"/>
    <w:rsid w:val="00423C1D"/>
    <w:rsid w:val="00424036"/>
    <w:rsid w:val="00424196"/>
    <w:rsid w:val="00425220"/>
    <w:rsid w:val="00425AB9"/>
    <w:rsid w:val="00425FAF"/>
    <w:rsid w:val="004268B5"/>
    <w:rsid w:val="004269A3"/>
    <w:rsid w:val="004276B5"/>
    <w:rsid w:val="0043056B"/>
    <w:rsid w:val="004305D6"/>
    <w:rsid w:val="00430B42"/>
    <w:rsid w:val="00431326"/>
    <w:rsid w:val="00431E06"/>
    <w:rsid w:val="00432ACD"/>
    <w:rsid w:val="00433BDF"/>
    <w:rsid w:val="00433DE6"/>
    <w:rsid w:val="004344B5"/>
    <w:rsid w:val="00434608"/>
    <w:rsid w:val="00435259"/>
    <w:rsid w:val="00435B87"/>
    <w:rsid w:val="00435D4C"/>
    <w:rsid w:val="004361C4"/>
    <w:rsid w:val="00436204"/>
    <w:rsid w:val="0043665C"/>
    <w:rsid w:val="004410BD"/>
    <w:rsid w:val="0044164E"/>
    <w:rsid w:val="004416CD"/>
    <w:rsid w:val="004419FB"/>
    <w:rsid w:val="00441DFF"/>
    <w:rsid w:val="00441E14"/>
    <w:rsid w:val="0044384B"/>
    <w:rsid w:val="004438BB"/>
    <w:rsid w:val="00443B38"/>
    <w:rsid w:val="004441A7"/>
    <w:rsid w:val="004448E2"/>
    <w:rsid w:val="00444AF3"/>
    <w:rsid w:val="00444C67"/>
    <w:rsid w:val="00444E10"/>
    <w:rsid w:val="00446AE5"/>
    <w:rsid w:val="00446E89"/>
    <w:rsid w:val="004471CD"/>
    <w:rsid w:val="00447632"/>
    <w:rsid w:val="0044791B"/>
    <w:rsid w:val="00447935"/>
    <w:rsid w:val="00447F37"/>
    <w:rsid w:val="00447FE3"/>
    <w:rsid w:val="004505D7"/>
    <w:rsid w:val="00450E27"/>
    <w:rsid w:val="0045100A"/>
    <w:rsid w:val="004510CD"/>
    <w:rsid w:val="004512AA"/>
    <w:rsid w:val="004514CF"/>
    <w:rsid w:val="004516B1"/>
    <w:rsid w:val="00451D4E"/>
    <w:rsid w:val="00451FE2"/>
    <w:rsid w:val="004526E2"/>
    <w:rsid w:val="0045314A"/>
    <w:rsid w:val="0045327D"/>
    <w:rsid w:val="00453AB9"/>
    <w:rsid w:val="00453B6B"/>
    <w:rsid w:val="0045584F"/>
    <w:rsid w:val="00455A2B"/>
    <w:rsid w:val="00455BEB"/>
    <w:rsid w:val="00456317"/>
    <w:rsid w:val="00457324"/>
    <w:rsid w:val="004579DA"/>
    <w:rsid w:val="00457A28"/>
    <w:rsid w:val="004602B8"/>
    <w:rsid w:val="00460C4C"/>
    <w:rsid w:val="004610A4"/>
    <w:rsid w:val="00462113"/>
    <w:rsid w:val="00462145"/>
    <w:rsid w:val="004625BD"/>
    <w:rsid w:val="004646B6"/>
    <w:rsid w:val="00464865"/>
    <w:rsid w:val="00465862"/>
    <w:rsid w:val="004660A6"/>
    <w:rsid w:val="00466454"/>
    <w:rsid w:val="004666DA"/>
    <w:rsid w:val="00466A77"/>
    <w:rsid w:val="00466C96"/>
    <w:rsid w:val="00467214"/>
    <w:rsid w:val="00470079"/>
    <w:rsid w:val="00470194"/>
    <w:rsid w:val="00470F43"/>
    <w:rsid w:val="0047197F"/>
    <w:rsid w:val="00471989"/>
    <w:rsid w:val="00472382"/>
    <w:rsid w:val="00472A2A"/>
    <w:rsid w:val="0047394A"/>
    <w:rsid w:val="004739C2"/>
    <w:rsid w:val="0047401C"/>
    <w:rsid w:val="00474F71"/>
    <w:rsid w:val="00475B4D"/>
    <w:rsid w:val="00475F26"/>
    <w:rsid w:val="00476020"/>
    <w:rsid w:val="004762AE"/>
    <w:rsid w:val="00476797"/>
    <w:rsid w:val="004767BD"/>
    <w:rsid w:val="00476DAB"/>
    <w:rsid w:val="0047713C"/>
    <w:rsid w:val="0047774E"/>
    <w:rsid w:val="00477D53"/>
    <w:rsid w:val="00477EDD"/>
    <w:rsid w:val="00481023"/>
    <w:rsid w:val="00481724"/>
    <w:rsid w:val="00481F2E"/>
    <w:rsid w:val="00482035"/>
    <w:rsid w:val="00482902"/>
    <w:rsid w:val="00482BC3"/>
    <w:rsid w:val="004830E7"/>
    <w:rsid w:val="004831CC"/>
    <w:rsid w:val="00483B11"/>
    <w:rsid w:val="00484F36"/>
    <w:rsid w:val="00485B46"/>
    <w:rsid w:val="004868BC"/>
    <w:rsid w:val="00486D4A"/>
    <w:rsid w:val="00487AC9"/>
    <w:rsid w:val="00491BDF"/>
    <w:rsid w:val="0049204B"/>
    <w:rsid w:val="004921CD"/>
    <w:rsid w:val="004927A0"/>
    <w:rsid w:val="004936E3"/>
    <w:rsid w:val="0049394D"/>
    <w:rsid w:val="00493F67"/>
    <w:rsid w:val="004943EF"/>
    <w:rsid w:val="0049462D"/>
    <w:rsid w:val="004949D2"/>
    <w:rsid w:val="00494D08"/>
    <w:rsid w:val="00495036"/>
    <w:rsid w:val="0049590B"/>
    <w:rsid w:val="004972A8"/>
    <w:rsid w:val="00497353"/>
    <w:rsid w:val="00497880"/>
    <w:rsid w:val="004A01EF"/>
    <w:rsid w:val="004A04AB"/>
    <w:rsid w:val="004A06A2"/>
    <w:rsid w:val="004A0886"/>
    <w:rsid w:val="004A2119"/>
    <w:rsid w:val="004A309F"/>
    <w:rsid w:val="004A3549"/>
    <w:rsid w:val="004A35CB"/>
    <w:rsid w:val="004A38DD"/>
    <w:rsid w:val="004A55F9"/>
    <w:rsid w:val="004A5BFF"/>
    <w:rsid w:val="004A6DC0"/>
    <w:rsid w:val="004A796D"/>
    <w:rsid w:val="004A7C89"/>
    <w:rsid w:val="004A7CCB"/>
    <w:rsid w:val="004B03E0"/>
    <w:rsid w:val="004B0A78"/>
    <w:rsid w:val="004B150A"/>
    <w:rsid w:val="004B1BB2"/>
    <w:rsid w:val="004B268F"/>
    <w:rsid w:val="004B2E78"/>
    <w:rsid w:val="004B2F36"/>
    <w:rsid w:val="004B34B0"/>
    <w:rsid w:val="004B36C8"/>
    <w:rsid w:val="004B3E5B"/>
    <w:rsid w:val="004B3FC0"/>
    <w:rsid w:val="004B4B72"/>
    <w:rsid w:val="004B4C58"/>
    <w:rsid w:val="004B50FC"/>
    <w:rsid w:val="004B5CA2"/>
    <w:rsid w:val="004B5E35"/>
    <w:rsid w:val="004B63C5"/>
    <w:rsid w:val="004B647E"/>
    <w:rsid w:val="004B6A12"/>
    <w:rsid w:val="004B6B43"/>
    <w:rsid w:val="004B6F45"/>
    <w:rsid w:val="004B71BF"/>
    <w:rsid w:val="004B7D29"/>
    <w:rsid w:val="004C0021"/>
    <w:rsid w:val="004C0D63"/>
    <w:rsid w:val="004C0EE9"/>
    <w:rsid w:val="004C17EB"/>
    <w:rsid w:val="004C1E26"/>
    <w:rsid w:val="004C2D81"/>
    <w:rsid w:val="004C3AAE"/>
    <w:rsid w:val="004C4FEF"/>
    <w:rsid w:val="004C65B0"/>
    <w:rsid w:val="004C781B"/>
    <w:rsid w:val="004C7B21"/>
    <w:rsid w:val="004D0315"/>
    <w:rsid w:val="004D13FE"/>
    <w:rsid w:val="004D2459"/>
    <w:rsid w:val="004D24F2"/>
    <w:rsid w:val="004D29C8"/>
    <w:rsid w:val="004D2D30"/>
    <w:rsid w:val="004D3DD3"/>
    <w:rsid w:val="004D4455"/>
    <w:rsid w:val="004D4691"/>
    <w:rsid w:val="004D4B5E"/>
    <w:rsid w:val="004D4B8B"/>
    <w:rsid w:val="004D4BC3"/>
    <w:rsid w:val="004D4BCB"/>
    <w:rsid w:val="004D5286"/>
    <w:rsid w:val="004D5666"/>
    <w:rsid w:val="004D5AD5"/>
    <w:rsid w:val="004D617D"/>
    <w:rsid w:val="004D6277"/>
    <w:rsid w:val="004D657C"/>
    <w:rsid w:val="004D69A4"/>
    <w:rsid w:val="004D6EE5"/>
    <w:rsid w:val="004E07A8"/>
    <w:rsid w:val="004E16EE"/>
    <w:rsid w:val="004E1C83"/>
    <w:rsid w:val="004E1D05"/>
    <w:rsid w:val="004E1EDC"/>
    <w:rsid w:val="004E2256"/>
    <w:rsid w:val="004E286B"/>
    <w:rsid w:val="004E2F8B"/>
    <w:rsid w:val="004E30C1"/>
    <w:rsid w:val="004E396B"/>
    <w:rsid w:val="004E42DD"/>
    <w:rsid w:val="004E473B"/>
    <w:rsid w:val="004E51B8"/>
    <w:rsid w:val="004E54C8"/>
    <w:rsid w:val="004E663C"/>
    <w:rsid w:val="004E69AD"/>
    <w:rsid w:val="004E6BC1"/>
    <w:rsid w:val="004E70F4"/>
    <w:rsid w:val="004E71B9"/>
    <w:rsid w:val="004F0237"/>
    <w:rsid w:val="004F052B"/>
    <w:rsid w:val="004F07D3"/>
    <w:rsid w:val="004F090A"/>
    <w:rsid w:val="004F0A20"/>
    <w:rsid w:val="004F1608"/>
    <w:rsid w:val="004F1944"/>
    <w:rsid w:val="004F1A96"/>
    <w:rsid w:val="004F1C68"/>
    <w:rsid w:val="004F20CD"/>
    <w:rsid w:val="004F2B6D"/>
    <w:rsid w:val="004F2C86"/>
    <w:rsid w:val="004F31F4"/>
    <w:rsid w:val="004F53FF"/>
    <w:rsid w:val="004F569C"/>
    <w:rsid w:val="004F629D"/>
    <w:rsid w:val="004F6D03"/>
    <w:rsid w:val="004F6E32"/>
    <w:rsid w:val="004F6F10"/>
    <w:rsid w:val="004F7275"/>
    <w:rsid w:val="004F7D3A"/>
    <w:rsid w:val="00500EB5"/>
    <w:rsid w:val="00501D25"/>
    <w:rsid w:val="00501E88"/>
    <w:rsid w:val="0050220C"/>
    <w:rsid w:val="00502416"/>
    <w:rsid w:val="005030B9"/>
    <w:rsid w:val="00503286"/>
    <w:rsid w:val="0050355F"/>
    <w:rsid w:val="00505B0F"/>
    <w:rsid w:val="00505BF8"/>
    <w:rsid w:val="00505C85"/>
    <w:rsid w:val="0050652D"/>
    <w:rsid w:val="00506F46"/>
    <w:rsid w:val="0050719E"/>
    <w:rsid w:val="0050734D"/>
    <w:rsid w:val="005073DE"/>
    <w:rsid w:val="005076DD"/>
    <w:rsid w:val="00507752"/>
    <w:rsid w:val="00510318"/>
    <w:rsid w:val="00510D25"/>
    <w:rsid w:val="0051160E"/>
    <w:rsid w:val="005122E6"/>
    <w:rsid w:val="00513138"/>
    <w:rsid w:val="005144D2"/>
    <w:rsid w:val="00514FBF"/>
    <w:rsid w:val="00514FEF"/>
    <w:rsid w:val="0051578E"/>
    <w:rsid w:val="005157E0"/>
    <w:rsid w:val="00515D52"/>
    <w:rsid w:val="005164B2"/>
    <w:rsid w:val="005169DF"/>
    <w:rsid w:val="005170DA"/>
    <w:rsid w:val="0051715C"/>
    <w:rsid w:val="00517E12"/>
    <w:rsid w:val="00520599"/>
    <w:rsid w:val="00520F4C"/>
    <w:rsid w:val="00522013"/>
    <w:rsid w:val="005230CB"/>
    <w:rsid w:val="005246E2"/>
    <w:rsid w:val="00525F0E"/>
    <w:rsid w:val="00526285"/>
    <w:rsid w:val="0052637E"/>
    <w:rsid w:val="00526E24"/>
    <w:rsid w:val="00530765"/>
    <w:rsid w:val="0053116C"/>
    <w:rsid w:val="005313C5"/>
    <w:rsid w:val="0053198B"/>
    <w:rsid w:val="00532D35"/>
    <w:rsid w:val="0053317E"/>
    <w:rsid w:val="005339C1"/>
    <w:rsid w:val="00534576"/>
    <w:rsid w:val="0053459E"/>
    <w:rsid w:val="00534912"/>
    <w:rsid w:val="00535A06"/>
    <w:rsid w:val="00535EFD"/>
    <w:rsid w:val="005364B8"/>
    <w:rsid w:val="005368C1"/>
    <w:rsid w:val="005372A0"/>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5D69"/>
    <w:rsid w:val="00546ABD"/>
    <w:rsid w:val="00546C7B"/>
    <w:rsid w:val="005473B3"/>
    <w:rsid w:val="00547D13"/>
    <w:rsid w:val="00547FEB"/>
    <w:rsid w:val="00550316"/>
    <w:rsid w:val="005509D7"/>
    <w:rsid w:val="00550D08"/>
    <w:rsid w:val="00550E3D"/>
    <w:rsid w:val="005512AF"/>
    <w:rsid w:val="005523DB"/>
    <w:rsid w:val="00552C47"/>
    <w:rsid w:val="00552D77"/>
    <w:rsid w:val="00553058"/>
    <w:rsid w:val="00553065"/>
    <w:rsid w:val="0055398C"/>
    <w:rsid w:val="00554159"/>
    <w:rsid w:val="005541CB"/>
    <w:rsid w:val="00554E55"/>
    <w:rsid w:val="00555836"/>
    <w:rsid w:val="00556527"/>
    <w:rsid w:val="00556824"/>
    <w:rsid w:val="00556D33"/>
    <w:rsid w:val="00557124"/>
    <w:rsid w:val="005574D1"/>
    <w:rsid w:val="005579D9"/>
    <w:rsid w:val="0056023F"/>
    <w:rsid w:val="0056029B"/>
    <w:rsid w:val="00560AA9"/>
    <w:rsid w:val="00561148"/>
    <w:rsid w:val="005623C9"/>
    <w:rsid w:val="00562A4C"/>
    <w:rsid w:val="00562CEC"/>
    <w:rsid w:val="00562F61"/>
    <w:rsid w:val="005634CD"/>
    <w:rsid w:val="00564F1F"/>
    <w:rsid w:val="0056568A"/>
    <w:rsid w:val="0056569E"/>
    <w:rsid w:val="00565AEA"/>
    <w:rsid w:val="00566376"/>
    <w:rsid w:val="0057059C"/>
    <w:rsid w:val="00570966"/>
    <w:rsid w:val="00572580"/>
    <w:rsid w:val="0057309B"/>
    <w:rsid w:val="00573ACB"/>
    <w:rsid w:val="0057482D"/>
    <w:rsid w:val="0057565F"/>
    <w:rsid w:val="005763F0"/>
    <w:rsid w:val="005766A9"/>
    <w:rsid w:val="00576C3C"/>
    <w:rsid w:val="005772CE"/>
    <w:rsid w:val="00577736"/>
    <w:rsid w:val="0057799D"/>
    <w:rsid w:val="005779B7"/>
    <w:rsid w:val="0058095D"/>
    <w:rsid w:val="00580F33"/>
    <w:rsid w:val="00580F3D"/>
    <w:rsid w:val="00581AAF"/>
    <w:rsid w:val="00582298"/>
    <w:rsid w:val="00583A17"/>
    <w:rsid w:val="00583AED"/>
    <w:rsid w:val="005840C0"/>
    <w:rsid w:val="00584161"/>
    <w:rsid w:val="00584503"/>
    <w:rsid w:val="0058478B"/>
    <w:rsid w:val="00585618"/>
    <w:rsid w:val="0058711A"/>
    <w:rsid w:val="00587472"/>
    <w:rsid w:val="005875A2"/>
    <w:rsid w:val="00587820"/>
    <w:rsid w:val="00590065"/>
    <w:rsid w:val="0059042A"/>
    <w:rsid w:val="005910FD"/>
    <w:rsid w:val="005925AF"/>
    <w:rsid w:val="00592910"/>
    <w:rsid w:val="00592D8B"/>
    <w:rsid w:val="00593374"/>
    <w:rsid w:val="00594386"/>
    <w:rsid w:val="005949B9"/>
    <w:rsid w:val="0059508D"/>
    <w:rsid w:val="005954B5"/>
    <w:rsid w:val="00595511"/>
    <w:rsid w:val="0059579D"/>
    <w:rsid w:val="00595DA9"/>
    <w:rsid w:val="00596676"/>
    <w:rsid w:val="00596B8D"/>
    <w:rsid w:val="00597968"/>
    <w:rsid w:val="00597AD3"/>
    <w:rsid w:val="00597CC7"/>
    <w:rsid w:val="00597EB6"/>
    <w:rsid w:val="005A0A43"/>
    <w:rsid w:val="005A10C9"/>
    <w:rsid w:val="005A1538"/>
    <w:rsid w:val="005A279F"/>
    <w:rsid w:val="005A2AD4"/>
    <w:rsid w:val="005A35D4"/>
    <w:rsid w:val="005A46E1"/>
    <w:rsid w:val="005A5D9E"/>
    <w:rsid w:val="005A603C"/>
    <w:rsid w:val="005A626F"/>
    <w:rsid w:val="005A67E8"/>
    <w:rsid w:val="005A6830"/>
    <w:rsid w:val="005A6C72"/>
    <w:rsid w:val="005A6E97"/>
    <w:rsid w:val="005A6F0A"/>
    <w:rsid w:val="005A6F38"/>
    <w:rsid w:val="005A750D"/>
    <w:rsid w:val="005A769D"/>
    <w:rsid w:val="005A7960"/>
    <w:rsid w:val="005A7CE4"/>
    <w:rsid w:val="005A7F47"/>
    <w:rsid w:val="005B0653"/>
    <w:rsid w:val="005B1183"/>
    <w:rsid w:val="005B2183"/>
    <w:rsid w:val="005B2402"/>
    <w:rsid w:val="005B2424"/>
    <w:rsid w:val="005B24C7"/>
    <w:rsid w:val="005B27F2"/>
    <w:rsid w:val="005B2E9D"/>
    <w:rsid w:val="005B31E8"/>
    <w:rsid w:val="005B375C"/>
    <w:rsid w:val="005B3944"/>
    <w:rsid w:val="005B3CDF"/>
    <w:rsid w:val="005B40C9"/>
    <w:rsid w:val="005B4E2E"/>
    <w:rsid w:val="005B4FD3"/>
    <w:rsid w:val="005B5297"/>
    <w:rsid w:val="005B5360"/>
    <w:rsid w:val="005B54B5"/>
    <w:rsid w:val="005B5A79"/>
    <w:rsid w:val="005B5BC6"/>
    <w:rsid w:val="005B5C85"/>
    <w:rsid w:val="005B5F84"/>
    <w:rsid w:val="005B6612"/>
    <w:rsid w:val="005C0062"/>
    <w:rsid w:val="005C0A8E"/>
    <w:rsid w:val="005C1AA4"/>
    <w:rsid w:val="005C1E61"/>
    <w:rsid w:val="005C2694"/>
    <w:rsid w:val="005C30F6"/>
    <w:rsid w:val="005C34F0"/>
    <w:rsid w:val="005C3711"/>
    <w:rsid w:val="005C3AF9"/>
    <w:rsid w:val="005C40E6"/>
    <w:rsid w:val="005C44E5"/>
    <w:rsid w:val="005C4520"/>
    <w:rsid w:val="005C5053"/>
    <w:rsid w:val="005C54D7"/>
    <w:rsid w:val="005C5C51"/>
    <w:rsid w:val="005C5D62"/>
    <w:rsid w:val="005C6B72"/>
    <w:rsid w:val="005C6D77"/>
    <w:rsid w:val="005C73A9"/>
    <w:rsid w:val="005C75B0"/>
    <w:rsid w:val="005C7DDC"/>
    <w:rsid w:val="005C7E3F"/>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5DC1"/>
    <w:rsid w:val="005D65A6"/>
    <w:rsid w:val="005D66B0"/>
    <w:rsid w:val="005D6EF4"/>
    <w:rsid w:val="005D73F4"/>
    <w:rsid w:val="005D78BD"/>
    <w:rsid w:val="005D7A99"/>
    <w:rsid w:val="005D7C59"/>
    <w:rsid w:val="005D7CDF"/>
    <w:rsid w:val="005D7F9F"/>
    <w:rsid w:val="005E0721"/>
    <w:rsid w:val="005E0C83"/>
    <w:rsid w:val="005E1462"/>
    <w:rsid w:val="005E1662"/>
    <w:rsid w:val="005E1D2F"/>
    <w:rsid w:val="005E2596"/>
    <w:rsid w:val="005E35E8"/>
    <w:rsid w:val="005E4884"/>
    <w:rsid w:val="005E4943"/>
    <w:rsid w:val="005E5550"/>
    <w:rsid w:val="005E63F4"/>
    <w:rsid w:val="005E64CC"/>
    <w:rsid w:val="005E65EF"/>
    <w:rsid w:val="005E692A"/>
    <w:rsid w:val="005E7D4A"/>
    <w:rsid w:val="005F03AE"/>
    <w:rsid w:val="005F094D"/>
    <w:rsid w:val="005F0DA2"/>
    <w:rsid w:val="005F0E64"/>
    <w:rsid w:val="005F1C5F"/>
    <w:rsid w:val="005F29DB"/>
    <w:rsid w:val="005F2C77"/>
    <w:rsid w:val="005F2F0D"/>
    <w:rsid w:val="005F2FD9"/>
    <w:rsid w:val="005F481A"/>
    <w:rsid w:val="005F4BF2"/>
    <w:rsid w:val="005F50DB"/>
    <w:rsid w:val="005F5C4A"/>
    <w:rsid w:val="005F6A61"/>
    <w:rsid w:val="005F7174"/>
    <w:rsid w:val="005F78DD"/>
    <w:rsid w:val="00600049"/>
    <w:rsid w:val="00601B6C"/>
    <w:rsid w:val="006022B5"/>
    <w:rsid w:val="00602B6A"/>
    <w:rsid w:val="006035BC"/>
    <w:rsid w:val="006036AB"/>
    <w:rsid w:val="00604232"/>
    <w:rsid w:val="00604578"/>
    <w:rsid w:val="00604E8B"/>
    <w:rsid w:val="00605F6B"/>
    <w:rsid w:val="00607129"/>
    <w:rsid w:val="00607EA3"/>
    <w:rsid w:val="00607FC9"/>
    <w:rsid w:val="006107FA"/>
    <w:rsid w:val="00611049"/>
    <w:rsid w:val="006110F4"/>
    <w:rsid w:val="0061180C"/>
    <w:rsid w:val="00612809"/>
    <w:rsid w:val="00612952"/>
    <w:rsid w:val="006129F9"/>
    <w:rsid w:val="0061342D"/>
    <w:rsid w:val="00614E26"/>
    <w:rsid w:val="006159CD"/>
    <w:rsid w:val="00617681"/>
    <w:rsid w:val="00617CB9"/>
    <w:rsid w:val="006200BE"/>
    <w:rsid w:val="006203F9"/>
    <w:rsid w:val="00620FAE"/>
    <w:rsid w:val="00621934"/>
    <w:rsid w:val="006228C5"/>
    <w:rsid w:val="00622B2C"/>
    <w:rsid w:val="00622ECF"/>
    <w:rsid w:val="00623029"/>
    <w:rsid w:val="006232F7"/>
    <w:rsid w:val="0062368C"/>
    <w:rsid w:val="00623697"/>
    <w:rsid w:val="00623D1B"/>
    <w:rsid w:val="00623EBD"/>
    <w:rsid w:val="0062483D"/>
    <w:rsid w:val="00625199"/>
    <w:rsid w:val="006265EA"/>
    <w:rsid w:val="006267F2"/>
    <w:rsid w:val="00630444"/>
    <w:rsid w:val="00630887"/>
    <w:rsid w:val="00631792"/>
    <w:rsid w:val="00631C51"/>
    <w:rsid w:val="00631D1E"/>
    <w:rsid w:val="00631D4D"/>
    <w:rsid w:val="00631EE3"/>
    <w:rsid w:val="006328E7"/>
    <w:rsid w:val="00633074"/>
    <w:rsid w:val="006335A0"/>
    <w:rsid w:val="00633994"/>
    <w:rsid w:val="00633A26"/>
    <w:rsid w:val="0063492F"/>
    <w:rsid w:val="00635086"/>
    <w:rsid w:val="006357D3"/>
    <w:rsid w:val="006363B5"/>
    <w:rsid w:val="00636B7C"/>
    <w:rsid w:val="006403B8"/>
    <w:rsid w:val="006407B4"/>
    <w:rsid w:val="00640EAA"/>
    <w:rsid w:val="00641083"/>
    <w:rsid w:val="00641902"/>
    <w:rsid w:val="00641CAC"/>
    <w:rsid w:val="0064217C"/>
    <w:rsid w:val="00642D3B"/>
    <w:rsid w:val="00643485"/>
    <w:rsid w:val="006434EA"/>
    <w:rsid w:val="00643558"/>
    <w:rsid w:val="006438AA"/>
    <w:rsid w:val="0064393E"/>
    <w:rsid w:val="00643C66"/>
    <w:rsid w:val="00643C77"/>
    <w:rsid w:val="006452C3"/>
    <w:rsid w:val="006459B3"/>
    <w:rsid w:val="0064634E"/>
    <w:rsid w:val="00646569"/>
    <w:rsid w:val="0064709E"/>
    <w:rsid w:val="00650711"/>
    <w:rsid w:val="00650977"/>
    <w:rsid w:val="00650A6F"/>
    <w:rsid w:val="006512DA"/>
    <w:rsid w:val="00651B49"/>
    <w:rsid w:val="006520A8"/>
    <w:rsid w:val="00652672"/>
    <w:rsid w:val="00653A54"/>
    <w:rsid w:val="00654095"/>
    <w:rsid w:val="006544C0"/>
    <w:rsid w:val="00654AA8"/>
    <w:rsid w:val="0065524D"/>
    <w:rsid w:val="00655575"/>
    <w:rsid w:val="00655F41"/>
    <w:rsid w:val="006560E0"/>
    <w:rsid w:val="00656B86"/>
    <w:rsid w:val="006577FB"/>
    <w:rsid w:val="0066115A"/>
    <w:rsid w:val="00662BCC"/>
    <w:rsid w:val="00662C34"/>
    <w:rsid w:val="00662C79"/>
    <w:rsid w:val="00663296"/>
    <w:rsid w:val="00663A59"/>
    <w:rsid w:val="006644F1"/>
    <w:rsid w:val="006657D1"/>
    <w:rsid w:val="00666725"/>
    <w:rsid w:val="00666B7C"/>
    <w:rsid w:val="00666D18"/>
    <w:rsid w:val="00667209"/>
    <w:rsid w:val="006706E9"/>
    <w:rsid w:val="0067080D"/>
    <w:rsid w:val="0067154C"/>
    <w:rsid w:val="006715CD"/>
    <w:rsid w:val="006715EB"/>
    <w:rsid w:val="00671AC7"/>
    <w:rsid w:val="00671D9D"/>
    <w:rsid w:val="00671E0C"/>
    <w:rsid w:val="006720A1"/>
    <w:rsid w:val="006722DB"/>
    <w:rsid w:val="00672EDD"/>
    <w:rsid w:val="006730D0"/>
    <w:rsid w:val="00673242"/>
    <w:rsid w:val="00673610"/>
    <w:rsid w:val="00673724"/>
    <w:rsid w:val="00674A7D"/>
    <w:rsid w:val="00674F7A"/>
    <w:rsid w:val="006752FB"/>
    <w:rsid w:val="00676640"/>
    <w:rsid w:val="00676B11"/>
    <w:rsid w:val="00676BF0"/>
    <w:rsid w:val="00676EEE"/>
    <w:rsid w:val="006778FF"/>
    <w:rsid w:val="00677B60"/>
    <w:rsid w:val="00677BC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8EA"/>
    <w:rsid w:val="00685AD9"/>
    <w:rsid w:val="00685B7D"/>
    <w:rsid w:val="0068663D"/>
    <w:rsid w:val="00686C5D"/>
    <w:rsid w:val="00686CA5"/>
    <w:rsid w:val="00686CFC"/>
    <w:rsid w:val="00686ED7"/>
    <w:rsid w:val="00686EFB"/>
    <w:rsid w:val="00687289"/>
    <w:rsid w:val="00687942"/>
    <w:rsid w:val="00690977"/>
    <w:rsid w:val="00690D8B"/>
    <w:rsid w:val="00690F99"/>
    <w:rsid w:val="00692B04"/>
    <w:rsid w:val="00694CEB"/>
    <w:rsid w:val="00695264"/>
    <w:rsid w:val="006952FF"/>
    <w:rsid w:val="00695698"/>
    <w:rsid w:val="00695E03"/>
    <w:rsid w:val="00697B5F"/>
    <w:rsid w:val="00697E36"/>
    <w:rsid w:val="006A0B5E"/>
    <w:rsid w:val="006A0CD9"/>
    <w:rsid w:val="006A14D7"/>
    <w:rsid w:val="006A1CA0"/>
    <w:rsid w:val="006A2956"/>
    <w:rsid w:val="006A2D68"/>
    <w:rsid w:val="006A2DD0"/>
    <w:rsid w:val="006A2E8E"/>
    <w:rsid w:val="006A326E"/>
    <w:rsid w:val="006A33C5"/>
    <w:rsid w:val="006A365F"/>
    <w:rsid w:val="006A3D2D"/>
    <w:rsid w:val="006A494E"/>
    <w:rsid w:val="006A4ED8"/>
    <w:rsid w:val="006A4F34"/>
    <w:rsid w:val="006A6BA7"/>
    <w:rsid w:val="006A6C4D"/>
    <w:rsid w:val="006A6D52"/>
    <w:rsid w:val="006A6E82"/>
    <w:rsid w:val="006A7B09"/>
    <w:rsid w:val="006A7E21"/>
    <w:rsid w:val="006B056D"/>
    <w:rsid w:val="006B08FA"/>
    <w:rsid w:val="006B1029"/>
    <w:rsid w:val="006B16CB"/>
    <w:rsid w:val="006B2C07"/>
    <w:rsid w:val="006B2EBB"/>
    <w:rsid w:val="006B36E7"/>
    <w:rsid w:val="006B39FA"/>
    <w:rsid w:val="006B4B85"/>
    <w:rsid w:val="006B4BB4"/>
    <w:rsid w:val="006B4C39"/>
    <w:rsid w:val="006B4E24"/>
    <w:rsid w:val="006B5429"/>
    <w:rsid w:val="006B54C8"/>
    <w:rsid w:val="006B57D8"/>
    <w:rsid w:val="006B5C42"/>
    <w:rsid w:val="006B6083"/>
    <w:rsid w:val="006B67A3"/>
    <w:rsid w:val="006B6920"/>
    <w:rsid w:val="006B784E"/>
    <w:rsid w:val="006B7939"/>
    <w:rsid w:val="006B7B2C"/>
    <w:rsid w:val="006C1B84"/>
    <w:rsid w:val="006C1BDF"/>
    <w:rsid w:val="006C287A"/>
    <w:rsid w:val="006C2D98"/>
    <w:rsid w:val="006C35A8"/>
    <w:rsid w:val="006C4A2A"/>
    <w:rsid w:val="006C6324"/>
    <w:rsid w:val="006C6607"/>
    <w:rsid w:val="006C6D04"/>
    <w:rsid w:val="006C7333"/>
    <w:rsid w:val="006C7B33"/>
    <w:rsid w:val="006D0A6F"/>
    <w:rsid w:val="006D1C08"/>
    <w:rsid w:val="006D21EB"/>
    <w:rsid w:val="006D2A5A"/>
    <w:rsid w:val="006D2CAC"/>
    <w:rsid w:val="006D2E28"/>
    <w:rsid w:val="006D3C92"/>
    <w:rsid w:val="006D44AC"/>
    <w:rsid w:val="006D4636"/>
    <w:rsid w:val="006D5204"/>
    <w:rsid w:val="006D56D4"/>
    <w:rsid w:val="006D5906"/>
    <w:rsid w:val="006D5D42"/>
    <w:rsid w:val="006D5F29"/>
    <w:rsid w:val="006D6617"/>
    <w:rsid w:val="006D6AF4"/>
    <w:rsid w:val="006E0633"/>
    <w:rsid w:val="006E0A01"/>
    <w:rsid w:val="006E0C68"/>
    <w:rsid w:val="006E138D"/>
    <w:rsid w:val="006E14FA"/>
    <w:rsid w:val="006E1528"/>
    <w:rsid w:val="006E2341"/>
    <w:rsid w:val="006E36CD"/>
    <w:rsid w:val="006E37AF"/>
    <w:rsid w:val="006E3BDC"/>
    <w:rsid w:val="006E3C66"/>
    <w:rsid w:val="006E3F2D"/>
    <w:rsid w:val="006E4584"/>
    <w:rsid w:val="006E4A56"/>
    <w:rsid w:val="006E58ED"/>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3670"/>
    <w:rsid w:val="006F4026"/>
    <w:rsid w:val="006F4040"/>
    <w:rsid w:val="006F471C"/>
    <w:rsid w:val="006F495E"/>
    <w:rsid w:val="006F4C3A"/>
    <w:rsid w:val="006F5804"/>
    <w:rsid w:val="006F684E"/>
    <w:rsid w:val="006F6C30"/>
    <w:rsid w:val="006F7A08"/>
    <w:rsid w:val="006F7CD8"/>
    <w:rsid w:val="00700455"/>
    <w:rsid w:val="007006DF"/>
    <w:rsid w:val="00700732"/>
    <w:rsid w:val="007007D9"/>
    <w:rsid w:val="007009CF"/>
    <w:rsid w:val="00700E46"/>
    <w:rsid w:val="0070120C"/>
    <w:rsid w:val="00701795"/>
    <w:rsid w:val="0070227A"/>
    <w:rsid w:val="00702EDA"/>
    <w:rsid w:val="00704A21"/>
    <w:rsid w:val="00704BEE"/>
    <w:rsid w:val="00704D36"/>
    <w:rsid w:val="007050D4"/>
    <w:rsid w:val="00705A8F"/>
    <w:rsid w:val="007072A7"/>
    <w:rsid w:val="00707D5F"/>
    <w:rsid w:val="0071098E"/>
    <w:rsid w:val="00710A8E"/>
    <w:rsid w:val="007110C0"/>
    <w:rsid w:val="007118E1"/>
    <w:rsid w:val="00711DD5"/>
    <w:rsid w:val="007124A7"/>
    <w:rsid w:val="00712820"/>
    <w:rsid w:val="00712961"/>
    <w:rsid w:val="00713019"/>
    <w:rsid w:val="00713539"/>
    <w:rsid w:val="0071413B"/>
    <w:rsid w:val="00714B61"/>
    <w:rsid w:val="00714E6D"/>
    <w:rsid w:val="007156D1"/>
    <w:rsid w:val="00715BD4"/>
    <w:rsid w:val="00715FBA"/>
    <w:rsid w:val="00716EB8"/>
    <w:rsid w:val="00717C96"/>
    <w:rsid w:val="007210A9"/>
    <w:rsid w:val="00721ABF"/>
    <w:rsid w:val="007224FB"/>
    <w:rsid w:val="0072259B"/>
    <w:rsid w:val="00722B27"/>
    <w:rsid w:val="0072330D"/>
    <w:rsid w:val="0072354F"/>
    <w:rsid w:val="007239B6"/>
    <w:rsid w:val="00724386"/>
    <w:rsid w:val="0072468C"/>
    <w:rsid w:val="007250EF"/>
    <w:rsid w:val="00725194"/>
    <w:rsid w:val="00725D52"/>
    <w:rsid w:val="00726A20"/>
    <w:rsid w:val="007277E9"/>
    <w:rsid w:val="00730396"/>
    <w:rsid w:val="00730CE2"/>
    <w:rsid w:val="00730DAB"/>
    <w:rsid w:val="0073125B"/>
    <w:rsid w:val="0073138C"/>
    <w:rsid w:val="007319BC"/>
    <w:rsid w:val="00732496"/>
    <w:rsid w:val="0073267B"/>
    <w:rsid w:val="00735873"/>
    <w:rsid w:val="00735C2D"/>
    <w:rsid w:val="0073612C"/>
    <w:rsid w:val="00736179"/>
    <w:rsid w:val="007366C2"/>
    <w:rsid w:val="00737072"/>
    <w:rsid w:val="0073781E"/>
    <w:rsid w:val="007379AD"/>
    <w:rsid w:val="00737F20"/>
    <w:rsid w:val="00740193"/>
    <w:rsid w:val="0074114B"/>
    <w:rsid w:val="00742BBE"/>
    <w:rsid w:val="00742C1A"/>
    <w:rsid w:val="00742C28"/>
    <w:rsid w:val="00742D67"/>
    <w:rsid w:val="00743FD0"/>
    <w:rsid w:val="007441A4"/>
    <w:rsid w:val="00744244"/>
    <w:rsid w:val="00745254"/>
    <w:rsid w:val="007458FC"/>
    <w:rsid w:val="007463C7"/>
    <w:rsid w:val="007473C3"/>
    <w:rsid w:val="0075052C"/>
    <w:rsid w:val="00751188"/>
    <w:rsid w:val="007511D7"/>
    <w:rsid w:val="007513BF"/>
    <w:rsid w:val="007513CC"/>
    <w:rsid w:val="007521EE"/>
    <w:rsid w:val="007528C6"/>
    <w:rsid w:val="00752AD7"/>
    <w:rsid w:val="00752B28"/>
    <w:rsid w:val="00752C98"/>
    <w:rsid w:val="00753815"/>
    <w:rsid w:val="00754522"/>
    <w:rsid w:val="007546E1"/>
    <w:rsid w:val="00754CE0"/>
    <w:rsid w:val="007553ED"/>
    <w:rsid w:val="007562DD"/>
    <w:rsid w:val="0075643B"/>
    <w:rsid w:val="0076044A"/>
    <w:rsid w:val="007609E3"/>
    <w:rsid w:val="007609F9"/>
    <w:rsid w:val="00760A1D"/>
    <w:rsid w:val="00761528"/>
    <w:rsid w:val="007616E9"/>
    <w:rsid w:val="007616FF"/>
    <w:rsid w:val="00761B45"/>
    <w:rsid w:val="00761C36"/>
    <w:rsid w:val="007626D7"/>
    <w:rsid w:val="00762D01"/>
    <w:rsid w:val="00762D7B"/>
    <w:rsid w:val="00762ECE"/>
    <w:rsid w:val="0076305F"/>
    <w:rsid w:val="00763669"/>
    <w:rsid w:val="00763BE4"/>
    <w:rsid w:val="007650DE"/>
    <w:rsid w:val="0076559F"/>
    <w:rsid w:val="007658D8"/>
    <w:rsid w:val="00766689"/>
    <w:rsid w:val="00766C0D"/>
    <w:rsid w:val="00766E97"/>
    <w:rsid w:val="007702ED"/>
    <w:rsid w:val="00770882"/>
    <w:rsid w:val="0077105D"/>
    <w:rsid w:val="00771779"/>
    <w:rsid w:val="00772496"/>
    <w:rsid w:val="0077327F"/>
    <w:rsid w:val="00773840"/>
    <w:rsid w:val="007738D0"/>
    <w:rsid w:val="007741C4"/>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472"/>
    <w:rsid w:val="007818F6"/>
    <w:rsid w:val="00781E61"/>
    <w:rsid w:val="00781E7D"/>
    <w:rsid w:val="0078239D"/>
    <w:rsid w:val="007828F4"/>
    <w:rsid w:val="007837EE"/>
    <w:rsid w:val="00784231"/>
    <w:rsid w:val="00784AD5"/>
    <w:rsid w:val="00784CF6"/>
    <w:rsid w:val="00784D2E"/>
    <w:rsid w:val="00785111"/>
    <w:rsid w:val="00785F91"/>
    <w:rsid w:val="007862F6"/>
    <w:rsid w:val="00787121"/>
    <w:rsid w:val="00787310"/>
    <w:rsid w:val="007876EB"/>
    <w:rsid w:val="0079036D"/>
    <w:rsid w:val="007904E3"/>
    <w:rsid w:val="00790F1A"/>
    <w:rsid w:val="00790FFA"/>
    <w:rsid w:val="00791D1D"/>
    <w:rsid w:val="0079211B"/>
    <w:rsid w:val="00792CFC"/>
    <w:rsid w:val="00793243"/>
    <w:rsid w:val="00793A1A"/>
    <w:rsid w:val="0079498F"/>
    <w:rsid w:val="00794B87"/>
    <w:rsid w:val="00794E2A"/>
    <w:rsid w:val="00795470"/>
    <w:rsid w:val="007954D4"/>
    <w:rsid w:val="0079557D"/>
    <w:rsid w:val="0079570B"/>
    <w:rsid w:val="00796131"/>
    <w:rsid w:val="007963B1"/>
    <w:rsid w:val="0079640E"/>
    <w:rsid w:val="00797B4B"/>
    <w:rsid w:val="00797F1D"/>
    <w:rsid w:val="007A1970"/>
    <w:rsid w:val="007A217F"/>
    <w:rsid w:val="007A3CA4"/>
    <w:rsid w:val="007A43C2"/>
    <w:rsid w:val="007A46FA"/>
    <w:rsid w:val="007A4A6D"/>
    <w:rsid w:val="007A549A"/>
    <w:rsid w:val="007A554F"/>
    <w:rsid w:val="007A5896"/>
    <w:rsid w:val="007A6529"/>
    <w:rsid w:val="007A6DF2"/>
    <w:rsid w:val="007A734F"/>
    <w:rsid w:val="007A745A"/>
    <w:rsid w:val="007A7A25"/>
    <w:rsid w:val="007B004E"/>
    <w:rsid w:val="007B036B"/>
    <w:rsid w:val="007B0C27"/>
    <w:rsid w:val="007B1112"/>
    <w:rsid w:val="007B1921"/>
    <w:rsid w:val="007B2041"/>
    <w:rsid w:val="007B3070"/>
    <w:rsid w:val="007B3252"/>
    <w:rsid w:val="007B485F"/>
    <w:rsid w:val="007B4A81"/>
    <w:rsid w:val="007B509B"/>
    <w:rsid w:val="007B5330"/>
    <w:rsid w:val="007B612B"/>
    <w:rsid w:val="007B62B9"/>
    <w:rsid w:val="007B6E4A"/>
    <w:rsid w:val="007B6E68"/>
    <w:rsid w:val="007B6F2A"/>
    <w:rsid w:val="007B7525"/>
    <w:rsid w:val="007B76E3"/>
    <w:rsid w:val="007B774C"/>
    <w:rsid w:val="007B77FE"/>
    <w:rsid w:val="007B7ADD"/>
    <w:rsid w:val="007B7DE2"/>
    <w:rsid w:val="007B7F76"/>
    <w:rsid w:val="007C0356"/>
    <w:rsid w:val="007C0789"/>
    <w:rsid w:val="007C0871"/>
    <w:rsid w:val="007C092C"/>
    <w:rsid w:val="007C0E61"/>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34C"/>
    <w:rsid w:val="007D0FBE"/>
    <w:rsid w:val="007D1298"/>
    <w:rsid w:val="007D1B38"/>
    <w:rsid w:val="007D1D03"/>
    <w:rsid w:val="007D1D52"/>
    <w:rsid w:val="007D1F67"/>
    <w:rsid w:val="007D1F74"/>
    <w:rsid w:val="007D2F55"/>
    <w:rsid w:val="007D3D81"/>
    <w:rsid w:val="007D3FEF"/>
    <w:rsid w:val="007D49B6"/>
    <w:rsid w:val="007D50F5"/>
    <w:rsid w:val="007D59A3"/>
    <w:rsid w:val="007D6875"/>
    <w:rsid w:val="007D7091"/>
    <w:rsid w:val="007D7323"/>
    <w:rsid w:val="007D7FED"/>
    <w:rsid w:val="007E0229"/>
    <w:rsid w:val="007E025F"/>
    <w:rsid w:val="007E0964"/>
    <w:rsid w:val="007E0B93"/>
    <w:rsid w:val="007E0E03"/>
    <w:rsid w:val="007E124B"/>
    <w:rsid w:val="007E1542"/>
    <w:rsid w:val="007E1701"/>
    <w:rsid w:val="007E1C57"/>
    <w:rsid w:val="007E1EA9"/>
    <w:rsid w:val="007E331F"/>
    <w:rsid w:val="007E3453"/>
    <w:rsid w:val="007E3D31"/>
    <w:rsid w:val="007E487C"/>
    <w:rsid w:val="007E496E"/>
    <w:rsid w:val="007E4D15"/>
    <w:rsid w:val="007E5C36"/>
    <w:rsid w:val="007E6999"/>
    <w:rsid w:val="007E6B3B"/>
    <w:rsid w:val="007E70F7"/>
    <w:rsid w:val="007E721D"/>
    <w:rsid w:val="007E7A29"/>
    <w:rsid w:val="007F0E21"/>
    <w:rsid w:val="007F1150"/>
    <w:rsid w:val="007F11DC"/>
    <w:rsid w:val="007F2D1D"/>
    <w:rsid w:val="007F2E01"/>
    <w:rsid w:val="007F3013"/>
    <w:rsid w:val="007F3605"/>
    <w:rsid w:val="007F3EC2"/>
    <w:rsid w:val="007F552D"/>
    <w:rsid w:val="007F6112"/>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054"/>
    <w:rsid w:val="00805A4D"/>
    <w:rsid w:val="00805D01"/>
    <w:rsid w:val="008065FE"/>
    <w:rsid w:val="0080718B"/>
    <w:rsid w:val="008075F6"/>
    <w:rsid w:val="008105EC"/>
    <w:rsid w:val="00810889"/>
    <w:rsid w:val="00810A43"/>
    <w:rsid w:val="00810A8E"/>
    <w:rsid w:val="00810D21"/>
    <w:rsid w:val="00810E13"/>
    <w:rsid w:val="00811953"/>
    <w:rsid w:val="00812092"/>
    <w:rsid w:val="00812274"/>
    <w:rsid w:val="00812F92"/>
    <w:rsid w:val="00813498"/>
    <w:rsid w:val="008147A4"/>
    <w:rsid w:val="00815551"/>
    <w:rsid w:val="008160B8"/>
    <w:rsid w:val="00816317"/>
    <w:rsid w:val="00817572"/>
    <w:rsid w:val="008202DC"/>
    <w:rsid w:val="008205C0"/>
    <w:rsid w:val="0082156C"/>
    <w:rsid w:val="00822013"/>
    <w:rsid w:val="008220B6"/>
    <w:rsid w:val="00822973"/>
    <w:rsid w:val="00822C0B"/>
    <w:rsid w:val="00822EF6"/>
    <w:rsid w:val="00823A06"/>
    <w:rsid w:val="00824478"/>
    <w:rsid w:val="008244A2"/>
    <w:rsid w:val="008246C3"/>
    <w:rsid w:val="008247B1"/>
    <w:rsid w:val="00824C5F"/>
    <w:rsid w:val="00825112"/>
    <w:rsid w:val="00826073"/>
    <w:rsid w:val="0082643A"/>
    <w:rsid w:val="008279DF"/>
    <w:rsid w:val="00827E60"/>
    <w:rsid w:val="0083146F"/>
    <w:rsid w:val="0083220A"/>
    <w:rsid w:val="0083298B"/>
    <w:rsid w:val="0083332C"/>
    <w:rsid w:val="00833D2D"/>
    <w:rsid w:val="00833FBC"/>
    <w:rsid w:val="008344D4"/>
    <w:rsid w:val="00834A74"/>
    <w:rsid w:val="00835C06"/>
    <w:rsid w:val="00836068"/>
    <w:rsid w:val="00836489"/>
    <w:rsid w:val="00836863"/>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671"/>
    <w:rsid w:val="008458AF"/>
    <w:rsid w:val="00845E32"/>
    <w:rsid w:val="00846589"/>
    <w:rsid w:val="00846BBB"/>
    <w:rsid w:val="008472BD"/>
    <w:rsid w:val="008472E2"/>
    <w:rsid w:val="008478CC"/>
    <w:rsid w:val="00850E55"/>
    <w:rsid w:val="00851591"/>
    <w:rsid w:val="00851A17"/>
    <w:rsid w:val="00851AE6"/>
    <w:rsid w:val="00852036"/>
    <w:rsid w:val="008533F5"/>
    <w:rsid w:val="008537FA"/>
    <w:rsid w:val="008544E0"/>
    <w:rsid w:val="00854A4E"/>
    <w:rsid w:val="00854BCD"/>
    <w:rsid w:val="00854C5E"/>
    <w:rsid w:val="008557F0"/>
    <w:rsid w:val="00855983"/>
    <w:rsid w:val="00856038"/>
    <w:rsid w:val="008568DB"/>
    <w:rsid w:val="00857246"/>
    <w:rsid w:val="008574B2"/>
    <w:rsid w:val="00857BCB"/>
    <w:rsid w:val="00857C60"/>
    <w:rsid w:val="00860A73"/>
    <w:rsid w:val="00860A80"/>
    <w:rsid w:val="008614FD"/>
    <w:rsid w:val="008629DA"/>
    <w:rsid w:val="00863775"/>
    <w:rsid w:val="00864060"/>
    <w:rsid w:val="0086446C"/>
    <w:rsid w:val="00864EDA"/>
    <w:rsid w:val="008652BB"/>
    <w:rsid w:val="008655FF"/>
    <w:rsid w:val="008664FE"/>
    <w:rsid w:val="00866B02"/>
    <w:rsid w:val="00867524"/>
    <w:rsid w:val="0087054E"/>
    <w:rsid w:val="008711C2"/>
    <w:rsid w:val="00871381"/>
    <w:rsid w:val="008713D3"/>
    <w:rsid w:val="0087357C"/>
    <w:rsid w:val="00873ABD"/>
    <w:rsid w:val="00874768"/>
    <w:rsid w:val="00875615"/>
    <w:rsid w:val="00875D6D"/>
    <w:rsid w:val="00875FBD"/>
    <w:rsid w:val="00877D51"/>
    <w:rsid w:val="00880450"/>
    <w:rsid w:val="008809D9"/>
    <w:rsid w:val="00881029"/>
    <w:rsid w:val="00881AE4"/>
    <w:rsid w:val="008821CF"/>
    <w:rsid w:val="00882B5D"/>
    <w:rsid w:val="00882DFB"/>
    <w:rsid w:val="00882F99"/>
    <w:rsid w:val="00884400"/>
    <w:rsid w:val="00884634"/>
    <w:rsid w:val="008847D3"/>
    <w:rsid w:val="00884E8F"/>
    <w:rsid w:val="00885F96"/>
    <w:rsid w:val="008860D1"/>
    <w:rsid w:val="00890F4C"/>
    <w:rsid w:val="00891A74"/>
    <w:rsid w:val="00891F32"/>
    <w:rsid w:val="00892235"/>
    <w:rsid w:val="008924CC"/>
    <w:rsid w:val="00892BEF"/>
    <w:rsid w:val="00892CFE"/>
    <w:rsid w:val="00892D7A"/>
    <w:rsid w:val="00893FF3"/>
    <w:rsid w:val="00894413"/>
    <w:rsid w:val="00895843"/>
    <w:rsid w:val="008969E3"/>
    <w:rsid w:val="008A00BB"/>
    <w:rsid w:val="008A0A16"/>
    <w:rsid w:val="008A0A50"/>
    <w:rsid w:val="008A19C5"/>
    <w:rsid w:val="008A1FD1"/>
    <w:rsid w:val="008A2012"/>
    <w:rsid w:val="008A212C"/>
    <w:rsid w:val="008A23E0"/>
    <w:rsid w:val="008A2C13"/>
    <w:rsid w:val="008A2EDF"/>
    <w:rsid w:val="008A3C96"/>
    <w:rsid w:val="008A41F8"/>
    <w:rsid w:val="008A4212"/>
    <w:rsid w:val="008A453D"/>
    <w:rsid w:val="008A4E9A"/>
    <w:rsid w:val="008A5642"/>
    <w:rsid w:val="008A59E3"/>
    <w:rsid w:val="008A629E"/>
    <w:rsid w:val="008A697B"/>
    <w:rsid w:val="008A6E2F"/>
    <w:rsid w:val="008A7026"/>
    <w:rsid w:val="008A7AD4"/>
    <w:rsid w:val="008B0BD9"/>
    <w:rsid w:val="008B28C4"/>
    <w:rsid w:val="008B2FFA"/>
    <w:rsid w:val="008B35CC"/>
    <w:rsid w:val="008B3C27"/>
    <w:rsid w:val="008B43A0"/>
    <w:rsid w:val="008B4653"/>
    <w:rsid w:val="008B4FFD"/>
    <w:rsid w:val="008B5113"/>
    <w:rsid w:val="008B528D"/>
    <w:rsid w:val="008B581D"/>
    <w:rsid w:val="008B61B2"/>
    <w:rsid w:val="008B622C"/>
    <w:rsid w:val="008B6822"/>
    <w:rsid w:val="008B6C85"/>
    <w:rsid w:val="008B7DC3"/>
    <w:rsid w:val="008C05C0"/>
    <w:rsid w:val="008C0789"/>
    <w:rsid w:val="008C0AC9"/>
    <w:rsid w:val="008C0B71"/>
    <w:rsid w:val="008C16F0"/>
    <w:rsid w:val="008C1AD3"/>
    <w:rsid w:val="008C1E74"/>
    <w:rsid w:val="008C2223"/>
    <w:rsid w:val="008C2346"/>
    <w:rsid w:val="008C2358"/>
    <w:rsid w:val="008C23D2"/>
    <w:rsid w:val="008C24BE"/>
    <w:rsid w:val="008C2683"/>
    <w:rsid w:val="008C39E3"/>
    <w:rsid w:val="008C455C"/>
    <w:rsid w:val="008C4AF4"/>
    <w:rsid w:val="008C4CBE"/>
    <w:rsid w:val="008C5A8E"/>
    <w:rsid w:val="008C6388"/>
    <w:rsid w:val="008C6C3E"/>
    <w:rsid w:val="008C6DB3"/>
    <w:rsid w:val="008D0E25"/>
    <w:rsid w:val="008D17A2"/>
    <w:rsid w:val="008D2044"/>
    <w:rsid w:val="008D2304"/>
    <w:rsid w:val="008D24FC"/>
    <w:rsid w:val="008D2900"/>
    <w:rsid w:val="008D3182"/>
    <w:rsid w:val="008D345D"/>
    <w:rsid w:val="008D555B"/>
    <w:rsid w:val="008D561A"/>
    <w:rsid w:val="008D58AF"/>
    <w:rsid w:val="008D5EA2"/>
    <w:rsid w:val="008D628E"/>
    <w:rsid w:val="008D6644"/>
    <w:rsid w:val="008D71C7"/>
    <w:rsid w:val="008D7A0D"/>
    <w:rsid w:val="008E0A38"/>
    <w:rsid w:val="008E0C19"/>
    <w:rsid w:val="008E0F3E"/>
    <w:rsid w:val="008E14E4"/>
    <w:rsid w:val="008E18A1"/>
    <w:rsid w:val="008E1CD5"/>
    <w:rsid w:val="008E220D"/>
    <w:rsid w:val="008E3321"/>
    <w:rsid w:val="008E365D"/>
    <w:rsid w:val="008E365E"/>
    <w:rsid w:val="008E37BC"/>
    <w:rsid w:val="008E3890"/>
    <w:rsid w:val="008E3C75"/>
    <w:rsid w:val="008E42C3"/>
    <w:rsid w:val="008E44B5"/>
    <w:rsid w:val="008E4A3F"/>
    <w:rsid w:val="008E62E7"/>
    <w:rsid w:val="008E6F48"/>
    <w:rsid w:val="008E709B"/>
    <w:rsid w:val="008E775C"/>
    <w:rsid w:val="008E7902"/>
    <w:rsid w:val="008E7B2C"/>
    <w:rsid w:val="008E7DA9"/>
    <w:rsid w:val="008F07C1"/>
    <w:rsid w:val="008F0975"/>
    <w:rsid w:val="008F0DB5"/>
    <w:rsid w:val="008F1D9C"/>
    <w:rsid w:val="008F2A42"/>
    <w:rsid w:val="008F2D78"/>
    <w:rsid w:val="008F2E6A"/>
    <w:rsid w:val="008F391F"/>
    <w:rsid w:val="008F44B4"/>
    <w:rsid w:val="008F4546"/>
    <w:rsid w:val="008F46FF"/>
    <w:rsid w:val="008F5480"/>
    <w:rsid w:val="008F584B"/>
    <w:rsid w:val="008F5B37"/>
    <w:rsid w:val="008F5BDA"/>
    <w:rsid w:val="009001CE"/>
    <w:rsid w:val="009003E6"/>
    <w:rsid w:val="00900962"/>
    <w:rsid w:val="009010E7"/>
    <w:rsid w:val="0090194A"/>
    <w:rsid w:val="00901B86"/>
    <w:rsid w:val="009023AD"/>
    <w:rsid w:val="009025CC"/>
    <w:rsid w:val="0090261A"/>
    <w:rsid w:val="00902BBF"/>
    <w:rsid w:val="009031DA"/>
    <w:rsid w:val="009036DD"/>
    <w:rsid w:val="009036E2"/>
    <w:rsid w:val="0090387B"/>
    <w:rsid w:val="00903B36"/>
    <w:rsid w:val="00903FD1"/>
    <w:rsid w:val="009043E6"/>
    <w:rsid w:val="00904B8B"/>
    <w:rsid w:val="00905551"/>
    <w:rsid w:val="00905AB2"/>
    <w:rsid w:val="00906B23"/>
    <w:rsid w:val="00906B56"/>
    <w:rsid w:val="0091017C"/>
    <w:rsid w:val="009111B7"/>
    <w:rsid w:val="00911B58"/>
    <w:rsid w:val="00911C30"/>
    <w:rsid w:val="009120FE"/>
    <w:rsid w:val="00912628"/>
    <w:rsid w:val="00912BD3"/>
    <w:rsid w:val="00912CCA"/>
    <w:rsid w:val="00912DD5"/>
    <w:rsid w:val="00913610"/>
    <w:rsid w:val="0091443E"/>
    <w:rsid w:val="00914B25"/>
    <w:rsid w:val="00915DD1"/>
    <w:rsid w:val="009160BB"/>
    <w:rsid w:val="009166A7"/>
    <w:rsid w:val="00917108"/>
    <w:rsid w:val="00917929"/>
    <w:rsid w:val="009179C0"/>
    <w:rsid w:val="00917A4D"/>
    <w:rsid w:val="00917C40"/>
    <w:rsid w:val="00917E5F"/>
    <w:rsid w:val="00920055"/>
    <w:rsid w:val="00920290"/>
    <w:rsid w:val="0092097C"/>
    <w:rsid w:val="00920FEA"/>
    <w:rsid w:val="00921E4A"/>
    <w:rsid w:val="00922154"/>
    <w:rsid w:val="009226EC"/>
    <w:rsid w:val="009229C8"/>
    <w:rsid w:val="0092495D"/>
    <w:rsid w:val="009258C2"/>
    <w:rsid w:val="00925A17"/>
    <w:rsid w:val="00925DC1"/>
    <w:rsid w:val="009265FC"/>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2FB2"/>
    <w:rsid w:val="009330F6"/>
    <w:rsid w:val="009338B6"/>
    <w:rsid w:val="00934425"/>
    <w:rsid w:val="0093474E"/>
    <w:rsid w:val="009347DD"/>
    <w:rsid w:val="0093492A"/>
    <w:rsid w:val="00934AAE"/>
    <w:rsid w:val="009354E9"/>
    <w:rsid w:val="00935B5A"/>
    <w:rsid w:val="00936193"/>
    <w:rsid w:val="009366AE"/>
    <w:rsid w:val="00937490"/>
    <w:rsid w:val="0094063B"/>
    <w:rsid w:val="0094088D"/>
    <w:rsid w:val="009420B8"/>
    <w:rsid w:val="0094243D"/>
    <w:rsid w:val="00942B89"/>
    <w:rsid w:val="00942D95"/>
    <w:rsid w:val="00942EED"/>
    <w:rsid w:val="0094306A"/>
    <w:rsid w:val="0094403E"/>
    <w:rsid w:val="00944578"/>
    <w:rsid w:val="00945571"/>
    <w:rsid w:val="00945E28"/>
    <w:rsid w:val="00946631"/>
    <w:rsid w:val="00946E69"/>
    <w:rsid w:val="00946FC6"/>
    <w:rsid w:val="009475FD"/>
    <w:rsid w:val="00950386"/>
    <w:rsid w:val="00950A41"/>
    <w:rsid w:val="00950BAE"/>
    <w:rsid w:val="00950DC8"/>
    <w:rsid w:val="00950FCB"/>
    <w:rsid w:val="00951752"/>
    <w:rsid w:val="00951DD0"/>
    <w:rsid w:val="0095214B"/>
    <w:rsid w:val="009522D3"/>
    <w:rsid w:val="00952ABA"/>
    <w:rsid w:val="009532FB"/>
    <w:rsid w:val="009539DD"/>
    <w:rsid w:val="00953CB3"/>
    <w:rsid w:val="009541EC"/>
    <w:rsid w:val="00954809"/>
    <w:rsid w:val="00954947"/>
    <w:rsid w:val="00954E51"/>
    <w:rsid w:val="00955071"/>
    <w:rsid w:val="00955533"/>
    <w:rsid w:val="00955D39"/>
    <w:rsid w:val="00955F9A"/>
    <w:rsid w:val="00957466"/>
    <w:rsid w:val="00957580"/>
    <w:rsid w:val="00957D51"/>
    <w:rsid w:val="0096007E"/>
    <w:rsid w:val="009606A6"/>
    <w:rsid w:val="0096109F"/>
    <w:rsid w:val="0096164F"/>
    <w:rsid w:val="00961809"/>
    <w:rsid w:val="0096185B"/>
    <w:rsid w:val="00962F0A"/>
    <w:rsid w:val="00962F84"/>
    <w:rsid w:val="00963A53"/>
    <w:rsid w:val="0096405E"/>
    <w:rsid w:val="0096497E"/>
    <w:rsid w:val="00965191"/>
    <w:rsid w:val="00965BC3"/>
    <w:rsid w:val="0096611A"/>
    <w:rsid w:val="00966D3B"/>
    <w:rsid w:val="00966E6C"/>
    <w:rsid w:val="009703B0"/>
    <w:rsid w:val="009706AC"/>
    <w:rsid w:val="00970D6C"/>
    <w:rsid w:val="009711BB"/>
    <w:rsid w:val="009715A9"/>
    <w:rsid w:val="00971BFB"/>
    <w:rsid w:val="0097215A"/>
    <w:rsid w:val="00972D88"/>
    <w:rsid w:val="009736B4"/>
    <w:rsid w:val="00973C48"/>
    <w:rsid w:val="00974161"/>
    <w:rsid w:val="0097435F"/>
    <w:rsid w:val="00974BC2"/>
    <w:rsid w:val="00974FC0"/>
    <w:rsid w:val="00975271"/>
    <w:rsid w:val="009752E3"/>
    <w:rsid w:val="00975BB1"/>
    <w:rsid w:val="00976368"/>
    <w:rsid w:val="0098022D"/>
    <w:rsid w:val="0098132E"/>
    <w:rsid w:val="009822AF"/>
    <w:rsid w:val="0098265F"/>
    <w:rsid w:val="00982BA0"/>
    <w:rsid w:val="00982E41"/>
    <w:rsid w:val="00982E93"/>
    <w:rsid w:val="009831D3"/>
    <w:rsid w:val="00983666"/>
    <w:rsid w:val="009837F7"/>
    <w:rsid w:val="00983819"/>
    <w:rsid w:val="00983C24"/>
    <w:rsid w:val="0098403B"/>
    <w:rsid w:val="00985229"/>
    <w:rsid w:val="00985360"/>
    <w:rsid w:val="00985990"/>
    <w:rsid w:val="00985BEB"/>
    <w:rsid w:val="00985DAA"/>
    <w:rsid w:val="0098627C"/>
    <w:rsid w:val="00986605"/>
    <w:rsid w:val="00986711"/>
    <w:rsid w:val="00987182"/>
    <w:rsid w:val="0098752C"/>
    <w:rsid w:val="009879C0"/>
    <w:rsid w:val="00987A66"/>
    <w:rsid w:val="00990505"/>
    <w:rsid w:val="0099069D"/>
    <w:rsid w:val="0099161B"/>
    <w:rsid w:val="00991E61"/>
    <w:rsid w:val="0099209B"/>
    <w:rsid w:val="009921FB"/>
    <w:rsid w:val="009925BE"/>
    <w:rsid w:val="00992634"/>
    <w:rsid w:val="009935DB"/>
    <w:rsid w:val="00993F54"/>
    <w:rsid w:val="0099406F"/>
    <w:rsid w:val="009949BC"/>
    <w:rsid w:val="00994A27"/>
    <w:rsid w:val="009950C5"/>
    <w:rsid w:val="00995A18"/>
    <w:rsid w:val="00995B3A"/>
    <w:rsid w:val="00996EFB"/>
    <w:rsid w:val="009972E8"/>
    <w:rsid w:val="009A004D"/>
    <w:rsid w:val="009A0261"/>
    <w:rsid w:val="009A05C4"/>
    <w:rsid w:val="009A064E"/>
    <w:rsid w:val="009A0ACB"/>
    <w:rsid w:val="009A16F4"/>
    <w:rsid w:val="009A1D1E"/>
    <w:rsid w:val="009A1E9A"/>
    <w:rsid w:val="009A1F1D"/>
    <w:rsid w:val="009A2425"/>
    <w:rsid w:val="009A280B"/>
    <w:rsid w:val="009A34CE"/>
    <w:rsid w:val="009A4816"/>
    <w:rsid w:val="009A4869"/>
    <w:rsid w:val="009A49D9"/>
    <w:rsid w:val="009A52B2"/>
    <w:rsid w:val="009A6353"/>
    <w:rsid w:val="009A69B5"/>
    <w:rsid w:val="009A7865"/>
    <w:rsid w:val="009B02F3"/>
    <w:rsid w:val="009B13BF"/>
    <w:rsid w:val="009B16E4"/>
    <w:rsid w:val="009B2540"/>
    <w:rsid w:val="009B2A01"/>
    <w:rsid w:val="009B2A5C"/>
    <w:rsid w:val="009B3B73"/>
    <w:rsid w:val="009B3DE9"/>
    <w:rsid w:val="009B50B1"/>
    <w:rsid w:val="009B58DD"/>
    <w:rsid w:val="009B5F66"/>
    <w:rsid w:val="009B62DA"/>
    <w:rsid w:val="009B6996"/>
    <w:rsid w:val="009C03ED"/>
    <w:rsid w:val="009C03F2"/>
    <w:rsid w:val="009C14B4"/>
    <w:rsid w:val="009C1F58"/>
    <w:rsid w:val="009C259C"/>
    <w:rsid w:val="009C28E8"/>
    <w:rsid w:val="009C3208"/>
    <w:rsid w:val="009C38BF"/>
    <w:rsid w:val="009C46B7"/>
    <w:rsid w:val="009C4E85"/>
    <w:rsid w:val="009C601F"/>
    <w:rsid w:val="009C6F6F"/>
    <w:rsid w:val="009C70A6"/>
    <w:rsid w:val="009D0137"/>
    <w:rsid w:val="009D0C5B"/>
    <w:rsid w:val="009D0CBD"/>
    <w:rsid w:val="009D123D"/>
    <w:rsid w:val="009D1319"/>
    <w:rsid w:val="009D13FC"/>
    <w:rsid w:val="009D1421"/>
    <w:rsid w:val="009D1B3E"/>
    <w:rsid w:val="009D2182"/>
    <w:rsid w:val="009D3ECF"/>
    <w:rsid w:val="009D51E9"/>
    <w:rsid w:val="009D53B2"/>
    <w:rsid w:val="009D5BD4"/>
    <w:rsid w:val="009D6018"/>
    <w:rsid w:val="009D725F"/>
    <w:rsid w:val="009D7964"/>
    <w:rsid w:val="009E0A3B"/>
    <w:rsid w:val="009E18BF"/>
    <w:rsid w:val="009E19D8"/>
    <w:rsid w:val="009E1A53"/>
    <w:rsid w:val="009E1A99"/>
    <w:rsid w:val="009E2384"/>
    <w:rsid w:val="009E2544"/>
    <w:rsid w:val="009E3145"/>
    <w:rsid w:val="009E337A"/>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869"/>
    <w:rsid w:val="009F5C87"/>
    <w:rsid w:val="009F5EE1"/>
    <w:rsid w:val="009F60E6"/>
    <w:rsid w:val="009F6F75"/>
    <w:rsid w:val="009F73D8"/>
    <w:rsid w:val="009F74F2"/>
    <w:rsid w:val="009F7822"/>
    <w:rsid w:val="009F7A17"/>
    <w:rsid w:val="00A002C0"/>
    <w:rsid w:val="00A008FB"/>
    <w:rsid w:val="00A00CC6"/>
    <w:rsid w:val="00A02065"/>
    <w:rsid w:val="00A0237F"/>
    <w:rsid w:val="00A034B6"/>
    <w:rsid w:val="00A044E6"/>
    <w:rsid w:val="00A04628"/>
    <w:rsid w:val="00A04750"/>
    <w:rsid w:val="00A04952"/>
    <w:rsid w:val="00A0499B"/>
    <w:rsid w:val="00A05E6B"/>
    <w:rsid w:val="00A06E20"/>
    <w:rsid w:val="00A0795B"/>
    <w:rsid w:val="00A07AA3"/>
    <w:rsid w:val="00A07CE7"/>
    <w:rsid w:val="00A104E6"/>
    <w:rsid w:val="00A10CA1"/>
    <w:rsid w:val="00A10E99"/>
    <w:rsid w:val="00A10F15"/>
    <w:rsid w:val="00A1132D"/>
    <w:rsid w:val="00A11B95"/>
    <w:rsid w:val="00A12082"/>
    <w:rsid w:val="00A12524"/>
    <w:rsid w:val="00A13E22"/>
    <w:rsid w:val="00A14ECF"/>
    <w:rsid w:val="00A15FC8"/>
    <w:rsid w:val="00A1639F"/>
    <w:rsid w:val="00A16854"/>
    <w:rsid w:val="00A16D9D"/>
    <w:rsid w:val="00A16DCE"/>
    <w:rsid w:val="00A17313"/>
    <w:rsid w:val="00A179A2"/>
    <w:rsid w:val="00A201C6"/>
    <w:rsid w:val="00A20A1D"/>
    <w:rsid w:val="00A20E93"/>
    <w:rsid w:val="00A20F3F"/>
    <w:rsid w:val="00A21287"/>
    <w:rsid w:val="00A21472"/>
    <w:rsid w:val="00A215A1"/>
    <w:rsid w:val="00A215DC"/>
    <w:rsid w:val="00A217B5"/>
    <w:rsid w:val="00A2185E"/>
    <w:rsid w:val="00A219E4"/>
    <w:rsid w:val="00A21D46"/>
    <w:rsid w:val="00A223D6"/>
    <w:rsid w:val="00A228C9"/>
    <w:rsid w:val="00A22B67"/>
    <w:rsid w:val="00A22F3F"/>
    <w:rsid w:val="00A23396"/>
    <w:rsid w:val="00A23620"/>
    <w:rsid w:val="00A237E2"/>
    <w:rsid w:val="00A2382E"/>
    <w:rsid w:val="00A23A15"/>
    <w:rsid w:val="00A243C2"/>
    <w:rsid w:val="00A24A72"/>
    <w:rsid w:val="00A2517C"/>
    <w:rsid w:val="00A25D33"/>
    <w:rsid w:val="00A25EBB"/>
    <w:rsid w:val="00A26DA3"/>
    <w:rsid w:val="00A27A40"/>
    <w:rsid w:val="00A27D29"/>
    <w:rsid w:val="00A27DB7"/>
    <w:rsid w:val="00A30085"/>
    <w:rsid w:val="00A304B8"/>
    <w:rsid w:val="00A32848"/>
    <w:rsid w:val="00A32DDB"/>
    <w:rsid w:val="00A3363A"/>
    <w:rsid w:val="00A3538D"/>
    <w:rsid w:val="00A35A37"/>
    <w:rsid w:val="00A35C90"/>
    <w:rsid w:val="00A363C1"/>
    <w:rsid w:val="00A363E6"/>
    <w:rsid w:val="00A365AB"/>
    <w:rsid w:val="00A37DC5"/>
    <w:rsid w:val="00A412FE"/>
    <w:rsid w:val="00A41491"/>
    <w:rsid w:val="00A41DDF"/>
    <w:rsid w:val="00A4278B"/>
    <w:rsid w:val="00A42E3A"/>
    <w:rsid w:val="00A42F4D"/>
    <w:rsid w:val="00A42F75"/>
    <w:rsid w:val="00A435F5"/>
    <w:rsid w:val="00A43B39"/>
    <w:rsid w:val="00A43DFE"/>
    <w:rsid w:val="00A4428F"/>
    <w:rsid w:val="00A4473F"/>
    <w:rsid w:val="00A44E6E"/>
    <w:rsid w:val="00A45056"/>
    <w:rsid w:val="00A45B8D"/>
    <w:rsid w:val="00A45FBC"/>
    <w:rsid w:val="00A46074"/>
    <w:rsid w:val="00A462DF"/>
    <w:rsid w:val="00A474F7"/>
    <w:rsid w:val="00A47625"/>
    <w:rsid w:val="00A4763C"/>
    <w:rsid w:val="00A51591"/>
    <w:rsid w:val="00A51CE1"/>
    <w:rsid w:val="00A51F11"/>
    <w:rsid w:val="00A51FF4"/>
    <w:rsid w:val="00A52D3A"/>
    <w:rsid w:val="00A53690"/>
    <w:rsid w:val="00A537AA"/>
    <w:rsid w:val="00A53AA4"/>
    <w:rsid w:val="00A54C64"/>
    <w:rsid w:val="00A54DF6"/>
    <w:rsid w:val="00A5511E"/>
    <w:rsid w:val="00A55143"/>
    <w:rsid w:val="00A56039"/>
    <w:rsid w:val="00A56147"/>
    <w:rsid w:val="00A5699C"/>
    <w:rsid w:val="00A600A7"/>
    <w:rsid w:val="00A60290"/>
    <w:rsid w:val="00A60573"/>
    <w:rsid w:val="00A605D2"/>
    <w:rsid w:val="00A6082B"/>
    <w:rsid w:val="00A60C30"/>
    <w:rsid w:val="00A60D89"/>
    <w:rsid w:val="00A61E5B"/>
    <w:rsid w:val="00A624CD"/>
    <w:rsid w:val="00A63028"/>
    <w:rsid w:val="00A63977"/>
    <w:rsid w:val="00A639EA"/>
    <w:rsid w:val="00A63B8A"/>
    <w:rsid w:val="00A63BE1"/>
    <w:rsid w:val="00A64AD0"/>
    <w:rsid w:val="00A65016"/>
    <w:rsid w:val="00A65166"/>
    <w:rsid w:val="00A652A7"/>
    <w:rsid w:val="00A65D48"/>
    <w:rsid w:val="00A66D89"/>
    <w:rsid w:val="00A67982"/>
    <w:rsid w:val="00A67B9E"/>
    <w:rsid w:val="00A70551"/>
    <w:rsid w:val="00A70845"/>
    <w:rsid w:val="00A70B80"/>
    <w:rsid w:val="00A70C6D"/>
    <w:rsid w:val="00A70FCC"/>
    <w:rsid w:val="00A719C4"/>
    <w:rsid w:val="00A725A9"/>
    <w:rsid w:val="00A73AA5"/>
    <w:rsid w:val="00A73CF9"/>
    <w:rsid w:val="00A73EE6"/>
    <w:rsid w:val="00A73FC4"/>
    <w:rsid w:val="00A74B80"/>
    <w:rsid w:val="00A7544B"/>
    <w:rsid w:val="00A75563"/>
    <w:rsid w:val="00A75ED8"/>
    <w:rsid w:val="00A762E6"/>
    <w:rsid w:val="00A76523"/>
    <w:rsid w:val="00A76691"/>
    <w:rsid w:val="00A80662"/>
    <w:rsid w:val="00A80E84"/>
    <w:rsid w:val="00A814C1"/>
    <w:rsid w:val="00A81974"/>
    <w:rsid w:val="00A829F1"/>
    <w:rsid w:val="00A829F5"/>
    <w:rsid w:val="00A82BD8"/>
    <w:rsid w:val="00A82D9C"/>
    <w:rsid w:val="00A83544"/>
    <w:rsid w:val="00A837BB"/>
    <w:rsid w:val="00A837E4"/>
    <w:rsid w:val="00A83956"/>
    <w:rsid w:val="00A84DB6"/>
    <w:rsid w:val="00A84F4A"/>
    <w:rsid w:val="00A85250"/>
    <w:rsid w:val="00A85286"/>
    <w:rsid w:val="00A8696A"/>
    <w:rsid w:val="00A870A9"/>
    <w:rsid w:val="00A87354"/>
    <w:rsid w:val="00A8759A"/>
    <w:rsid w:val="00A87DCA"/>
    <w:rsid w:val="00A90439"/>
    <w:rsid w:val="00A90EF7"/>
    <w:rsid w:val="00A92019"/>
    <w:rsid w:val="00A924E6"/>
    <w:rsid w:val="00A9252E"/>
    <w:rsid w:val="00A925EA"/>
    <w:rsid w:val="00A9298B"/>
    <w:rsid w:val="00A92DEB"/>
    <w:rsid w:val="00A93308"/>
    <w:rsid w:val="00A9337C"/>
    <w:rsid w:val="00A93AF4"/>
    <w:rsid w:val="00A94286"/>
    <w:rsid w:val="00A945EB"/>
    <w:rsid w:val="00A94AD6"/>
    <w:rsid w:val="00A94BA5"/>
    <w:rsid w:val="00A95E35"/>
    <w:rsid w:val="00A95E86"/>
    <w:rsid w:val="00A96732"/>
    <w:rsid w:val="00A96AAD"/>
    <w:rsid w:val="00A96D1D"/>
    <w:rsid w:val="00A96FED"/>
    <w:rsid w:val="00A97418"/>
    <w:rsid w:val="00A97A1D"/>
    <w:rsid w:val="00A97B94"/>
    <w:rsid w:val="00A97C38"/>
    <w:rsid w:val="00AA0005"/>
    <w:rsid w:val="00AA02E7"/>
    <w:rsid w:val="00AA0A46"/>
    <w:rsid w:val="00AA0C63"/>
    <w:rsid w:val="00AA0DE3"/>
    <w:rsid w:val="00AA0DE9"/>
    <w:rsid w:val="00AA190C"/>
    <w:rsid w:val="00AA20E9"/>
    <w:rsid w:val="00AA24B5"/>
    <w:rsid w:val="00AA2EA9"/>
    <w:rsid w:val="00AA42BF"/>
    <w:rsid w:val="00AA4F1B"/>
    <w:rsid w:val="00AA4F26"/>
    <w:rsid w:val="00AA5A7B"/>
    <w:rsid w:val="00AA5D4A"/>
    <w:rsid w:val="00AA7308"/>
    <w:rsid w:val="00AA76FD"/>
    <w:rsid w:val="00AA7835"/>
    <w:rsid w:val="00AB03D7"/>
    <w:rsid w:val="00AB05FC"/>
    <w:rsid w:val="00AB2526"/>
    <w:rsid w:val="00AB25FE"/>
    <w:rsid w:val="00AB2F29"/>
    <w:rsid w:val="00AB2F4C"/>
    <w:rsid w:val="00AB30F0"/>
    <w:rsid w:val="00AB31B1"/>
    <w:rsid w:val="00AB32BB"/>
    <w:rsid w:val="00AB36E9"/>
    <w:rsid w:val="00AB3D1B"/>
    <w:rsid w:val="00AB536A"/>
    <w:rsid w:val="00AB560E"/>
    <w:rsid w:val="00AB5958"/>
    <w:rsid w:val="00AB5EDD"/>
    <w:rsid w:val="00AB659E"/>
    <w:rsid w:val="00AB732D"/>
    <w:rsid w:val="00AC021C"/>
    <w:rsid w:val="00AC1961"/>
    <w:rsid w:val="00AC1B8E"/>
    <w:rsid w:val="00AC2806"/>
    <w:rsid w:val="00AC2ABB"/>
    <w:rsid w:val="00AC38CC"/>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76C"/>
    <w:rsid w:val="00AD2678"/>
    <w:rsid w:val="00AD28FF"/>
    <w:rsid w:val="00AD2CAE"/>
    <w:rsid w:val="00AD30D1"/>
    <w:rsid w:val="00AD3161"/>
    <w:rsid w:val="00AD3331"/>
    <w:rsid w:val="00AD35FB"/>
    <w:rsid w:val="00AD38FC"/>
    <w:rsid w:val="00AD4155"/>
    <w:rsid w:val="00AD4EFA"/>
    <w:rsid w:val="00AD56E0"/>
    <w:rsid w:val="00AD5705"/>
    <w:rsid w:val="00AD7816"/>
    <w:rsid w:val="00AD7A42"/>
    <w:rsid w:val="00AE0359"/>
    <w:rsid w:val="00AE13A3"/>
    <w:rsid w:val="00AE145D"/>
    <w:rsid w:val="00AE170F"/>
    <w:rsid w:val="00AE1AE1"/>
    <w:rsid w:val="00AE1BF2"/>
    <w:rsid w:val="00AE1ECE"/>
    <w:rsid w:val="00AE1EFC"/>
    <w:rsid w:val="00AE2083"/>
    <w:rsid w:val="00AE271C"/>
    <w:rsid w:val="00AE2AF5"/>
    <w:rsid w:val="00AE33D3"/>
    <w:rsid w:val="00AE33FD"/>
    <w:rsid w:val="00AE4447"/>
    <w:rsid w:val="00AE45F7"/>
    <w:rsid w:val="00AE5699"/>
    <w:rsid w:val="00AE57F2"/>
    <w:rsid w:val="00AE5CBD"/>
    <w:rsid w:val="00AE5CF8"/>
    <w:rsid w:val="00AE5EA5"/>
    <w:rsid w:val="00AE6AD2"/>
    <w:rsid w:val="00AE6E3C"/>
    <w:rsid w:val="00AF0079"/>
    <w:rsid w:val="00AF027B"/>
    <w:rsid w:val="00AF0A2F"/>
    <w:rsid w:val="00AF0D7E"/>
    <w:rsid w:val="00AF2144"/>
    <w:rsid w:val="00AF2354"/>
    <w:rsid w:val="00AF2ABF"/>
    <w:rsid w:val="00AF42F8"/>
    <w:rsid w:val="00AF4A09"/>
    <w:rsid w:val="00AF5370"/>
    <w:rsid w:val="00AF58E5"/>
    <w:rsid w:val="00AF6003"/>
    <w:rsid w:val="00AF63B1"/>
    <w:rsid w:val="00AF66BB"/>
    <w:rsid w:val="00AF70FE"/>
    <w:rsid w:val="00B01BBA"/>
    <w:rsid w:val="00B02196"/>
    <w:rsid w:val="00B02A1A"/>
    <w:rsid w:val="00B0318E"/>
    <w:rsid w:val="00B032BF"/>
    <w:rsid w:val="00B034ED"/>
    <w:rsid w:val="00B03548"/>
    <w:rsid w:val="00B03B04"/>
    <w:rsid w:val="00B0439C"/>
    <w:rsid w:val="00B04B6D"/>
    <w:rsid w:val="00B0556C"/>
    <w:rsid w:val="00B0671D"/>
    <w:rsid w:val="00B11320"/>
    <w:rsid w:val="00B11911"/>
    <w:rsid w:val="00B11C74"/>
    <w:rsid w:val="00B12990"/>
    <w:rsid w:val="00B129E4"/>
    <w:rsid w:val="00B1386D"/>
    <w:rsid w:val="00B13890"/>
    <w:rsid w:val="00B14A07"/>
    <w:rsid w:val="00B14E3C"/>
    <w:rsid w:val="00B15270"/>
    <w:rsid w:val="00B1557E"/>
    <w:rsid w:val="00B16B48"/>
    <w:rsid w:val="00B176D7"/>
    <w:rsid w:val="00B17B2A"/>
    <w:rsid w:val="00B17C53"/>
    <w:rsid w:val="00B17CB5"/>
    <w:rsid w:val="00B21191"/>
    <w:rsid w:val="00B21482"/>
    <w:rsid w:val="00B21BAC"/>
    <w:rsid w:val="00B21DF6"/>
    <w:rsid w:val="00B22659"/>
    <w:rsid w:val="00B2341B"/>
    <w:rsid w:val="00B2512D"/>
    <w:rsid w:val="00B2613E"/>
    <w:rsid w:val="00B263A0"/>
    <w:rsid w:val="00B26874"/>
    <w:rsid w:val="00B2691C"/>
    <w:rsid w:val="00B270A5"/>
    <w:rsid w:val="00B2734B"/>
    <w:rsid w:val="00B275E1"/>
    <w:rsid w:val="00B27655"/>
    <w:rsid w:val="00B30426"/>
    <w:rsid w:val="00B30879"/>
    <w:rsid w:val="00B308EA"/>
    <w:rsid w:val="00B30A75"/>
    <w:rsid w:val="00B3171C"/>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276"/>
    <w:rsid w:val="00B36C09"/>
    <w:rsid w:val="00B37160"/>
    <w:rsid w:val="00B37225"/>
    <w:rsid w:val="00B374BF"/>
    <w:rsid w:val="00B37F11"/>
    <w:rsid w:val="00B4080D"/>
    <w:rsid w:val="00B422F4"/>
    <w:rsid w:val="00B42916"/>
    <w:rsid w:val="00B4339B"/>
    <w:rsid w:val="00B43720"/>
    <w:rsid w:val="00B44510"/>
    <w:rsid w:val="00B44EB7"/>
    <w:rsid w:val="00B44FA5"/>
    <w:rsid w:val="00B453EC"/>
    <w:rsid w:val="00B45BD9"/>
    <w:rsid w:val="00B45CC3"/>
    <w:rsid w:val="00B45E7F"/>
    <w:rsid w:val="00B461E4"/>
    <w:rsid w:val="00B46855"/>
    <w:rsid w:val="00B46DA9"/>
    <w:rsid w:val="00B46EB8"/>
    <w:rsid w:val="00B47429"/>
    <w:rsid w:val="00B47A4B"/>
    <w:rsid w:val="00B47F08"/>
    <w:rsid w:val="00B505F5"/>
    <w:rsid w:val="00B50716"/>
    <w:rsid w:val="00B509CF"/>
    <w:rsid w:val="00B50B92"/>
    <w:rsid w:val="00B50C45"/>
    <w:rsid w:val="00B50E44"/>
    <w:rsid w:val="00B5214A"/>
    <w:rsid w:val="00B524EB"/>
    <w:rsid w:val="00B52818"/>
    <w:rsid w:val="00B52B2A"/>
    <w:rsid w:val="00B5317B"/>
    <w:rsid w:val="00B533F9"/>
    <w:rsid w:val="00B53F61"/>
    <w:rsid w:val="00B53FC4"/>
    <w:rsid w:val="00B54E62"/>
    <w:rsid w:val="00B55069"/>
    <w:rsid w:val="00B55283"/>
    <w:rsid w:val="00B5574D"/>
    <w:rsid w:val="00B557BD"/>
    <w:rsid w:val="00B566AC"/>
    <w:rsid w:val="00B568A0"/>
    <w:rsid w:val="00B574C6"/>
    <w:rsid w:val="00B602C2"/>
    <w:rsid w:val="00B6042A"/>
    <w:rsid w:val="00B60550"/>
    <w:rsid w:val="00B60B7C"/>
    <w:rsid w:val="00B60F3D"/>
    <w:rsid w:val="00B6101E"/>
    <w:rsid w:val="00B61169"/>
    <w:rsid w:val="00B61203"/>
    <w:rsid w:val="00B6151D"/>
    <w:rsid w:val="00B61758"/>
    <w:rsid w:val="00B622BA"/>
    <w:rsid w:val="00B62543"/>
    <w:rsid w:val="00B62B46"/>
    <w:rsid w:val="00B63F80"/>
    <w:rsid w:val="00B640F6"/>
    <w:rsid w:val="00B64195"/>
    <w:rsid w:val="00B643E8"/>
    <w:rsid w:val="00B649BB"/>
    <w:rsid w:val="00B649D2"/>
    <w:rsid w:val="00B65465"/>
    <w:rsid w:val="00B66605"/>
    <w:rsid w:val="00B66DAF"/>
    <w:rsid w:val="00B704B3"/>
    <w:rsid w:val="00B70C25"/>
    <w:rsid w:val="00B71170"/>
    <w:rsid w:val="00B71AB9"/>
    <w:rsid w:val="00B7207A"/>
    <w:rsid w:val="00B74A35"/>
    <w:rsid w:val="00B74AFE"/>
    <w:rsid w:val="00B74F95"/>
    <w:rsid w:val="00B77826"/>
    <w:rsid w:val="00B77B68"/>
    <w:rsid w:val="00B8062F"/>
    <w:rsid w:val="00B8079F"/>
    <w:rsid w:val="00B81AEA"/>
    <w:rsid w:val="00B81C98"/>
    <w:rsid w:val="00B81D19"/>
    <w:rsid w:val="00B82302"/>
    <w:rsid w:val="00B82B59"/>
    <w:rsid w:val="00B82F02"/>
    <w:rsid w:val="00B83226"/>
    <w:rsid w:val="00B83811"/>
    <w:rsid w:val="00B83E7A"/>
    <w:rsid w:val="00B84709"/>
    <w:rsid w:val="00B847F4"/>
    <w:rsid w:val="00B84ADA"/>
    <w:rsid w:val="00B84EA5"/>
    <w:rsid w:val="00B8544F"/>
    <w:rsid w:val="00B857D2"/>
    <w:rsid w:val="00B85809"/>
    <w:rsid w:val="00B85E00"/>
    <w:rsid w:val="00B8655C"/>
    <w:rsid w:val="00B86842"/>
    <w:rsid w:val="00B86940"/>
    <w:rsid w:val="00B8748F"/>
    <w:rsid w:val="00B90E19"/>
    <w:rsid w:val="00B90E6D"/>
    <w:rsid w:val="00B91241"/>
    <w:rsid w:val="00B92308"/>
    <w:rsid w:val="00B923CD"/>
    <w:rsid w:val="00B9252D"/>
    <w:rsid w:val="00B92C43"/>
    <w:rsid w:val="00B93A06"/>
    <w:rsid w:val="00B93FCB"/>
    <w:rsid w:val="00B944BB"/>
    <w:rsid w:val="00B952E2"/>
    <w:rsid w:val="00B953BE"/>
    <w:rsid w:val="00B95C89"/>
    <w:rsid w:val="00B9679F"/>
    <w:rsid w:val="00B96AE6"/>
    <w:rsid w:val="00B9796E"/>
    <w:rsid w:val="00BA0099"/>
    <w:rsid w:val="00BA0F1F"/>
    <w:rsid w:val="00BA1740"/>
    <w:rsid w:val="00BA27A3"/>
    <w:rsid w:val="00BA2BA6"/>
    <w:rsid w:val="00BA3639"/>
    <w:rsid w:val="00BA3DBF"/>
    <w:rsid w:val="00BA3E82"/>
    <w:rsid w:val="00BA3FED"/>
    <w:rsid w:val="00BA464F"/>
    <w:rsid w:val="00BA4800"/>
    <w:rsid w:val="00BA51FC"/>
    <w:rsid w:val="00BA5362"/>
    <w:rsid w:val="00BA557A"/>
    <w:rsid w:val="00BA578A"/>
    <w:rsid w:val="00BA5B10"/>
    <w:rsid w:val="00BA6106"/>
    <w:rsid w:val="00BA6D5B"/>
    <w:rsid w:val="00BA6D74"/>
    <w:rsid w:val="00BA7CC9"/>
    <w:rsid w:val="00BA7F36"/>
    <w:rsid w:val="00BB0198"/>
    <w:rsid w:val="00BB0A68"/>
    <w:rsid w:val="00BB1335"/>
    <w:rsid w:val="00BB13A9"/>
    <w:rsid w:val="00BB1479"/>
    <w:rsid w:val="00BB2959"/>
    <w:rsid w:val="00BB2E22"/>
    <w:rsid w:val="00BB302C"/>
    <w:rsid w:val="00BB3C51"/>
    <w:rsid w:val="00BB3C85"/>
    <w:rsid w:val="00BB3DA6"/>
    <w:rsid w:val="00BB4031"/>
    <w:rsid w:val="00BB4E20"/>
    <w:rsid w:val="00BB4E2C"/>
    <w:rsid w:val="00BB4F89"/>
    <w:rsid w:val="00BB55A4"/>
    <w:rsid w:val="00BB6637"/>
    <w:rsid w:val="00BB6C07"/>
    <w:rsid w:val="00BB6F4B"/>
    <w:rsid w:val="00BB763A"/>
    <w:rsid w:val="00BB77DD"/>
    <w:rsid w:val="00BB7ABC"/>
    <w:rsid w:val="00BB7B1E"/>
    <w:rsid w:val="00BC1584"/>
    <w:rsid w:val="00BC2396"/>
    <w:rsid w:val="00BC246C"/>
    <w:rsid w:val="00BC2757"/>
    <w:rsid w:val="00BC27D3"/>
    <w:rsid w:val="00BC2B65"/>
    <w:rsid w:val="00BC4649"/>
    <w:rsid w:val="00BC4675"/>
    <w:rsid w:val="00BC55C7"/>
    <w:rsid w:val="00BC611D"/>
    <w:rsid w:val="00BC694B"/>
    <w:rsid w:val="00BC6992"/>
    <w:rsid w:val="00BC6A78"/>
    <w:rsid w:val="00BC7A42"/>
    <w:rsid w:val="00BC7F25"/>
    <w:rsid w:val="00BD061E"/>
    <w:rsid w:val="00BD0726"/>
    <w:rsid w:val="00BD0E60"/>
    <w:rsid w:val="00BD0E83"/>
    <w:rsid w:val="00BD16C7"/>
    <w:rsid w:val="00BD3A7C"/>
    <w:rsid w:val="00BD3B01"/>
    <w:rsid w:val="00BD3B38"/>
    <w:rsid w:val="00BD3BCC"/>
    <w:rsid w:val="00BD40EA"/>
    <w:rsid w:val="00BD4CA8"/>
    <w:rsid w:val="00BD4D24"/>
    <w:rsid w:val="00BD6749"/>
    <w:rsid w:val="00BD67D7"/>
    <w:rsid w:val="00BD6CF1"/>
    <w:rsid w:val="00BD6D89"/>
    <w:rsid w:val="00BD7222"/>
    <w:rsid w:val="00BD75AF"/>
    <w:rsid w:val="00BD7CE1"/>
    <w:rsid w:val="00BE0557"/>
    <w:rsid w:val="00BE0CE6"/>
    <w:rsid w:val="00BE160D"/>
    <w:rsid w:val="00BE1CC3"/>
    <w:rsid w:val="00BE289E"/>
    <w:rsid w:val="00BE2B9E"/>
    <w:rsid w:val="00BE303C"/>
    <w:rsid w:val="00BE4182"/>
    <w:rsid w:val="00BE4F9B"/>
    <w:rsid w:val="00BE5DBE"/>
    <w:rsid w:val="00BE6659"/>
    <w:rsid w:val="00BE6FE6"/>
    <w:rsid w:val="00BF14E3"/>
    <w:rsid w:val="00BF19BC"/>
    <w:rsid w:val="00BF2291"/>
    <w:rsid w:val="00BF34CB"/>
    <w:rsid w:val="00BF35BE"/>
    <w:rsid w:val="00BF3621"/>
    <w:rsid w:val="00BF3897"/>
    <w:rsid w:val="00BF3A88"/>
    <w:rsid w:val="00BF3EB8"/>
    <w:rsid w:val="00BF428F"/>
    <w:rsid w:val="00BF447F"/>
    <w:rsid w:val="00BF4A2D"/>
    <w:rsid w:val="00BF526F"/>
    <w:rsid w:val="00BF57BB"/>
    <w:rsid w:val="00BF59CE"/>
    <w:rsid w:val="00BF5FBD"/>
    <w:rsid w:val="00BF7580"/>
    <w:rsid w:val="00BF79FF"/>
    <w:rsid w:val="00C00387"/>
    <w:rsid w:val="00C00B57"/>
    <w:rsid w:val="00C00F55"/>
    <w:rsid w:val="00C014E5"/>
    <w:rsid w:val="00C0188A"/>
    <w:rsid w:val="00C01A13"/>
    <w:rsid w:val="00C01C47"/>
    <w:rsid w:val="00C02642"/>
    <w:rsid w:val="00C028BC"/>
    <w:rsid w:val="00C0290F"/>
    <w:rsid w:val="00C0360E"/>
    <w:rsid w:val="00C0385D"/>
    <w:rsid w:val="00C03B17"/>
    <w:rsid w:val="00C03D48"/>
    <w:rsid w:val="00C03E06"/>
    <w:rsid w:val="00C04F4B"/>
    <w:rsid w:val="00C05231"/>
    <w:rsid w:val="00C05D57"/>
    <w:rsid w:val="00C06052"/>
    <w:rsid w:val="00C06AC4"/>
    <w:rsid w:val="00C119C0"/>
    <w:rsid w:val="00C1353C"/>
    <w:rsid w:val="00C13910"/>
    <w:rsid w:val="00C1407D"/>
    <w:rsid w:val="00C146FF"/>
    <w:rsid w:val="00C156BD"/>
    <w:rsid w:val="00C15781"/>
    <w:rsid w:val="00C15EF6"/>
    <w:rsid w:val="00C16BF4"/>
    <w:rsid w:val="00C16E33"/>
    <w:rsid w:val="00C16F5A"/>
    <w:rsid w:val="00C173B0"/>
    <w:rsid w:val="00C20022"/>
    <w:rsid w:val="00C21350"/>
    <w:rsid w:val="00C215F5"/>
    <w:rsid w:val="00C21990"/>
    <w:rsid w:val="00C21AF6"/>
    <w:rsid w:val="00C21ED9"/>
    <w:rsid w:val="00C232F5"/>
    <w:rsid w:val="00C23338"/>
    <w:rsid w:val="00C23FAE"/>
    <w:rsid w:val="00C244BC"/>
    <w:rsid w:val="00C2494C"/>
    <w:rsid w:val="00C2496F"/>
    <w:rsid w:val="00C254B6"/>
    <w:rsid w:val="00C26D3D"/>
    <w:rsid w:val="00C2714E"/>
    <w:rsid w:val="00C27C4C"/>
    <w:rsid w:val="00C30049"/>
    <w:rsid w:val="00C31454"/>
    <w:rsid w:val="00C31BAB"/>
    <w:rsid w:val="00C31F14"/>
    <w:rsid w:val="00C32725"/>
    <w:rsid w:val="00C32B0E"/>
    <w:rsid w:val="00C32F57"/>
    <w:rsid w:val="00C33161"/>
    <w:rsid w:val="00C331C1"/>
    <w:rsid w:val="00C33E5A"/>
    <w:rsid w:val="00C35C62"/>
    <w:rsid w:val="00C3613C"/>
    <w:rsid w:val="00C36266"/>
    <w:rsid w:val="00C36364"/>
    <w:rsid w:val="00C368CA"/>
    <w:rsid w:val="00C40102"/>
    <w:rsid w:val="00C4106B"/>
    <w:rsid w:val="00C414FC"/>
    <w:rsid w:val="00C41A9A"/>
    <w:rsid w:val="00C41EE7"/>
    <w:rsid w:val="00C41FC5"/>
    <w:rsid w:val="00C4284D"/>
    <w:rsid w:val="00C42D88"/>
    <w:rsid w:val="00C42E1B"/>
    <w:rsid w:val="00C431C2"/>
    <w:rsid w:val="00C435EC"/>
    <w:rsid w:val="00C439DD"/>
    <w:rsid w:val="00C445DC"/>
    <w:rsid w:val="00C44762"/>
    <w:rsid w:val="00C44B81"/>
    <w:rsid w:val="00C450FC"/>
    <w:rsid w:val="00C45F9F"/>
    <w:rsid w:val="00C469B0"/>
    <w:rsid w:val="00C46EB0"/>
    <w:rsid w:val="00C47B17"/>
    <w:rsid w:val="00C47DF3"/>
    <w:rsid w:val="00C509F2"/>
    <w:rsid w:val="00C5114A"/>
    <w:rsid w:val="00C51155"/>
    <w:rsid w:val="00C5135D"/>
    <w:rsid w:val="00C514E0"/>
    <w:rsid w:val="00C531F8"/>
    <w:rsid w:val="00C532B1"/>
    <w:rsid w:val="00C53D3B"/>
    <w:rsid w:val="00C53F4A"/>
    <w:rsid w:val="00C540C9"/>
    <w:rsid w:val="00C5489F"/>
    <w:rsid w:val="00C55635"/>
    <w:rsid w:val="00C56AFA"/>
    <w:rsid w:val="00C57542"/>
    <w:rsid w:val="00C60375"/>
    <w:rsid w:val="00C60E99"/>
    <w:rsid w:val="00C623C3"/>
    <w:rsid w:val="00C625E8"/>
    <w:rsid w:val="00C6261D"/>
    <w:rsid w:val="00C639CD"/>
    <w:rsid w:val="00C63B95"/>
    <w:rsid w:val="00C65CAB"/>
    <w:rsid w:val="00C66E96"/>
    <w:rsid w:val="00C66F28"/>
    <w:rsid w:val="00C6768A"/>
    <w:rsid w:val="00C67FEC"/>
    <w:rsid w:val="00C70E81"/>
    <w:rsid w:val="00C71978"/>
    <w:rsid w:val="00C71AA7"/>
    <w:rsid w:val="00C725CA"/>
    <w:rsid w:val="00C72833"/>
    <w:rsid w:val="00C729AA"/>
    <w:rsid w:val="00C73317"/>
    <w:rsid w:val="00C753C3"/>
    <w:rsid w:val="00C75CF0"/>
    <w:rsid w:val="00C7731A"/>
    <w:rsid w:val="00C7744A"/>
    <w:rsid w:val="00C7767E"/>
    <w:rsid w:val="00C80C33"/>
    <w:rsid w:val="00C8120F"/>
    <w:rsid w:val="00C814F8"/>
    <w:rsid w:val="00C81578"/>
    <w:rsid w:val="00C817BE"/>
    <w:rsid w:val="00C81CBE"/>
    <w:rsid w:val="00C8260E"/>
    <w:rsid w:val="00C833F6"/>
    <w:rsid w:val="00C83556"/>
    <w:rsid w:val="00C83B96"/>
    <w:rsid w:val="00C83D16"/>
    <w:rsid w:val="00C8443A"/>
    <w:rsid w:val="00C84DE8"/>
    <w:rsid w:val="00C858FC"/>
    <w:rsid w:val="00C85AF2"/>
    <w:rsid w:val="00C861FC"/>
    <w:rsid w:val="00C861FE"/>
    <w:rsid w:val="00C86456"/>
    <w:rsid w:val="00C86D37"/>
    <w:rsid w:val="00C87292"/>
    <w:rsid w:val="00C873E7"/>
    <w:rsid w:val="00C900E4"/>
    <w:rsid w:val="00C9088B"/>
    <w:rsid w:val="00C910A6"/>
    <w:rsid w:val="00C91455"/>
    <w:rsid w:val="00C91F99"/>
    <w:rsid w:val="00C926FF"/>
    <w:rsid w:val="00C92856"/>
    <w:rsid w:val="00C92918"/>
    <w:rsid w:val="00C9298A"/>
    <w:rsid w:val="00C93238"/>
    <w:rsid w:val="00C93327"/>
    <w:rsid w:val="00C9388E"/>
    <w:rsid w:val="00C954AE"/>
    <w:rsid w:val="00C95F20"/>
    <w:rsid w:val="00C962C4"/>
    <w:rsid w:val="00C96EDE"/>
    <w:rsid w:val="00C97321"/>
    <w:rsid w:val="00C9760C"/>
    <w:rsid w:val="00C97962"/>
    <w:rsid w:val="00CA000C"/>
    <w:rsid w:val="00CA0379"/>
    <w:rsid w:val="00CA124B"/>
    <w:rsid w:val="00CA1783"/>
    <w:rsid w:val="00CA23FB"/>
    <w:rsid w:val="00CA39DC"/>
    <w:rsid w:val="00CA3C26"/>
    <w:rsid w:val="00CA3F3C"/>
    <w:rsid w:val="00CA40CA"/>
    <w:rsid w:val="00CA52A0"/>
    <w:rsid w:val="00CA5319"/>
    <w:rsid w:val="00CA5745"/>
    <w:rsid w:val="00CA59F2"/>
    <w:rsid w:val="00CA5A3B"/>
    <w:rsid w:val="00CA6380"/>
    <w:rsid w:val="00CA6392"/>
    <w:rsid w:val="00CA6562"/>
    <w:rsid w:val="00CA73A1"/>
    <w:rsid w:val="00CA78A9"/>
    <w:rsid w:val="00CA78B1"/>
    <w:rsid w:val="00CA7CA3"/>
    <w:rsid w:val="00CB006E"/>
    <w:rsid w:val="00CB0181"/>
    <w:rsid w:val="00CB076D"/>
    <w:rsid w:val="00CB0954"/>
    <w:rsid w:val="00CB108C"/>
    <w:rsid w:val="00CB111D"/>
    <w:rsid w:val="00CB1BC4"/>
    <w:rsid w:val="00CB1E40"/>
    <w:rsid w:val="00CB1E82"/>
    <w:rsid w:val="00CB26CD"/>
    <w:rsid w:val="00CB29FC"/>
    <w:rsid w:val="00CB3719"/>
    <w:rsid w:val="00CB3BA5"/>
    <w:rsid w:val="00CB4D43"/>
    <w:rsid w:val="00CB5715"/>
    <w:rsid w:val="00CB58C7"/>
    <w:rsid w:val="00CB58F7"/>
    <w:rsid w:val="00CB5B93"/>
    <w:rsid w:val="00CB614E"/>
    <w:rsid w:val="00CB6197"/>
    <w:rsid w:val="00CB626C"/>
    <w:rsid w:val="00CB64B3"/>
    <w:rsid w:val="00CB6823"/>
    <w:rsid w:val="00CB7ACD"/>
    <w:rsid w:val="00CC0DB4"/>
    <w:rsid w:val="00CC0EB8"/>
    <w:rsid w:val="00CC1F48"/>
    <w:rsid w:val="00CC22DA"/>
    <w:rsid w:val="00CC23FB"/>
    <w:rsid w:val="00CC2575"/>
    <w:rsid w:val="00CC3450"/>
    <w:rsid w:val="00CC35DB"/>
    <w:rsid w:val="00CC3601"/>
    <w:rsid w:val="00CC3ADC"/>
    <w:rsid w:val="00CC3ECA"/>
    <w:rsid w:val="00CC4371"/>
    <w:rsid w:val="00CC4C33"/>
    <w:rsid w:val="00CC50F0"/>
    <w:rsid w:val="00CC52DF"/>
    <w:rsid w:val="00CC5344"/>
    <w:rsid w:val="00CC56FD"/>
    <w:rsid w:val="00CC5739"/>
    <w:rsid w:val="00CC5EE3"/>
    <w:rsid w:val="00CC5FF8"/>
    <w:rsid w:val="00CC646A"/>
    <w:rsid w:val="00CC6C37"/>
    <w:rsid w:val="00CC712E"/>
    <w:rsid w:val="00CC7326"/>
    <w:rsid w:val="00CC7365"/>
    <w:rsid w:val="00CC7C71"/>
    <w:rsid w:val="00CC7CCF"/>
    <w:rsid w:val="00CC7F0C"/>
    <w:rsid w:val="00CD0525"/>
    <w:rsid w:val="00CD0D9F"/>
    <w:rsid w:val="00CD0E61"/>
    <w:rsid w:val="00CD15B9"/>
    <w:rsid w:val="00CD16AA"/>
    <w:rsid w:val="00CD22D9"/>
    <w:rsid w:val="00CD2560"/>
    <w:rsid w:val="00CD26CE"/>
    <w:rsid w:val="00CD27FF"/>
    <w:rsid w:val="00CD2984"/>
    <w:rsid w:val="00CD2ED8"/>
    <w:rsid w:val="00CD3312"/>
    <w:rsid w:val="00CD34CB"/>
    <w:rsid w:val="00CD34ED"/>
    <w:rsid w:val="00CD4A9E"/>
    <w:rsid w:val="00CD53A4"/>
    <w:rsid w:val="00CD55C0"/>
    <w:rsid w:val="00CD5E7F"/>
    <w:rsid w:val="00CD6328"/>
    <w:rsid w:val="00CD68A9"/>
    <w:rsid w:val="00CD7532"/>
    <w:rsid w:val="00CE0105"/>
    <w:rsid w:val="00CE1A00"/>
    <w:rsid w:val="00CE214A"/>
    <w:rsid w:val="00CE243D"/>
    <w:rsid w:val="00CE3048"/>
    <w:rsid w:val="00CE4564"/>
    <w:rsid w:val="00CE4B98"/>
    <w:rsid w:val="00CE5642"/>
    <w:rsid w:val="00CE5C21"/>
    <w:rsid w:val="00CE5F58"/>
    <w:rsid w:val="00CE756F"/>
    <w:rsid w:val="00CE767E"/>
    <w:rsid w:val="00CF0A21"/>
    <w:rsid w:val="00CF1E65"/>
    <w:rsid w:val="00CF2528"/>
    <w:rsid w:val="00CF2E60"/>
    <w:rsid w:val="00CF3240"/>
    <w:rsid w:val="00CF32F1"/>
    <w:rsid w:val="00CF4033"/>
    <w:rsid w:val="00CF46DF"/>
    <w:rsid w:val="00CF4A03"/>
    <w:rsid w:val="00CF4DD6"/>
    <w:rsid w:val="00CF4DDA"/>
    <w:rsid w:val="00CF5A26"/>
    <w:rsid w:val="00CF5A46"/>
    <w:rsid w:val="00CF5BAB"/>
    <w:rsid w:val="00CF5E1B"/>
    <w:rsid w:val="00CF627A"/>
    <w:rsid w:val="00CF6937"/>
    <w:rsid w:val="00CF6981"/>
    <w:rsid w:val="00CF6DDD"/>
    <w:rsid w:val="00CF72B2"/>
    <w:rsid w:val="00CF74EE"/>
    <w:rsid w:val="00CF7DAF"/>
    <w:rsid w:val="00D01335"/>
    <w:rsid w:val="00D0179E"/>
    <w:rsid w:val="00D01A4E"/>
    <w:rsid w:val="00D01E85"/>
    <w:rsid w:val="00D020AA"/>
    <w:rsid w:val="00D02182"/>
    <w:rsid w:val="00D02D82"/>
    <w:rsid w:val="00D02DA8"/>
    <w:rsid w:val="00D0305D"/>
    <w:rsid w:val="00D0364E"/>
    <w:rsid w:val="00D03845"/>
    <w:rsid w:val="00D04947"/>
    <w:rsid w:val="00D04CE9"/>
    <w:rsid w:val="00D04F3B"/>
    <w:rsid w:val="00D05396"/>
    <w:rsid w:val="00D05D37"/>
    <w:rsid w:val="00D074CA"/>
    <w:rsid w:val="00D07667"/>
    <w:rsid w:val="00D076B9"/>
    <w:rsid w:val="00D10356"/>
    <w:rsid w:val="00D116CD"/>
    <w:rsid w:val="00D11A56"/>
    <w:rsid w:val="00D11BF5"/>
    <w:rsid w:val="00D11C20"/>
    <w:rsid w:val="00D11F30"/>
    <w:rsid w:val="00D12425"/>
    <w:rsid w:val="00D125A0"/>
    <w:rsid w:val="00D12F91"/>
    <w:rsid w:val="00D134D9"/>
    <w:rsid w:val="00D14021"/>
    <w:rsid w:val="00D140E4"/>
    <w:rsid w:val="00D142D8"/>
    <w:rsid w:val="00D142E7"/>
    <w:rsid w:val="00D14B6F"/>
    <w:rsid w:val="00D14DF0"/>
    <w:rsid w:val="00D15334"/>
    <w:rsid w:val="00D15624"/>
    <w:rsid w:val="00D170C7"/>
    <w:rsid w:val="00D17208"/>
    <w:rsid w:val="00D17285"/>
    <w:rsid w:val="00D17DC3"/>
    <w:rsid w:val="00D17FB1"/>
    <w:rsid w:val="00D204FD"/>
    <w:rsid w:val="00D206AA"/>
    <w:rsid w:val="00D20EAE"/>
    <w:rsid w:val="00D2109F"/>
    <w:rsid w:val="00D21176"/>
    <w:rsid w:val="00D21B16"/>
    <w:rsid w:val="00D21CB8"/>
    <w:rsid w:val="00D21DB3"/>
    <w:rsid w:val="00D21FCE"/>
    <w:rsid w:val="00D22F6C"/>
    <w:rsid w:val="00D22F79"/>
    <w:rsid w:val="00D231B5"/>
    <w:rsid w:val="00D23D22"/>
    <w:rsid w:val="00D24854"/>
    <w:rsid w:val="00D24FD9"/>
    <w:rsid w:val="00D253F6"/>
    <w:rsid w:val="00D2544A"/>
    <w:rsid w:val="00D25A18"/>
    <w:rsid w:val="00D25E1B"/>
    <w:rsid w:val="00D266F3"/>
    <w:rsid w:val="00D2697E"/>
    <w:rsid w:val="00D27070"/>
    <w:rsid w:val="00D27CE2"/>
    <w:rsid w:val="00D27F5E"/>
    <w:rsid w:val="00D302EF"/>
    <w:rsid w:val="00D3044B"/>
    <w:rsid w:val="00D30875"/>
    <w:rsid w:val="00D31F6D"/>
    <w:rsid w:val="00D32E81"/>
    <w:rsid w:val="00D33B3F"/>
    <w:rsid w:val="00D35356"/>
    <w:rsid w:val="00D35FC3"/>
    <w:rsid w:val="00D3649A"/>
    <w:rsid w:val="00D36EF1"/>
    <w:rsid w:val="00D37ADB"/>
    <w:rsid w:val="00D408F7"/>
    <w:rsid w:val="00D40ABE"/>
    <w:rsid w:val="00D44B44"/>
    <w:rsid w:val="00D450CE"/>
    <w:rsid w:val="00D45283"/>
    <w:rsid w:val="00D4570C"/>
    <w:rsid w:val="00D4581B"/>
    <w:rsid w:val="00D45B99"/>
    <w:rsid w:val="00D467FA"/>
    <w:rsid w:val="00D471F2"/>
    <w:rsid w:val="00D476A2"/>
    <w:rsid w:val="00D47D5C"/>
    <w:rsid w:val="00D50458"/>
    <w:rsid w:val="00D50675"/>
    <w:rsid w:val="00D506B2"/>
    <w:rsid w:val="00D513DD"/>
    <w:rsid w:val="00D51756"/>
    <w:rsid w:val="00D5176A"/>
    <w:rsid w:val="00D51B24"/>
    <w:rsid w:val="00D51CC9"/>
    <w:rsid w:val="00D52344"/>
    <w:rsid w:val="00D528E1"/>
    <w:rsid w:val="00D52B6C"/>
    <w:rsid w:val="00D53533"/>
    <w:rsid w:val="00D53C9B"/>
    <w:rsid w:val="00D54542"/>
    <w:rsid w:val="00D54E3B"/>
    <w:rsid w:val="00D54F40"/>
    <w:rsid w:val="00D54F53"/>
    <w:rsid w:val="00D5519E"/>
    <w:rsid w:val="00D55453"/>
    <w:rsid w:val="00D5586C"/>
    <w:rsid w:val="00D5766A"/>
    <w:rsid w:val="00D60176"/>
    <w:rsid w:val="00D60344"/>
    <w:rsid w:val="00D605BF"/>
    <w:rsid w:val="00D60777"/>
    <w:rsid w:val="00D626A7"/>
    <w:rsid w:val="00D6378A"/>
    <w:rsid w:val="00D63AC2"/>
    <w:rsid w:val="00D63E14"/>
    <w:rsid w:val="00D63E89"/>
    <w:rsid w:val="00D64091"/>
    <w:rsid w:val="00D64122"/>
    <w:rsid w:val="00D64607"/>
    <w:rsid w:val="00D647D2"/>
    <w:rsid w:val="00D64CB1"/>
    <w:rsid w:val="00D64FB0"/>
    <w:rsid w:val="00D64FFC"/>
    <w:rsid w:val="00D663B1"/>
    <w:rsid w:val="00D6678F"/>
    <w:rsid w:val="00D6687F"/>
    <w:rsid w:val="00D6783C"/>
    <w:rsid w:val="00D67C61"/>
    <w:rsid w:val="00D67E5D"/>
    <w:rsid w:val="00D70A4E"/>
    <w:rsid w:val="00D70C22"/>
    <w:rsid w:val="00D71282"/>
    <w:rsid w:val="00D714D8"/>
    <w:rsid w:val="00D71F5B"/>
    <w:rsid w:val="00D7264D"/>
    <w:rsid w:val="00D7285C"/>
    <w:rsid w:val="00D72A6E"/>
    <w:rsid w:val="00D72B8F"/>
    <w:rsid w:val="00D72EF5"/>
    <w:rsid w:val="00D73A60"/>
    <w:rsid w:val="00D73C1C"/>
    <w:rsid w:val="00D743E7"/>
    <w:rsid w:val="00D74500"/>
    <w:rsid w:val="00D74880"/>
    <w:rsid w:val="00D74ACA"/>
    <w:rsid w:val="00D74AEC"/>
    <w:rsid w:val="00D74DB9"/>
    <w:rsid w:val="00D750AF"/>
    <w:rsid w:val="00D758CA"/>
    <w:rsid w:val="00D75FB1"/>
    <w:rsid w:val="00D76A6D"/>
    <w:rsid w:val="00D76C39"/>
    <w:rsid w:val="00D80B8B"/>
    <w:rsid w:val="00D81287"/>
    <w:rsid w:val="00D81301"/>
    <w:rsid w:val="00D819A8"/>
    <w:rsid w:val="00D82030"/>
    <w:rsid w:val="00D8296F"/>
    <w:rsid w:val="00D82E9A"/>
    <w:rsid w:val="00D84AB4"/>
    <w:rsid w:val="00D851D0"/>
    <w:rsid w:val="00D85D10"/>
    <w:rsid w:val="00D85EC7"/>
    <w:rsid w:val="00D86AA1"/>
    <w:rsid w:val="00D86E07"/>
    <w:rsid w:val="00D87FB9"/>
    <w:rsid w:val="00D903AA"/>
    <w:rsid w:val="00D908AC"/>
    <w:rsid w:val="00D91118"/>
    <w:rsid w:val="00D91A11"/>
    <w:rsid w:val="00D91FDA"/>
    <w:rsid w:val="00D920A5"/>
    <w:rsid w:val="00D921E2"/>
    <w:rsid w:val="00D926E1"/>
    <w:rsid w:val="00D93114"/>
    <w:rsid w:val="00D942CD"/>
    <w:rsid w:val="00D94686"/>
    <w:rsid w:val="00D94E22"/>
    <w:rsid w:val="00D95773"/>
    <w:rsid w:val="00D95E44"/>
    <w:rsid w:val="00D96A48"/>
    <w:rsid w:val="00D97494"/>
    <w:rsid w:val="00D97776"/>
    <w:rsid w:val="00D97C61"/>
    <w:rsid w:val="00D97D87"/>
    <w:rsid w:val="00DA0CBC"/>
    <w:rsid w:val="00DA0E2F"/>
    <w:rsid w:val="00DA158A"/>
    <w:rsid w:val="00DA1674"/>
    <w:rsid w:val="00DA1686"/>
    <w:rsid w:val="00DA1F08"/>
    <w:rsid w:val="00DA202E"/>
    <w:rsid w:val="00DA22C5"/>
    <w:rsid w:val="00DA2A7F"/>
    <w:rsid w:val="00DA37F4"/>
    <w:rsid w:val="00DA496C"/>
    <w:rsid w:val="00DA4A9D"/>
    <w:rsid w:val="00DA4EE8"/>
    <w:rsid w:val="00DA5628"/>
    <w:rsid w:val="00DA5640"/>
    <w:rsid w:val="00DA57E8"/>
    <w:rsid w:val="00DA5B82"/>
    <w:rsid w:val="00DA6A47"/>
    <w:rsid w:val="00DA6FC4"/>
    <w:rsid w:val="00DA73F2"/>
    <w:rsid w:val="00DA7CC6"/>
    <w:rsid w:val="00DA7F88"/>
    <w:rsid w:val="00DB0041"/>
    <w:rsid w:val="00DB01C0"/>
    <w:rsid w:val="00DB0308"/>
    <w:rsid w:val="00DB0A6B"/>
    <w:rsid w:val="00DB0E42"/>
    <w:rsid w:val="00DB1D2F"/>
    <w:rsid w:val="00DB4217"/>
    <w:rsid w:val="00DB4F2C"/>
    <w:rsid w:val="00DB55C6"/>
    <w:rsid w:val="00DB5A14"/>
    <w:rsid w:val="00DB6658"/>
    <w:rsid w:val="00DB67EE"/>
    <w:rsid w:val="00DB68E6"/>
    <w:rsid w:val="00DB6D00"/>
    <w:rsid w:val="00DB6DD5"/>
    <w:rsid w:val="00DB6E11"/>
    <w:rsid w:val="00DB722B"/>
    <w:rsid w:val="00DB7CFE"/>
    <w:rsid w:val="00DB7E09"/>
    <w:rsid w:val="00DC052A"/>
    <w:rsid w:val="00DC0C8A"/>
    <w:rsid w:val="00DC14AA"/>
    <w:rsid w:val="00DC1855"/>
    <w:rsid w:val="00DC21F2"/>
    <w:rsid w:val="00DC2D73"/>
    <w:rsid w:val="00DC2F8A"/>
    <w:rsid w:val="00DC3883"/>
    <w:rsid w:val="00DC3DDD"/>
    <w:rsid w:val="00DC46FE"/>
    <w:rsid w:val="00DC477E"/>
    <w:rsid w:val="00DC4AC9"/>
    <w:rsid w:val="00DC4FAC"/>
    <w:rsid w:val="00DC5083"/>
    <w:rsid w:val="00DC69EF"/>
    <w:rsid w:val="00DC79D8"/>
    <w:rsid w:val="00DC7BBD"/>
    <w:rsid w:val="00DC7F1E"/>
    <w:rsid w:val="00DD06CE"/>
    <w:rsid w:val="00DD0AF2"/>
    <w:rsid w:val="00DD292D"/>
    <w:rsid w:val="00DD3534"/>
    <w:rsid w:val="00DD3FCF"/>
    <w:rsid w:val="00DD40CA"/>
    <w:rsid w:val="00DD4224"/>
    <w:rsid w:val="00DD4383"/>
    <w:rsid w:val="00DD474D"/>
    <w:rsid w:val="00DD4E54"/>
    <w:rsid w:val="00DD6C2C"/>
    <w:rsid w:val="00DD7097"/>
    <w:rsid w:val="00DD7115"/>
    <w:rsid w:val="00DD7581"/>
    <w:rsid w:val="00DE01CC"/>
    <w:rsid w:val="00DE01D2"/>
    <w:rsid w:val="00DE056E"/>
    <w:rsid w:val="00DE1349"/>
    <w:rsid w:val="00DE2026"/>
    <w:rsid w:val="00DE21CA"/>
    <w:rsid w:val="00DE2537"/>
    <w:rsid w:val="00DE2F2E"/>
    <w:rsid w:val="00DE3058"/>
    <w:rsid w:val="00DE30DE"/>
    <w:rsid w:val="00DE3B84"/>
    <w:rsid w:val="00DE4FB7"/>
    <w:rsid w:val="00DE53F9"/>
    <w:rsid w:val="00DE5485"/>
    <w:rsid w:val="00DE5634"/>
    <w:rsid w:val="00DE572E"/>
    <w:rsid w:val="00DE5E83"/>
    <w:rsid w:val="00DE6571"/>
    <w:rsid w:val="00DE6724"/>
    <w:rsid w:val="00DE7149"/>
    <w:rsid w:val="00DE75B7"/>
    <w:rsid w:val="00DE7939"/>
    <w:rsid w:val="00DE7E47"/>
    <w:rsid w:val="00DE7FEB"/>
    <w:rsid w:val="00DF04E2"/>
    <w:rsid w:val="00DF0D7B"/>
    <w:rsid w:val="00DF141A"/>
    <w:rsid w:val="00DF270E"/>
    <w:rsid w:val="00DF2746"/>
    <w:rsid w:val="00DF30DD"/>
    <w:rsid w:val="00DF31C0"/>
    <w:rsid w:val="00DF502B"/>
    <w:rsid w:val="00DF51DE"/>
    <w:rsid w:val="00DF5E65"/>
    <w:rsid w:val="00DF5F28"/>
    <w:rsid w:val="00DF680A"/>
    <w:rsid w:val="00DF6C23"/>
    <w:rsid w:val="00DF7152"/>
    <w:rsid w:val="00DF7EAD"/>
    <w:rsid w:val="00E00087"/>
    <w:rsid w:val="00E006D7"/>
    <w:rsid w:val="00E00AF0"/>
    <w:rsid w:val="00E01448"/>
    <w:rsid w:val="00E01F38"/>
    <w:rsid w:val="00E024E5"/>
    <w:rsid w:val="00E02DE4"/>
    <w:rsid w:val="00E0330C"/>
    <w:rsid w:val="00E03D9A"/>
    <w:rsid w:val="00E045CA"/>
    <w:rsid w:val="00E04873"/>
    <w:rsid w:val="00E058AE"/>
    <w:rsid w:val="00E0591F"/>
    <w:rsid w:val="00E06476"/>
    <w:rsid w:val="00E066A7"/>
    <w:rsid w:val="00E0718A"/>
    <w:rsid w:val="00E077AE"/>
    <w:rsid w:val="00E07EED"/>
    <w:rsid w:val="00E1003D"/>
    <w:rsid w:val="00E10AAA"/>
    <w:rsid w:val="00E10E54"/>
    <w:rsid w:val="00E1169F"/>
    <w:rsid w:val="00E116BE"/>
    <w:rsid w:val="00E11B5F"/>
    <w:rsid w:val="00E11C53"/>
    <w:rsid w:val="00E11E4F"/>
    <w:rsid w:val="00E12ACA"/>
    <w:rsid w:val="00E12E73"/>
    <w:rsid w:val="00E13507"/>
    <w:rsid w:val="00E141F6"/>
    <w:rsid w:val="00E143C6"/>
    <w:rsid w:val="00E14502"/>
    <w:rsid w:val="00E1460A"/>
    <w:rsid w:val="00E14B4B"/>
    <w:rsid w:val="00E15213"/>
    <w:rsid w:val="00E157DE"/>
    <w:rsid w:val="00E161E8"/>
    <w:rsid w:val="00E166EB"/>
    <w:rsid w:val="00E170A3"/>
    <w:rsid w:val="00E2078F"/>
    <w:rsid w:val="00E210B2"/>
    <w:rsid w:val="00E214B5"/>
    <w:rsid w:val="00E21616"/>
    <w:rsid w:val="00E21E31"/>
    <w:rsid w:val="00E21EB1"/>
    <w:rsid w:val="00E227BB"/>
    <w:rsid w:val="00E22C2F"/>
    <w:rsid w:val="00E22D0B"/>
    <w:rsid w:val="00E23466"/>
    <w:rsid w:val="00E239ED"/>
    <w:rsid w:val="00E23B10"/>
    <w:rsid w:val="00E23CDA"/>
    <w:rsid w:val="00E245E5"/>
    <w:rsid w:val="00E24F08"/>
    <w:rsid w:val="00E258C9"/>
    <w:rsid w:val="00E26348"/>
    <w:rsid w:val="00E263E5"/>
    <w:rsid w:val="00E27321"/>
    <w:rsid w:val="00E27B59"/>
    <w:rsid w:val="00E3011C"/>
    <w:rsid w:val="00E303CE"/>
    <w:rsid w:val="00E31BD9"/>
    <w:rsid w:val="00E32325"/>
    <w:rsid w:val="00E32460"/>
    <w:rsid w:val="00E3385E"/>
    <w:rsid w:val="00E33892"/>
    <w:rsid w:val="00E33D00"/>
    <w:rsid w:val="00E33E60"/>
    <w:rsid w:val="00E3513D"/>
    <w:rsid w:val="00E357B6"/>
    <w:rsid w:val="00E3599B"/>
    <w:rsid w:val="00E35DA7"/>
    <w:rsid w:val="00E361E5"/>
    <w:rsid w:val="00E36A3F"/>
    <w:rsid w:val="00E40099"/>
    <w:rsid w:val="00E407CB"/>
    <w:rsid w:val="00E40C2C"/>
    <w:rsid w:val="00E4270A"/>
    <w:rsid w:val="00E43385"/>
    <w:rsid w:val="00E43896"/>
    <w:rsid w:val="00E43A6F"/>
    <w:rsid w:val="00E45C84"/>
    <w:rsid w:val="00E4652B"/>
    <w:rsid w:val="00E4691B"/>
    <w:rsid w:val="00E46B86"/>
    <w:rsid w:val="00E46BE0"/>
    <w:rsid w:val="00E46F60"/>
    <w:rsid w:val="00E47894"/>
    <w:rsid w:val="00E50F71"/>
    <w:rsid w:val="00E510F0"/>
    <w:rsid w:val="00E51DD0"/>
    <w:rsid w:val="00E531B5"/>
    <w:rsid w:val="00E532E4"/>
    <w:rsid w:val="00E542EA"/>
    <w:rsid w:val="00E54A47"/>
    <w:rsid w:val="00E54D26"/>
    <w:rsid w:val="00E55FE8"/>
    <w:rsid w:val="00E567AB"/>
    <w:rsid w:val="00E56AA4"/>
    <w:rsid w:val="00E5756B"/>
    <w:rsid w:val="00E57641"/>
    <w:rsid w:val="00E5794B"/>
    <w:rsid w:val="00E6096C"/>
    <w:rsid w:val="00E6122F"/>
    <w:rsid w:val="00E614EA"/>
    <w:rsid w:val="00E61D8E"/>
    <w:rsid w:val="00E61DC8"/>
    <w:rsid w:val="00E62256"/>
    <w:rsid w:val="00E628DA"/>
    <w:rsid w:val="00E62C40"/>
    <w:rsid w:val="00E637EB"/>
    <w:rsid w:val="00E63FCF"/>
    <w:rsid w:val="00E648D0"/>
    <w:rsid w:val="00E64A37"/>
    <w:rsid w:val="00E64B42"/>
    <w:rsid w:val="00E64DD9"/>
    <w:rsid w:val="00E64DE5"/>
    <w:rsid w:val="00E65545"/>
    <w:rsid w:val="00E65ADB"/>
    <w:rsid w:val="00E65E40"/>
    <w:rsid w:val="00E6631B"/>
    <w:rsid w:val="00E67C60"/>
    <w:rsid w:val="00E701F4"/>
    <w:rsid w:val="00E707B5"/>
    <w:rsid w:val="00E70B6D"/>
    <w:rsid w:val="00E71888"/>
    <w:rsid w:val="00E72772"/>
    <w:rsid w:val="00E73330"/>
    <w:rsid w:val="00E7396C"/>
    <w:rsid w:val="00E7418A"/>
    <w:rsid w:val="00E74834"/>
    <w:rsid w:val="00E752C5"/>
    <w:rsid w:val="00E76747"/>
    <w:rsid w:val="00E76DA3"/>
    <w:rsid w:val="00E773F8"/>
    <w:rsid w:val="00E80171"/>
    <w:rsid w:val="00E81EE4"/>
    <w:rsid w:val="00E829E8"/>
    <w:rsid w:val="00E83725"/>
    <w:rsid w:val="00E8387B"/>
    <w:rsid w:val="00E84256"/>
    <w:rsid w:val="00E842FB"/>
    <w:rsid w:val="00E843E9"/>
    <w:rsid w:val="00E848D8"/>
    <w:rsid w:val="00E86FA9"/>
    <w:rsid w:val="00E86FB0"/>
    <w:rsid w:val="00E87A72"/>
    <w:rsid w:val="00E9035C"/>
    <w:rsid w:val="00E905EB"/>
    <w:rsid w:val="00E906D0"/>
    <w:rsid w:val="00E907BA"/>
    <w:rsid w:val="00E92934"/>
    <w:rsid w:val="00E92B0D"/>
    <w:rsid w:val="00E92C3C"/>
    <w:rsid w:val="00E93B3B"/>
    <w:rsid w:val="00E93E26"/>
    <w:rsid w:val="00E9481F"/>
    <w:rsid w:val="00E95721"/>
    <w:rsid w:val="00E9594D"/>
    <w:rsid w:val="00E959D5"/>
    <w:rsid w:val="00E95CE5"/>
    <w:rsid w:val="00E95EE3"/>
    <w:rsid w:val="00E9619E"/>
    <w:rsid w:val="00E96213"/>
    <w:rsid w:val="00E96D14"/>
    <w:rsid w:val="00E96FC5"/>
    <w:rsid w:val="00E979D9"/>
    <w:rsid w:val="00E97AD0"/>
    <w:rsid w:val="00EA041B"/>
    <w:rsid w:val="00EA0883"/>
    <w:rsid w:val="00EA1233"/>
    <w:rsid w:val="00EA1B93"/>
    <w:rsid w:val="00EA25B8"/>
    <w:rsid w:val="00EA279D"/>
    <w:rsid w:val="00EA2BF1"/>
    <w:rsid w:val="00EA2E87"/>
    <w:rsid w:val="00EA4A32"/>
    <w:rsid w:val="00EA4E9C"/>
    <w:rsid w:val="00EA5027"/>
    <w:rsid w:val="00EA5173"/>
    <w:rsid w:val="00EA5328"/>
    <w:rsid w:val="00EA5F72"/>
    <w:rsid w:val="00EA6077"/>
    <w:rsid w:val="00EA7E89"/>
    <w:rsid w:val="00EB02B2"/>
    <w:rsid w:val="00EB1058"/>
    <w:rsid w:val="00EB190D"/>
    <w:rsid w:val="00EB3C08"/>
    <w:rsid w:val="00EB4333"/>
    <w:rsid w:val="00EB4FC1"/>
    <w:rsid w:val="00EB515A"/>
    <w:rsid w:val="00EB524C"/>
    <w:rsid w:val="00EB5652"/>
    <w:rsid w:val="00EB5B71"/>
    <w:rsid w:val="00EB635A"/>
    <w:rsid w:val="00EB63A8"/>
    <w:rsid w:val="00EB7BAA"/>
    <w:rsid w:val="00EC0069"/>
    <w:rsid w:val="00EC0A5A"/>
    <w:rsid w:val="00EC0C8E"/>
    <w:rsid w:val="00EC0F71"/>
    <w:rsid w:val="00EC11FA"/>
    <w:rsid w:val="00EC1404"/>
    <w:rsid w:val="00EC14AE"/>
    <w:rsid w:val="00EC1D9A"/>
    <w:rsid w:val="00EC1DCB"/>
    <w:rsid w:val="00EC214C"/>
    <w:rsid w:val="00EC2629"/>
    <w:rsid w:val="00EC2A08"/>
    <w:rsid w:val="00EC2CAD"/>
    <w:rsid w:val="00EC347C"/>
    <w:rsid w:val="00EC34BE"/>
    <w:rsid w:val="00EC3736"/>
    <w:rsid w:val="00EC3829"/>
    <w:rsid w:val="00EC3EEE"/>
    <w:rsid w:val="00EC3F67"/>
    <w:rsid w:val="00EC400B"/>
    <w:rsid w:val="00EC44CF"/>
    <w:rsid w:val="00EC4A89"/>
    <w:rsid w:val="00EC4CAC"/>
    <w:rsid w:val="00EC4E3B"/>
    <w:rsid w:val="00EC51FF"/>
    <w:rsid w:val="00EC5A37"/>
    <w:rsid w:val="00EC608B"/>
    <w:rsid w:val="00EC6149"/>
    <w:rsid w:val="00EC6265"/>
    <w:rsid w:val="00EC642A"/>
    <w:rsid w:val="00EC6AE1"/>
    <w:rsid w:val="00EC7F98"/>
    <w:rsid w:val="00ED0528"/>
    <w:rsid w:val="00ED0A01"/>
    <w:rsid w:val="00ED0A23"/>
    <w:rsid w:val="00ED110E"/>
    <w:rsid w:val="00ED1BB2"/>
    <w:rsid w:val="00ED257C"/>
    <w:rsid w:val="00ED2E17"/>
    <w:rsid w:val="00ED343A"/>
    <w:rsid w:val="00ED48C7"/>
    <w:rsid w:val="00ED637E"/>
    <w:rsid w:val="00ED6936"/>
    <w:rsid w:val="00ED6CB6"/>
    <w:rsid w:val="00ED6E69"/>
    <w:rsid w:val="00ED765F"/>
    <w:rsid w:val="00ED7A13"/>
    <w:rsid w:val="00ED7BBA"/>
    <w:rsid w:val="00EE1D50"/>
    <w:rsid w:val="00EE28CA"/>
    <w:rsid w:val="00EE2E0C"/>
    <w:rsid w:val="00EE2E5A"/>
    <w:rsid w:val="00EE30BD"/>
    <w:rsid w:val="00EE3B48"/>
    <w:rsid w:val="00EE5108"/>
    <w:rsid w:val="00EE52E8"/>
    <w:rsid w:val="00EE6B78"/>
    <w:rsid w:val="00EE72DE"/>
    <w:rsid w:val="00EE7C56"/>
    <w:rsid w:val="00EF0328"/>
    <w:rsid w:val="00EF0FFA"/>
    <w:rsid w:val="00EF1314"/>
    <w:rsid w:val="00EF14E6"/>
    <w:rsid w:val="00EF157E"/>
    <w:rsid w:val="00EF1963"/>
    <w:rsid w:val="00EF2551"/>
    <w:rsid w:val="00EF2859"/>
    <w:rsid w:val="00EF3E88"/>
    <w:rsid w:val="00EF5A47"/>
    <w:rsid w:val="00EF5D28"/>
    <w:rsid w:val="00EF60BC"/>
    <w:rsid w:val="00EF6ED1"/>
    <w:rsid w:val="00EF71EE"/>
    <w:rsid w:val="00EF7508"/>
    <w:rsid w:val="00EF78C3"/>
    <w:rsid w:val="00F002AF"/>
    <w:rsid w:val="00F00CA7"/>
    <w:rsid w:val="00F01497"/>
    <w:rsid w:val="00F01620"/>
    <w:rsid w:val="00F0313F"/>
    <w:rsid w:val="00F039D8"/>
    <w:rsid w:val="00F03E4C"/>
    <w:rsid w:val="00F044FC"/>
    <w:rsid w:val="00F04592"/>
    <w:rsid w:val="00F0514F"/>
    <w:rsid w:val="00F06330"/>
    <w:rsid w:val="00F06743"/>
    <w:rsid w:val="00F06830"/>
    <w:rsid w:val="00F068B7"/>
    <w:rsid w:val="00F068D5"/>
    <w:rsid w:val="00F06BCF"/>
    <w:rsid w:val="00F06FE6"/>
    <w:rsid w:val="00F1036E"/>
    <w:rsid w:val="00F106A7"/>
    <w:rsid w:val="00F10997"/>
    <w:rsid w:val="00F10B11"/>
    <w:rsid w:val="00F11878"/>
    <w:rsid w:val="00F118F1"/>
    <w:rsid w:val="00F11F9D"/>
    <w:rsid w:val="00F12251"/>
    <w:rsid w:val="00F1285B"/>
    <w:rsid w:val="00F1290E"/>
    <w:rsid w:val="00F13762"/>
    <w:rsid w:val="00F13FFC"/>
    <w:rsid w:val="00F1418F"/>
    <w:rsid w:val="00F146AF"/>
    <w:rsid w:val="00F14D1D"/>
    <w:rsid w:val="00F15946"/>
    <w:rsid w:val="00F15BBB"/>
    <w:rsid w:val="00F15C06"/>
    <w:rsid w:val="00F17433"/>
    <w:rsid w:val="00F1768D"/>
    <w:rsid w:val="00F176C0"/>
    <w:rsid w:val="00F17D50"/>
    <w:rsid w:val="00F203D6"/>
    <w:rsid w:val="00F21785"/>
    <w:rsid w:val="00F2410D"/>
    <w:rsid w:val="00F2416D"/>
    <w:rsid w:val="00F24C4D"/>
    <w:rsid w:val="00F25485"/>
    <w:rsid w:val="00F256D2"/>
    <w:rsid w:val="00F25F16"/>
    <w:rsid w:val="00F27538"/>
    <w:rsid w:val="00F30649"/>
    <w:rsid w:val="00F31E58"/>
    <w:rsid w:val="00F32666"/>
    <w:rsid w:val="00F34BB8"/>
    <w:rsid w:val="00F34D3F"/>
    <w:rsid w:val="00F35AAF"/>
    <w:rsid w:val="00F35B98"/>
    <w:rsid w:val="00F35FA2"/>
    <w:rsid w:val="00F36132"/>
    <w:rsid w:val="00F37A42"/>
    <w:rsid w:val="00F37BF8"/>
    <w:rsid w:val="00F40D35"/>
    <w:rsid w:val="00F413F0"/>
    <w:rsid w:val="00F4142C"/>
    <w:rsid w:val="00F414CE"/>
    <w:rsid w:val="00F418A2"/>
    <w:rsid w:val="00F41997"/>
    <w:rsid w:val="00F427CA"/>
    <w:rsid w:val="00F4283C"/>
    <w:rsid w:val="00F42D1A"/>
    <w:rsid w:val="00F43690"/>
    <w:rsid w:val="00F43848"/>
    <w:rsid w:val="00F44471"/>
    <w:rsid w:val="00F444DC"/>
    <w:rsid w:val="00F445D3"/>
    <w:rsid w:val="00F44BFF"/>
    <w:rsid w:val="00F44C63"/>
    <w:rsid w:val="00F45FB6"/>
    <w:rsid w:val="00F46A0C"/>
    <w:rsid w:val="00F46FA4"/>
    <w:rsid w:val="00F470BB"/>
    <w:rsid w:val="00F470C0"/>
    <w:rsid w:val="00F47251"/>
    <w:rsid w:val="00F47811"/>
    <w:rsid w:val="00F47B39"/>
    <w:rsid w:val="00F50541"/>
    <w:rsid w:val="00F5087D"/>
    <w:rsid w:val="00F516D9"/>
    <w:rsid w:val="00F51B0E"/>
    <w:rsid w:val="00F51B42"/>
    <w:rsid w:val="00F5207D"/>
    <w:rsid w:val="00F525C0"/>
    <w:rsid w:val="00F526BF"/>
    <w:rsid w:val="00F53989"/>
    <w:rsid w:val="00F545AC"/>
    <w:rsid w:val="00F55080"/>
    <w:rsid w:val="00F56E5E"/>
    <w:rsid w:val="00F5773A"/>
    <w:rsid w:val="00F606EB"/>
    <w:rsid w:val="00F60E34"/>
    <w:rsid w:val="00F6116D"/>
    <w:rsid w:val="00F61989"/>
    <w:rsid w:val="00F621CA"/>
    <w:rsid w:val="00F6263E"/>
    <w:rsid w:val="00F62F16"/>
    <w:rsid w:val="00F63132"/>
    <w:rsid w:val="00F63362"/>
    <w:rsid w:val="00F638C7"/>
    <w:rsid w:val="00F63C1E"/>
    <w:rsid w:val="00F64447"/>
    <w:rsid w:val="00F64AC5"/>
    <w:rsid w:val="00F64BD8"/>
    <w:rsid w:val="00F64D80"/>
    <w:rsid w:val="00F65A23"/>
    <w:rsid w:val="00F66763"/>
    <w:rsid w:val="00F66A04"/>
    <w:rsid w:val="00F6731C"/>
    <w:rsid w:val="00F67B72"/>
    <w:rsid w:val="00F67E3D"/>
    <w:rsid w:val="00F703BF"/>
    <w:rsid w:val="00F704EA"/>
    <w:rsid w:val="00F71536"/>
    <w:rsid w:val="00F71D81"/>
    <w:rsid w:val="00F71EB5"/>
    <w:rsid w:val="00F7231C"/>
    <w:rsid w:val="00F7267B"/>
    <w:rsid w:val="00F72E79"/>
    <w:rsid w:val="00F72F29"/>
    <w:rsid w:val="00F7359A"/>
    <w:rsid w:val="00F7387E"/>
    <w:rsid w:val="00F758CA"/>
    <w:rsid w:val="00F75EBF"/>
    <w:rsid w:val="00F7701A"/>
    <w:rsid w:val="00F772FE"/>
    <w:rsid w:val="00F775A0"/>
    <w:rsid w:val="00F77D50"/>
    <w:rsid w:val="00F802DC"/>
    <w:rsid w:val="00F8049F"/>
    <w:rsid w:val="00F804E7"/>
    <w:rsid w:val="00F81561"/>
    <w:rsid w:val="00F81D43"/>
    <w:rsid w:val="00F8228E"/>
    <w:rsid w:val="00F8229A"/>
    <w:rsid w:val="00F82347"/>
    <w:rsid w:val="00F825FE"/>
    <w:rsid w:val="00F827E6"/>
    <w:rsid w:val="00F8317B"/>
    <w:rsid w:val="00F8336A"/>
    <w:rsid w:val="00F843E2"/>
    <w:rsid w:val="00F84A2D"/>
    <w:rsid w:val="00F84EE5"/>
    <w:rsid w:val="00F8540B"/>
    <w:rsid w:val="00F8585A"/>
    <w:rsid w:val="00F85D49"/>
    <w:rsid w:val="00F860B3"/>
    <w:rsid w:val="00F86191"/>
    <w:rsid w:val="00F8660E"/>
    <w:rsid w:val="00F86F9A"/>
    <w:rsid w:val="00F8739E"/>
    <w:rsid w:val="00F900A0"/>
    <w:rsid w:val="00F905C2"/>
    <w:rsid w:val="00F91C5A"/>
    <w:rsid w:val="00F91D61"/>
    <w:rsid w:val="00F92C45"/>
    <w:rsid w:val="00F92F68"/>
    <w:rsid w:val="00F95D29"/>
    <w:rsid w:val="00F95E79"/>
    <w:rsid w:val="00F95EE7"/>
    <w:rsid w:val="00F96712"/>
    <w:rsid w:val="00F970FB"/>
    <w:rsid w:val="00F9778B"/>
    <w:rsid w:val="00F978C4"/>
    <w:rsid w:val="00F97E6C"/>
    <w:rsid w:val="00FA0714"/>
    <w:rsid w:val="00FA0741"/>
    <w:rsid w:val="00FA0802"/>
    <w:rsid w:val="00FA0FBB"/>
    <w:rsid w:val="00FA10ED"/>
    <w:rsid w:val="00FA11FB"/>
    <w:rsid w:val="00FA1237"/>
    <w:rsid w:val="00FA12F1"/>
    <w:rsid w:val="00FA162D"/>
    <w:rsid w:val="00FA26F9"/>
    <w:rsid w:val="00FA49BF"/>
    <w:rsid w:val="00FA50DD"/>
    <w:rsid w:val="00FA65DB"/>
    <w:rsid w:val="00FA66CC"/>
    <w:rsid w:val="00FA6AC4"/>
    <w:rsid w:val="00FA6D16"/>
    <w:rsid w:val="00FA7ABB"/>
    <w:rsid w:val="00FA7D87"/>
    <w:rsid w:val="00FB02D6"/>
    <w:rsid w:val="00FB030B"/>
    <w:rsid w:val="00FB0D38"/>
    <w:rsid w:val="00FB118C"/>
    <w:rsid w:val="00FB18CF"/>
    <w:rsid w:val="00FB1F7A"/>
    <w:rsid w:val="00FB3E84"/>
    <w:rsid w:val="00FB4603"/>
    <w:rsid w:val="00FB46D5"/>
    <w:rsid w:val="00FB59FC"/>
    <w:rsid w:val="00FB6617"/>
    <w:rsid w:val="00FB7190"/>
    <w:rsid w:val="00FB72D5"/>
    <w:rsid w:val="00FB7B3E"/>
    <w:rsid w:val="00FB7DF2"/>
    <w:rsid w:val="00FC0824"/>
    <w:rsid w:val="00FC0BBA"/>
    <w:rsid w:val="00FC0F58"/>
    <w:rsid w:val="00FC127A"/>
    <w:rsid w:val="00FC24FF"/>
    <w:rsid w:val="00FC293C"/>
    <w:rsid w:val="00FC2E8A"/>
    <w:rsid w:val="00FC2E9A"/>
    <w:rsid w:val="00FC2F52"/>
    <w:rsid w:val="00FC36D5"/>
    <w:rsid w:val="00FC438B"/>
    <w:rsid w:val="00FC4A0E"/>
    <w:rsid w:val="00FC5072"/>
    <w:rsid w:val="00FC571A"/>
    <w:rsid w:val="00FC7356"/>
    <w:rsid w:val="00FC7630"/>
    <w:rsid w:val="00FC767B"/>
    <w:rsid w:val="00FC7C31"/>
    <w:rsid w:val="00FC7D46"/>
    <w:rsid w:val="00FC7D5A"/>
    <w:rsid w:val="00FC7DE8"/>
    <w:rsid w:val="00FC7FDA"/>
    <w:rsid w:val="00FD117E"/>
    <w:rsid w:val="00FD1A25"/>
    <w:rsid w:val="00FD215A"/>
    <w:rsid w:val="00FD2FDB"/>
    <w:rsid w:val="00FD3172"/>
    <w:rsid w:val="00FD3908"/>
    <w:rsid w:val="00FD3A1A"/>
    <w:rsid w:val="00FD3BD5"/>
    <w:rsid w:val="00FD3CAD"/>
    <w:rsid w:val="00FD43E7"/>
    <w:rsid w:val="00FD483B"/>
    <w:rsid w:val="00FD484B"/>
    <w:rsid w:val="00FD491F"/>
    <w:rsid w:val="00FD5BBF"/>
    <w:rsid w:val="00FD5EA4"/>
    <w:rsid w:val="00FD62DB"/>
    <w:rsid w:val="00FD642B"/>
    <w:rsid w:val="00FE039D"/>
    <w:rsid w:val="00FE1937"/>
    <w:rsid w:val="00FE1A95"/>
    <w:rsid w:val="00FE2ABF"/>
    <w:rsid w:val="00FE3B2D"/>
    <w:rsid w:val="00FE4627"/>
    <w:rsid w:val="00FE470D"/>
    <w:rsid w:val="00FE4BED"/>
    <w:rsid w:val="00FE55BE"/>
    <w:rsid w:val="00FE5904"/>
    <w:rsid w:val="00FE64DC"/>
    <w:rsid w:val="00FE6EAC"/>
    <w:rsid w:val="00FE71E4"/>
    <w:rsid w:val="00FE71F6"/>
    <w:rsid w:val="00FE7C07"/>
    <w:rsid w:val="00FE7F81"/>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4F3BDB27"/>
  <w15:chartTrackingRefBased/>
  <w15:docId w15:val="{7F1A4E19-60CC-480A-BCCA-52386C7C2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762"/>
    <w:pPr>
      <w:overflowPunct w:val="0"/>
      <w:autoSpaceDE w:val="0"/>
      <w:autoSpaceDN w:val="0"/>
      <w:adjustRightInd w:val="0"/>
      <w:spacing w:after="180"/>
      <w:textAlignment w:val="baseline"/>
    </w:pPr>
    <w:rPr>
      <w:lang w:eastAsia="sv-SE"/>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1"/>
    <w:qFormat/>
    <w:rsid w:val="001D77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sv-SE"/>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1D776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D776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D776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1D7762"/>
    <w:pPr>
      <w:ind w:left="1701" w:hanging="1701"/>
      <w:outlineLvl w:val="4"/>
    </w:pPr>
    <w:rPr>
      <w:sz w:val="22"/>
    </w:rPr>
  </w:style>
  <w:style w:type="paragraph" w:styleId="Heading6">
    <w:name w:val="heading 6"/>
    <w:aliases w:val="T1,Header 6"/>
    <w:basedOn w:val="H6"/>
    <w:next w:val="Normal"/>
    <w:link w:val="Heading6Char"/>
    <w:qFormat/>
    <w:rsid w:val="001D7762"/>
    <w:pPr>
      <w:outlineLvl w:val="5"/>
    </w:pPr>
  </w:style>
  <w:style w:type="paragraph" w:styleId="Heading7">
    <w:name w:val="heading 7"/>
    <w:aliases w:val="L7,Header 7"/>
    <w:basedOn w:val="H6"/>
    <w:next w:val="Normal"/>
    <w:link w:val="Heading7Char"/>
    <w:qFormat/>
    <w:rsid w:val="001D7762"/>
    <w:pPr>
      <w:outlineLvl w:val="6"/>
    </w:pPr>
  </w:style>
  <w:style w:type="paragraph" w:styleId="Heading8">
    <w:name w:val="heading 8"/>
    <w:basedOn w:val="Heading1"/>
    <w:next w:val="Normal"/>
    <w:link w:val="Heading8Char"/>
    <w:qFormat/>
    <w:rsid w:val="001D7762"/>
    <w:pPr>
      <w:ind w:left="0" w:firstLine="0"/>
      <w:outlineLvl w:val="7"/>
    </w:pPr>
  </w:style>
  <w:style w:type="paragraph" w:styleId="Heading9">
    <w:name w:val="heading 9"/>
    <w:basedOn w:val="Heading8"/>
    <w:next w:val="Normal"/>
    <w:link w:val="Heading9Char"/>
    <w:qFormat/>
    <w:rsid w:val="001D77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val="en-GB"/>
    </w:rPr>
  </w:style>
  <w:style w:type="character" w:customStyle="1" w:styleId="Heading2Char">
    <w:name w:val="Heading 2 Char"/>
    <w:aliases w:val="Head2A Char7,H2 Char7,h2 Char7,H21 Char7,Head 2 Char7,l2 Char7,TitreProp Char7,UNDERRUBRIK 1-2 Char7,Header 2 Char7,ITT t2 Char7,PA Major Section Char7,Livello 2 Char7,R2 Char7,Heading 2 Hidden Char7,Head1 Char7,2nd level Char7,I2 Char7"/>
    <w:link w:val="Heading2"/>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link w:val="Heading4"/>
    <w:rsid w:val="008E37BC"/>
    <w:rPr>
      <w:rFonts w:ascii="Arial" w:hAnsi="Arial"/>
      <w:sz w:val="24"/>
      <w:lang w:val="en-GB"/>
    </w:rPr>
  </w:style>
  <w:style w:type="character" w:customStyle="1" w:styleId="Heading5Char">
    <w:name w:val="Heading 5 Char"/>
    <w:aliases w:val="M5 Char5,mh2 Char5,Module heading 2 Char4,heading 8 Char5,Numbered Sub-list Char4,h5 Char5,Heading5 Char5,Head5 Char5,H5 Char4,5 Char2,Heading 81 Char,标题 81 Char1,Heading 811 Char"/>
    <w:link w:val="Heading5"/>
    <w:rsid w:val="00AF63B1"/>
    <w:rPr>
      <w:rFonts w:ascii="Arial" w:hAnsi="Arial"/>
      <w:sz w:val="22"/>
      <w:lang w:val="en-GB"/>
    </w:rPr>
  </w:style>
  <w:style w:type="paragraph" w:customStyle="1" w:styleId="H6">
    <w:name w:val="H6"/>
    <w:basedOn w:val="Heading5"/>
    <w:next w:val="Normal"/>
    <w:link w:val="H6Char"/>
    <w:rsid w:val="001D7762"/>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
    <w:name w:val="Heading 6 Char"/>
    <w:aliases w:val="T1 Char3,Header 6 Char"/>
    <w:link w:val="Heading6"/>
    <w:rsid w:val="0098132E"/>
    <w:rPr>
      <w:rFonts w:ascii="Arial" w:hAnsi="Arial"/>
      <w:lang w:val="en-GB"/>
    </w:rPr>
  </w:style>
  <w:style w:type="character" w:customStyle="1" w:styleId="Heading7Char">
    <w:name w:val="Heading 7 Char"/>
    <w:aliases w:val="L7 Char1,Header 7 Char"/>
    <w:link w:val="Heading7"/>
    <w:rsid w:val="0098132E"/>
    <w:rPr>
      <w:rFonts w:ascii="Arial" w:hAnsi="Arial"/>
      <w:lang w:val="en-GB"/>
    </w:rPr>
  </w:style>
  <w:style w:type="character" w:customStyle="1" w:styleId="Heading8Char">
    <w:name w:val="Heading 8 Char"/>
    <w:link w:val="Heading8"/>
    <w:rsid w:val="0098132E"/>
    <w:rPr>
      <w:rFonts w:ascii="Arial" w:hAnsi="Arial"/>
      <w:sz w:val="36"/>
      <w:lang w:val="en-GB"/>
    </w:rPr>
  </w:style>
  <w:style w:type="character" w:customStyle="1" w:styleId="Heading9Char">
    <w:name w:val="Heading 9 Char"/>
    <w:link w:val="Heading9"/>
    <w:rsid w:val="005E5550"/>
    <w:rPr>
      <w:rFonts w:ascii="Arial" w:hAnsi="Arial"/>
      <w:sz w:val="36"/>
      <w:lang w:val="en-GB"/>
    </w:rPr>
  </w:style>
  <w:style w:type="paragraph" w:styleId="TOC9">
    <w:name w:val="toc 9"/>
    <w:basedOn w:val="TOC8"/>
    <w:rsid w:val="001D7762"/>
    <w:pPr>
      <w:ind w:left="1418" w:hanging="1418"/>
    </w:pPr>
  </w:style>
  <w:style w:type="paragraph" w:styleId="TOC8">
    <w:name w:val="toc 8"/>
    <w:basedOn w:val="TOC1"/>
    <w:uiPriority w:val="39"/>
    <w:rsid w:val="001D7762"/>
    <w:pPr>
      <w:spacing w:before="180"/>
      <w:ind w:left="2693" w:hanging="2693"/>
    </w:pPr>
    <w:rPr>
      <w:b/>
    </w:rPr>
  </w:style>
  <w:style w:type="paragraph" w:styleId="TOC1">
    <w:name w:val="toc 1"/>
    <w:uiPriority w:val="39"/>
    <w:rsid w:val="001D77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EQ">
    <w:name w:val="EQ"/>
    <w:basedOn w:val="Normal"/>
    <w:next w:val="Normal"/>
    <w:link w:val="EQChar"/>
    <w:rsid w:val="001D7762"/>
    <w:pPr>
      <w:keepLines/>
      <w:tabs>
        <w:tab w:val="center" w:pos="4536"/>
        <w:tab w:val="right" w:pos="9072"/>
      </w:tabs>
    </w:pPr>
    <w:rPr>
      <w:noProof/>
    </w:rPr>
  </w:style>
  <w:style w:type="character" w:customStyle="1" w:styleId="ZGSM">
    <w:name w:val="ZGSM"/>
    <w:rsid w:val="001D77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7762"/>
    <w:pPr>
      <w:widowControl w:val="0"/>
      <w:overflowPunct w:val="0"/>
      <w:autoSpaceDE w:val="0"/>
      <w:autoSpaceDN w:val="0"/>
      <w:adjustRightInd w:val="0"/>
      <w:textAlignment w:val="baseline"/>
    </w:pPr>
    <w:rPr>
      <w:rFonts w:ascii="Arial" w:hAnsi="Arial"/>
      <w:b/>
      <w:noProof/>
      <w:sz w:val="18"/>
      <w:lang w:val="sv-SE" w:eastAsia="sv-S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1D7762"/>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styleId="TOC5">
    <w:name w:val="toc 5"/>
    <w:basedOn w:val="TOC4"/>
    <w:rsid w:val="001D7762"/>
    <w:pPr>
      <w:ind w:left="1701" w:hanging="1701"/>
    </w:pPr>
  </w:style>
  <w:style w:type="paragraph" w:styleId="TOC4">
    <w:name w:val="toc 4"/>
    <w:basedOn w:val="TOC3"/>
    <w:uiPriority w:val="39"/>
    <w:rsid w:val="001D7762"/>
    <w:pPr>
      <w:ind w:left="1418" w:hanging="1418"/>
    </w:pPr>
  </w:style>
  <w:style w:type="paragraph" w:styleId="TOC3">
    <w:name w:val="toc 3"/>
    <w:basedOn w:val="TOC2"/>
    <w:uiPriority w:val="39"/>
    <w:rsid w:val="001D7762"/>
    <w:pPr>
      <w:ind w:left="1134" w:hanging="1134"/>
    </w:pPr>
  </w:style>
  <w:style w:type="paragraph" w:styleId="TOC2">
    <w:name w:val="toc 2"/>
    <w:basedOn w:val="TOC1"/>
    <w:uiPriority w:val="39"/>
    <w:rsid w:val="001D7762"/>
    <w:pPr>
      <w:keepNext w:val="0"/>
      <w:spacing w:before="0"/>
      <w:ind w:left="851" w:hanging="851"/>
    </w:pPr>
    <w:rPr>
      <w:sz w:val="20"/>
    </w:rPr>
  </w:style>
  <w:style w:type="paragraph" w:styleId="Index1">
    <w:name w:val="index 1"/>
    <w:basedOn w:val="Normal"/>
    <w:rsid w:val="001D7762"/>
    <w:pPr>
      <w:keepLines/>
      <w:spacing w:after="0"/>
    </w:pPr>
  </w:style>
  <w:style w:type="paragraph" w:styleId="Index2">
    <w:name w:val="index 2"/>
    <w:basedOn w:val="Index1"/>
    <w:rsid w:val="001D7762"/>
    <w:pPr>
      <w:ind w:left="284"/>
    </w:pPr>
  </w:style>
  <w:style w:type="paragraph" w:customStyle="1" w:styleId="TT">
    <w:name w:val="TT"/>
    <w:basedOn w:val="Heading1"/>
    <w:next w:val="Normal"/>
    <w:rsid w:val="001D7762"/>
    <w:pPr>
      <w:outlineLvl w:val="9"/>
    </w:pPr>
  </w:style>
  <w:style w:type="paragraph" w:styleId="Footer">
    <w:name w:val="footer"/>
    <w:basedOn w:val="Header"/>
    <w:link w:val="FooterChar"/>
    <w:rsid w:val="001D7762"/>
    <w:pPr>
      <w:jc w:val="center"/>
    </w:pPr>
    <w:rPr>
      <w:i/>
    </w:rPr>
  </w:style>
  <w:style w:type="character" w:customStyle="1" w:styleId="FooterChar">
    <w:name w:val="Footer Char"/>
    <w:link w:val="Footer"/>
    <w:rsid w:val="005E5550"/>
    <w:rPr>
      <w:rFonts w:ascii="Arial" w:hAnsi="Arial"/>
      <w:b/>
      <w:i/>
      <w:noProof/>
      <w:sz w:val="18"/>
    </w:rPr>
  </w:style>
  <w:style w:type="character" w:styleId="FootnoteReference">
    <w:name w:val="footnote reference"/>
    <w:rsid w:val="001D77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D776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lang w:val="en-GB"/>
    </w:rPr>
  </w:style>
  <w:style w:type="paragraph" w:customStyle="1" w:styleId="NF">
    <w:name w:val="NF"/>
    <w:basedOn w:val="NO"/>
    <w:rsid w:val="001D7762"/>
    <w:pPr>
      <w:keepNext/>
      <w:spacing w:after="0"/>
    </w:pPr>
    <w:rPr>
      <w:rFonts w:ascii="Arial" w:hAnsi="Arial"/>
      <w:sz w:val="18"/>
    </w:rPr>
  </w:style>
  <w:style w:type="paragraph" w:customStyle="1" w:styleId="NO">
    <w:name w:val="NO"/>
    <w:basedOn w:val="Normal"/>
    <w:link w:val="NOChar"/>
    <w:rsid w:val="001D7762"/>
    <w:pPr>
      <w:keepLines/>
      <w:ind w:left="1135" w:hanging="851"/>
    </w:pPr>
  </w:style>
  <w:style w:type="character" w:customStyle="1" w:styleId="NOChar">
    <w:name w:val="NO Char"/>
    <w:link w:val="NO"/>
    <w:rsid w:val="004D4B8B"/>
    <w:rPr>
      <w:lang w:val="en-GB"/>
    </w:rPr>
  </w:style>
  <w:style w:type="paragraph" w:customStyle="1" w:styleId="PL">
    <w:name w:val="PL"/>
    <w:link w:val="PLChar"/>
    <w:rsid w:val="001D77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4D4B8B"/>
    <w:rPr>
      <w:rFonts w:ascii="Courier New" w:hAnsi="Courier New"/>
      <w:noProof/>
      <w:sz w:val="16"/>
    </w:rPr>
  </w:style>
  <w:style w:type="paragraph" w:customStyle="1" w:styleId="TAR">
    <w:name w:val="TAR"/>
    <w:basedOn w:val="TAL"/>
    <w:rsid w:val="001D7762"/>
    <w:pPr>
      <w:jc w:val="right"/>
    </w:pPr>
  </w:style>
  <w:style w:type="paragraph" w:customStyle="1" w:styleId="TAL">
    <w:name w:val="TAL"/>
    <w:basedOn w:val="Normal"/>
    <w:link w:val="TALChar"/>
    <w:rsid w:val="001D7762"/>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1D7762"/>
    <w:rPr>
      <w:b/>
    </w:rPr>
  </w:style>
  <w:style w:type="paragraph" w:customStyle="1" w:styleId="TAC">
    <w:name w:val="TAC"/>
    <w:basedOn w:val="TAL"/>
    <w:link w:val="TACCar"/>
    <w:rsid w:val="001D7762"/>
    <w:pPr>
      <w:jc w:val="center"/>
    </w:pPr>
  </w:style>
  <w:style w:type="character" w:customStyle="1" w:styleId="TACCar">
    <w:name w:val="TAC Car"/>
    <w:basedOn w:val="TALCh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1D7762"/>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ar"/>
    <w:rsid w:val="001D7762"/>
    <w:pPr>
      <w:keepLines/>
      <w:ind w:left="1702" w:hanging="1418"/>
    </w:pPr>
  </w:style>
  <w:style w:type="character" w:customStyle="1" w:styleId="EXCar">
    <w:name w:val="EX Car"/>
    <w:link w:val="EX"/>
    <w:rsid w:val="00EC3F67"/>
    <w:rPr>
      <w:lang w:val="en-GB"/>
    </w:rPr>
  </w:style>
  <w:style w:type="paragraph" w:customStyle="1" w:styleId="FP">
    <w:name w:val="FP"/>
    <w:basedOn w:val="Normal"/>
    <w:rsid w:val="001D7762"/>
    <w:pPr>
      <w:spacing w:after="0"/>
    </w:pPr>
  </w:style>
  <w:style w:type="paragraph" w:customStyle="1" w:styleId="NW">
    <w:name w:val="NW"/>
    <w:basedOn w:val="NO"/>
    <w:rsid w:val="001D7762"/>
    <w:pPr>
      <w:spacing w:after="0"/>
    </w:pPr>
  </w:style>
  <w:style w:type="paragraph" w:customStyle="1" w:styleId="EW">
    <w:name w:val="EW"/>
    <w:basedOn w:val="EX"/>
    <w:rsid w:val="001D7762"/>
    <w:pPr>
      <w:spacing w:after="0"/>
    </w:pPr>
  </w:style>
  <w:style w:type="paragraph" w:customStyle="1" w:styleId="B1">
    <w:name w:val="B1"/>
    <w:basedOn w:val="List"/>
    <w:link w:val="B1Char"/>
    <w:rsid w:val="001D7762"/>
  </w:style>
  <w:style w:type="paragraph" w:styleId="List">
    <w:name w:val="List"/>
    <w:basedOn w:val="Normal"/>
    <w:link w:val="ListChar"/>
    <w:rsid w:val="001D7762"/>
    <w:pPr>
      <w:ind w:left="568" w:hanging="284"/>
    </w:pPr>
  </w:style>
  <w:style w:type="character" w:customStyle="1" w:styleId="ListChar">
    <w:name w:val="List Char"/>
    <w:link w:val="List"/>
    <w:rsid w:val="00835C06"/>
    <w:rPr>
      <w:lang w:val="en-GB"/>
    </w:rPr>
  </w:style>
  <w:style w:type="character" w:customStyle="1" w:styleId="B1Char">
    <w:name w:val="B1 Char"/>
    <w:link w:val="B1"/>
    <w:rsid w:val="00E27B59"/>
    <w:rPr>
      <w:lang w:val="en-GB"/>
    </w:rPr>
  </w:style>
  <w:style w:type="paragraph" w:styleId="TOC6">
    <w:name w:val="toc 6"/>
    <w:basedOn w:val="TOC5"/>
    <w:next w:val="Normal"/>
    <w:rsid w:val="001D7762"/>
    <w:pPr>
      <w:ind w:left="1985" w:hanging="1985"/>
    </w:pPr>
  </w:style>
  <w:style w:type="paragraph" w:styleId="TOC7">
    <w:name w:val="toc 7"/>
    <w:basedOn w:val="TOC6"/>
    <w:next w:val="Normal"/>
    <w:rsid w:val="001D7762"/>
    <w:pPr>
      <w:ind w:left="2268" w:hanging="2268"/>
    </w:pPr>
  </w:style>
  <w:style w:type="paragraph" w:styleId="ListBullet2">
    <w:name w:val="List Bullet 2"/>
    <w:aliases w:val="lb2"/>
    <w:basedOn w:val="ListBullet"/>
    <w:rsid w:val="001D7762"/>
    <w:pPr>
      <w:ind w:left="851"/>
    </w:pPr>
  </w:style>
  <w:style w:type="paragraph" w:styleId="ListBullet">
    <w:name w:val="List Bullet"/>
    <w:aliases w:val="UL"/>
    <w:basedOn w:val="List"/>
    <w:rsid w:val="001D7762"/>
  </w:style>
  <w:style w:type="paragraph" w:customStyle="1" w:styleId="EditorsNote">
    <w:name w:val="Editor's Note"/>
    <w:aliases w:val="EN"/>
    <w:basedOn w:val="NO"/>
    <w:link w:val="EditorsNoteCarCar"/>
    <w:rsid w:val="001D7762"/>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1D7762"/>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1D77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1D77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1D77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1D77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1D7762"/>
    <w:pPr>
      <w:ind w:left="851" w:hanging="851"/>
    </w:pPr>
  </w:style>
  <w:style w:type="character" w:customStyle="1" w:styleId="TANChar">
    <w:name w:val="TAN Char"/>
    <w:link w:val="TAN"/>
    <w:rsid w:val="00EC3F67"/>
    <w:rPr>
      <w:rFonts w:ascii="Arial" w:hAnsi="Arial"/>
      <w:sz w:val="18"/>
      <w:lang w:val="en-GB"/>
    </w:rPr>
  </w:style>
  <w:style w:type="paragraph" w:customStyle="1" w:styleId="ZH">
    <w:name w:val="ZH"/>
    <w:rsid w:val="001D7762"/>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aliases w:val="left"/>
    <w:basedOn w:val="TH"/>
    <w:link w:val="TFChar"/>
    <w:rsid w:val="001D7762"/>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1D77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1D7762"/>
    <w:pPr>
      <w:ind w:left="1135"/>
    </w:pPr>
  </w:style>
  <w:style w:type="paragraph" w:styleId="ListBullet4">
    <w:name w:val="List Bullet 4"/>
    <w:basedOn w:val="ListBullet3"/>
    <w:rsid w:val="001D7762"/>
    <w:pPr>
      <w:ind w:left="1418"/>
    </w:pPr>
  </w:style>
  <w:style w:type="paragraph" w:styleId="ListBullet5">
    <w:name w:val="List Bullet 5"/>
    <w:basedOn w:val="ListBullet4"/>
    <w:rsid w:val="001D7762"/>
    <w:pPr>
      <w:ind w:left="1702"/>
    </w:pPr>
  </w:style>
  <w:style w:type="paragraph" w:customStyle="1" w:styleId="B2">
    <w:name w:val="B2"/>
    <w:basedOn w:val="List2"/>
    <w:link w:val="B2Char"/>
    <w:rsid w:val="001D7762"/>
  </w:style>
  <w:style w:type="paragraph" w:styleId="List2">
    <w:name w:val="List 2"/>
    <w:basedOn w:val="List"/>
    <w:link w:val="List2Char"/>
    <w:rsid w:val="001D7762"/>
    <w:pPr>
      <w:ind w:left="851"/>
    </w:pPr>
  </w:style>
  <w:style w:type="character" w:customStyle="1" w:styleId="B2Char">
    <w:name w:val="B2 Char"/>
    <w:link w:val="B2"/>
    <w:rsid w:val="004D4B8B"/>
    <w:rPr>
      <w:lang w:val="en-GB"/>
    </w:rPr>
  </w:style>
  <w:style w:type="paragraph" w:customStyle="1" w:styleId="B3">
    <w:name w:val="B3"/>
    <w:basedOn w:val="List3"/>
    <w:link w:val="B3Char"/>
    <w:rsid w:val="001D7762"/>
  </w:style>
  <w:style w:type="paragraph" w:styleId="List3">
    <w:name w:val="List 3"/>
    <w:basedOn w:val="List2"/>
    <w:link w:val="List3Char"/>
    <w:rsid w:val="001D7762"/>
    <w:pPr>
      <w:ind w:left="1135"/>
    </w:pPr>
  </w:style>
  <w:style w:type="character" w:customStyle="1" w:styleId="B3Char">
    <w:name w:val="B3 Char"/>
    <w:link w:val="B3"/>
    <w:rsid w:val="004D4B8B"/>
    <w:rPr>
      <w:lang w:val="en-GB"/>
    </w:rPr>
  </w:style>
  <w:style w:type="paragraph" w:customStyle="1" w:styleId="B4">
    <w:name w:val="B4"/>
    <w:basedOn w:val="List4"/>
    <w:link w:val="B4Char"/>
    <w:rsid w:val="001D7762"/>
  </w:style>
  <w:style w:type="paragraph" w:styleId="List4">
    <w:name w:val="List 4"/>
    <w:basedOn w:val="List3"/>
    <w:rsid w:val="001D7762"/>
    <w:pPr>
      <w:ind w:left="1418"/>
    </w:pPr>
  </w:style>
  <w:style w:type="character" w:customStyle="1" w:styleId="B4Char">
    <w:name w:val="B4 Char"/>
    <w:link w:val="B4"/>
    <w:rsid w:val="0023573A"/>
    <w:rPr>
      <w:lang w:val="en-GB"/>
    </w:rPr>
  </w:style>
  <w:style w:type="paragraph" w:customStyle="1" w:styleId="B5">
    <w:name w:val="B5"/>
    <w:basedOn w:val="List5"/>
    <w:link w:val="B5Char"/>
    <w:rsid w:val="001D7762"/>
  </w:style>
  <w:style w:type="paragraph" w:styleId="List5">
    <w:name w:val="List 5"/>
    <w:basedOn w:val="List4"/>
    <w:rsid w:val="001D7762"/>
    <w:pPr>
      <w:ind w:left="1702"/>
    </w:pPr>
  </w:style>
  <w:style w:type="character" w:customStyle="1" w:styleId="B5Char">
    <w:name w:val="B5 Char"/>
    <w:basedOn w:val="Heading5Char"/>
    <w:link w:val="B5"/>
    <w:rsid w:val="00835C06"/>
    <w:rPr>
      <w:rFonts w:ascii="Arial" w:hAnsi="Arial"/>
      <w:sz w:val="22"/>
      <w:lang w:val="en-GB"/>
    </w:rPr>
  </w:style>
  <w:style w:type="paragraph" w:customStyle="1" w:styleId="ZTD">
    <w:name w:val="ZTD"/>
    <w:basedOn w:val="ZB"/>
    <w:rsid w:val="001D7762"/>
    <w:pPr>
      <w:framePr w:hRule="auto" w:wrap="notBeside" w:y="852"/>
    </w:pPr>
    <w:rPr>
      <w:i w:val="0"/>
      <w:sz w:val="40"/>
    </w:rPr>
  </w:style>
  <w:style w:type="paragraph" w:customStyle="1" w:styleId="ZV">
    <w:name w:val="ZV"/>
    <w:basedOn w:val="ZU"/>
    <w:rsid w:val="001D77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E5550"/>
    <w:rPr>
      <w:rFonts w:ascii="Tahoma" w:hAnsi="Tahoma"/>
      <w:shd w:val="clear" w:color="auto" w:fill="000080"/>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
  </w:style>
  <w:style w:type="character" w:customStyle="1" w:styleId="CommentTextChar">
    <w:name w:val="Comment Text Char"/>
    <w:link w:val="CommentText"/>
    <w:rsid w:val="0098132E"/>
    <w:rPr>
      <w:lang w:val="en-GB" w:eastAsia="en-US" w:bidi="ar-SA"/>
    </w:rPr>
  </w:style>
  <w:style w:type="paragraph" w:styleId="BalloonText">
    <w:name w:val="Balloon Text"/>
    <w:basedOn w:val="Normal"/>
    <w:link w:val="BalloonTextChar"/>
    <w:rsid w:val="00E22D0B"/>
    <w:rPr>
      <w:rFonts w:ascii="Tahoma" w:hAnsi="Tahoma" w:cs="Tahoma"/>
      <w:sz w:val="16"/>
      <w:szCs w:val="16"/>
    </w:rPr>
  </w:style>
  <w:style w:type="character" w:customStyle="1" w:styleId="BalloonTextChar">
    <w:name w:val="Balloon Text Char"/>
    <w:link w:val="BalloonText"/>
    <w:rsid w:val="005E5550"/>
    <w:rPr>
      <w:rFonts w:ascii="Tahoma" w:hAnsi="Tahoma" w:cs="Tahoma"/>
      <w:sz w:val="16"/>
      <w:szCs w:val="16"/>
      <w:lang w:val="en-GB"/>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TACChar">
    <w:name w:val="TAC Char"/>
    <w:rsid w:val="008D2044"/>
    <w:rPr>
      <w:rFonts w:ascii="Arial" w:eastAsia="Batang" w:hAnsi="Arial"/>
      <w:sz w:val="18"/>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1D7762"/>
    <w:pPr>
      <w:ind w:left="851"/>
    </w:pPr>
  </w:style>
  <w:style w:type="paragraph" w:styleId="ListNumber">
    <w:name w:val="List Number"/>
    <w:basedOn w:val="List"/>
    <w:rsid w:val="001D776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rPr>
      <w:lang w:eastAsia="ja-JP"/>
    </w:rPr>
  </w:style>
  <w:style w:type="character" w:customStyle="1" w:styleId="BodyText2Char">
    <w:name w:val="Body Text 2 Char"/>
    <w:link w:val="BodyText2"/>
    <w:rsid w:val="0098132E"/>
    <w:rPr>
      <w:lang w:val="en-GB" w:eastAsia="ja-JP" w:bidi="ar-SA"/>
    </w:rPr>
  </w:style>
  <w:style w:type="paragraph" w:styleId="BodyText3">
    <w:name w:val="Body Text 3"/>
    <w:basedOn w:val="Normal"/>
    <w:link w:val="BodyText3Char"/>
    <w:rsid w:val="000A2D80"/>
    <w:pPr>
      <w:spacing w:after="120"/>
    </w:pPr>
    <w:rPr>
      <w:lang w:eastAsia="ja-JP"/>
    </w:rPr>
  </w:style>
  <w:style w:type="character" w:customStyle="1" w:styleId="BodyText3Char">
    <w:name w:val="Body Text 3 Char"/>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FigureTitle">
    <w:name w:val="Figure_Title"/>
    <w:basedOn w:val="Normal"/>
    <w:next w:val="Normal"/>
    <w:rsid w:val="00085A63"/>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8F2A42"/>
    <w:rPr>
      <w:b/>
      <w:bCs/>
    </w:rPr>
  </w:style>
  <w:style w:type="character" w:customStyle="1" w:styleId="CommentSubjectChar">
    <w:name w:val="Comment Subject Char"/>
    <w:link w:val="CommentSubject"/>
    <w:rsid w:val="005E5550"/>
    <w:rPr>
      <w:b/>
      <w:bCs/>
      <w:lang w:val="en-GB" w:eastAsia="en-US"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
    <w:rsid w:val="005772CE"/>
    <w:pPr>
      <w:spacing w:after="120"/>
      <w:ind w:left="360"/>
    </w:pPr>
  </w:style>
  <w:style w:type="character" w:customStyle="1" w:styleId="BodyTextIndentChar">
    <w:name w:val="Body Text Indent Char"/>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标题 81 Char,Heading 5 Char Char Char,标题 81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c0">
    <w:name w:val="tac0"/>
    <w:basedOn w:val="Normal"/>
    <w:rsid w:val="005772CE"/>
    <w:pPr>
      <w:keepNext/>
      <w:spacing w:after="0"/>
      <w:jc w:val="center"/>
    </w:pPr>
    <w:rPr>
      <w:rFonts w:ascii="Arial" w:eastAsia="SimSun" w:hAnsi="Arial" w:cs="Arial"/>
      <w:sz w:val="18"/>
      <w:szCs w:val="18"/>
      <w:lang w:val="en-US" w:eastAsia="zh-CN"/>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lang w:val="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8E37BC"/>
    <w:rPr>
      <w:rFonts w:ascii="Arial" w:hAnsi="Arial"/>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8D628E"/>
    <w:rPr>
      <w:rFonts w:ascii="Arial" w:hAnsi="Arial"/>
      <w:sz w:val="22"/>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eastAsia="ja-JP"/>
    </w:rPr>
  </w:style>
  <w:style w:type="paragraph" w:styleId="BodyTextIndent2">
    <w:name w:val="Body Text Indent 2"/>
    <w:basedOn w:val="Normal"/>
    <w:link w:val="BodyTextIndent2Char"/>
    <w:rsid w:val="0098132E"/>
    <w:pPr>
      <w:ind w:left="567"/>
    </w:pPr>
    <w:rPr>
      <w:rFonts w:ascii="Arial" w:eastAsia="MS Mincho" w:hAnsi="Arial" w:cs="Arial"/>
      <w:lang w:eastAsia="ja-JP"/>
    </w:rPr>
  </w:style>
  <w:style w:type="character" w:customStyle="1" w:styleId="BodyTextIndent2Char">
    <w:name w:val="Body Text Indent 2 Char"/>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
    <w:rsid w:val="0098132E"/>
    <w:rPr>
      <w:rFonts w:eastAsia="MS Mincho"/>
    </w:rPr>
  </w:style>
  <w:style w:type="character" w:customStyle="1" w:styleId="NoteHeadingChar">
    <w:name w:val="Note Heading Char"/>
    <w:link w:val="NoteHeading"/>
    <w:rsid w:val="005E5550"/>
    <w:rPr>
      <w:rFonts w:eastAsia="MS Mincho"/>
      <w:lang w:val="en-GB"/>
    </w:rPr>
  </w:style>
  <w:style w:type="paragraph" w:customStyle="1" w:styleId="FL">
    <w:name w:val="FL"/>
    <w:basedOn w:val="Normal"/>
    <w:rsid w:val="0098132E"/>
    <w:pPr>
      <w:keepNext/>
      <w:keepLines/>
      <w:spacing w:before="60"/>
      <w:jc w:val="center"/>
    </w:pPr>
    <w:rPr>
      <w:rFonts w:ascii="Arial" w:eastAsia="MS Mincho" w:hAnsi="Arial"/>
      <w:b/>
    </w:rPr>
  </w:style>
  <w:style w:type="paragraph" w:styleId="HTMLPreformatted">
    <w:name w:val="HTML Preformatted"/>
    <w:basedOn w:val="Normal"/>
    <w:link w:val="HTMLPreformattedChar"/>
    <w:rsid w:val="0098132E"/>
    <w:rPr>
      <w:rFonts w:ascii="Courier New" w:eastAsia="MS Mincho" w:hAnsi="Courier New" w:cs="Courier New"/>
    </w:rPr>
  </w:style>
  <w:style w:type="character" w:customStyle="1" w:styleId="HTMLPreformattedChar">
    <w:name w:val="HTML Preformatted Char"/>
    <w:link w:val="HTMLPreformatted"/>
    <w:rsid w:val="005E5550"/>
    <w:rPr>
      <w:rFonts w:ascii="Courier New" w:eastAsia="MS Mincho" w:hAnsi="Courier New" w:cs="Courier New"/>
      <w:lang w:val="en-GB"/>
    </w:rPr>
  </w:style>
  <w:style w:type="character" w:styleId="Strong">
    <w:name w:val="Strong"/>
    <w:qFormat/>
    <w:rsid w:val="0098132E"/>
    <w:rPr>
      <w:b/>
      <w:bC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98132E"/>
    <w:rPr>
      <w:rFonts w:ascii="Times New Roman" w:hAnsi="Times New Roman"/>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M5Char2">
    <w:name w:val="M5 Char2"/>
    <w:aliases w:val="mh2 Char2,Module heading 2 Char1,heading 8 Char2,Numbered Sub-list Char1,h5 Char2,Heading5 Char2,Head5 Char2,H5 Char1,5 Char Char1,Heading 81 Char Char1,Numbered Sub-list Char Char2"/>
    <w:rsid w:val="00513138"/>
    <w:rPr>
      <w:rFonts w:ascii="Arial" w:hAnsi="Arial"/>
      <w:sz w:val="22"/>
      <w:lang w:val="en-GB" w:eastAsia="en-US" w:bidi="ar-SA"/>
    </w:rPr>
  </w:style>
  <w:style w:type="character" w:customStyle="1" w:styleId="T1Char">
    <w:name w:val="T1 Char"/>
    <w:aliases w:val="Header 6 Char Char,Heading 6 Char Char Char,标题 6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837A9A"/>
    <w:rPr>
      <w:rFonts w:ascii="Arial" w:hAnsi="Arial"/>
      <w:sz w:val="22"/>
      <w:lang w:val="en-GB" w:eastAsia="en-US"/>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E37BC"/>
    <w:rPr>
      <w:rFonts w:ascii="Arial" w:eastAsia="MS Mincho" w:hAnsi="Arial"/>
      <w:sz w:val="24"/>
      <w:szCs w:val="28"/>
      <w:lang w:val="en-GB" w:eastAsia="en-US" w:bidi="ar-SA"/>
    </w:rPr>
  </w:style>
  <w:style w:type="character" w:customStyle="1" w:styleId="M5Char4">
    <w:name w:val="M5 Char4"/>
    <w:aliases w:val="mh2 Char4,Module heading 2 Char3,heading 8 Char4,Numbered Sub-list Char3,h5 Char4,Heading5 Char4,Head5 Char4,H5 Char3,5 Char Char3"/>
    <w:rsid w:val="004034D3"/>
    <w:rPr>
      <w:rFonts w:eastAsia="MS Mincho"/>
      <w:sz w:val="22"/>
      <w:lang w:val="en-GB" w:eastAsia="en-US"/>
    </w:rPr>
  </w:style>
  <w:style w:type="character" w:customStyle="1" w:styleId="T1Char2">
    <w:name w:val="T1 Char2"/>
    <w:aliases w:val="Header 6 Char Char2,Heading 6 Char1,Heading 6 Char Char"/>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paragraph" w:customStyle="1" w:styleId="text">
    <w:name w:val="text"/>
    <w:basedOn w:val="Normal"/>
    <w:rsid w:val="001F6A7D"/>
    <w:pPr>
      <w:widowControl w:val="0"/>
      <w:spacing w:after="240"/>
      <w:jc w:val="both"/>
    </w:pPr>
    <w:rPr>
      <w:sz w:val="24"/>
      <w:lang w:val="en-AU" w:eastAsia="ja-JP"/>
    </w:rPr>
  </w:style>
  <w:style w:type="paragraph" w:customStyle="1" w:styleId="normalpuce">
    <w:name w:val="normal puce"/>
    <w:basedOn w:val="Normal"/>
    <w:rsid w:val="001F6A7D"/>
    <w:pPr>
      <w:widowControl w:val="0"/>
      <w:tabs>
        <w:tab w:val="num" w:pos="360"/>
      </w:tabs>
      <w:spacing w:before="60" w:after="60"/>
      <w:ind w:left="360" w:hanging="360"/>
      <w:jc w:val="both"/>
    </w:pPr>
    <w:rPr>
      <w:rFonts w:eastAsia="MS Mincho"/>
      <w:lang w:eastAsia="ja-JP"/>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1188"/>
    <w:rPr>
      <w:rFonts w:ascii="Arial" w:hAnsi="Arial" w:cs="Arial"/>
      <w:sz w:val="24"/>
      <w:szCs w:val="24"/>
      <w:lang w:val="en-GB" w:eastAsia="en-US" w:bidi="he-IL"/>
    </w:rPr>
  </w:style>
  <w:style w:type="paragraph" w:customStyle="1" w:styleId="ListParagraph1">
    <w:name w:val="List Paragraph1"/>
    <w:basedOn w:val="Normal"/>
    <w:qFormat/>
    <w:rsid w:val="005E5550"/>
    <w:pPr>
      <w:ind w:left="720"/>
      <w:contextualSpacing/>
      <w:textAlignment w:val="auto"/>
    </w:pPr>
    <w:rPr>
      <w:rFonts w:eastAsia="SimSun"/>
      <w:lang w:bidi="he-IL"/>
    </w:rPr>
  </w:style>
  <w:style w:type="character" w:customStyle="1" w:styleId="ENChar">
    <w:name w:val="EN Char"/>
    <w:rsid w:val="00700E46"/>
    <w:rPr>
      <w:rFonts w:ascii="Times New Roman" w:hAnsi="Times New Roman"/>
      <w:color w:val="FF0000"/>
      <w:lang w:val="en-US" w:eastAsia="en-US"/>
    </w:rPr>
  </w:style>
  <w:style w:type="character" w:customStyle="1" w:styleId="TAL0">
    <w:name w:val="TAL (文字)"/>
    <w:rsid w:val="009A2425"/>
    <w:rPr>
      <w:rFonts w:ascii="Arial" w:hAnsi="Arial"/>
      <w:sz w:val="18"/>
      <w:lang w:val="en-GB" w:eastAsia="en-US"/>
    </w:rPr>
  </w:style>
  <w:style w:type="paragraph" w:customStyle="1" w:styleId="TALCharChar">
    <w:name w:val="TAL Char Char"/>
    <w:basedOn w:val="Normal"/>
    <w:link w:val="TALCharCharChar"/>
    <w:rsid w:val="00B857D2"/>
    <w:pPr>
      <w:keepNext/>
      <w:keepLines/>
      <w:spacing w:after="0"/>
    </w:pPr>
    <w:rPr>
      <w:rFonts w:ascii="Arial" w:eastAsia="PMingLiU" w:hAnsi="Arial"/>
      <w:sz w:val="18"/>
      <w:lang w:eastAsia="x-none"/>
    </w:rPr>
  </w:style>
  <w:style w:type="character" w:customStyle="1" w:styleId="TALCharCharChar">
    <w:name w:val="TAL Char Char Char"/>
    <w:link w:val="TALCharChar"/>
    <w:rsid w:val="00B857D2"/>
    <w:rPr>
      <w:rFonts w:ascii="Arial" w:eastAsia="PMingLiU" w:hAnsi="Arial"/>
      <w:sz w:val="18"/>
      <w:lang w:val="en-GB" w:eastAsia="x-none"/>
    </w:rPr>
  </w:style>
  <w:style w:type="character" w:customStyle="1" w:styleId="EQChar">
    <w:name w:val="EQ Char"/>
    <w:link w:val="EQ"/>
    <w:rsid w:val="00F61989"/>
    <w:rPr>
      <w:noProof/>
      <w:lang w:val="en-GB"/>
    </w:rPr>
  </w:style>
  <w:style w:type="paragraph" w:customStyle="1" w:styleId="H6Left0">
    <w:name w:val="H6 + Left:  0&quot;"/>
    <w:aliases w:val="Hanging:  9.92 ch,First line:  -9.92 ch"/>
    <w:basedOn w:val="Normal"/>
    <w:rsid w:val="00F61989"/>
    <w:pPr>
      <w:overflowPunct/>
      <w:autoSpaceDE/>
      <w:autoSpaceDN/>
      <w:adjustRightInd/>
      <w:textAlignment w:val="auto"/>
    </w:p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54809"/>
    <w:rPr>
      <w:rFonts w:ascii="Arial" w:hAnsi="Arial"/>
      <w:sz w:val="32"/>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54809"/>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54809"/>
    <w:rPr>
      <w:rFonts w:ascii="Arial" w:hAnsi="Arial"/>
      <w:sz w:val="24"/>
      <w:szCs w:val="28"/>
      <w:lang w:val="en-GB" w:eastAsia="en-GB"/>
    </w:rPr>
  </w:style>
  <w:style w:type="character" w:customStyle="1" w:styleId="Titre3Car">
    <w:name w:val="Titre 3 Car"/>
    <w:rsid w:val="00954809"/>
    <w:rPr>
      <w:rFonts w:ascii="Arial" w:hAnsi="Arial"/>
      <w:sz w:val="28"/>
      <w:szCs w:val="28"/>
      <w:lang w:val="en-GB" w:eastAsia="en-GB"/>
    </w:rPr>
  </w:style>
  <w:style w:type="character" w:customStyle="1" w:styleId="Heading6Char3">
    <w:name w:val="Heading 6 Char3"/>
    <w:aliases w:val="T1 Char10,Header 6 Char1"/>
    <w:rsid w:val="00954809"/>
    <w:rPr>
      <w:rFonts w:ascii="Arial" w:hAnsi="Arial"/>
      <w:lang w:val="en-GB"/>
    </w:rPr>
  </w:style>
  <w:style w:type="character" w:customStyle="1" w:styleId="Heading7Char1">
    <w:name w:val="Heading 7 Char1"/>
    <w:rsid w:val="00954809"/>
    <w:rPr>
      <w:rFonts w:ascii="Arial" w:hAnsi="Arial"/>
      <w:lang w:val="en-GB"/>
    </w:rPr>
  </w:style>
  <w:style w:type="character" w:customStyle="1" w:styleId="Heading8Char1">
    <w:name w:val="Heading 8 Char1"/>
    <w:rsid w:val="00954809"/>
    <w:rPr>
      <w:rFonts w:ascii="Arial" w:hAnsi="Arial"/>
      <w:sz w:val="36"/>
      <w:lang w:val="en-GB"/>
    </w:rPr>
  </w:style>
  <w:style w:type="character" w:customStyle="1" w:styleId="Heading9Char1">
    <w:name w:val="Heading 9 Char1"/>
    <w:rsid w:val="00954809"/>
    <w:rPr>
      <w:rFonts w:ascii="Arial" w:hAnsi="Arial"/>
      <w:sz w:val="36"/>
      <w:lang w:val="en-GB"/>
    </w:rPr>
  </w:style>
  <w:style w:type="character" w:customStyle="1" w:styleId="FooterChar1">
    <w:name w:val="Footer Char1"/>
    <w:rsid w:val="00954809"/>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954809"/>
    <w:rPr>
      <w:sz w:val="16"/>
      <w:lang w:val="en-GB"/>
    </w:rPr>
  </w:style>
  <w:style w:type="character" w:customStyle="1" w:styleId="ListChar1">
    <w:name w:val="List Char1"/>
    <w:rsid w:val="00954809"/>
    <w:rPr>
      <w:lang w:val="en-GB"/>
    </w:rPr>
  </w:style>
  <w:style w:type="character" w:customStyle="1" w:styleId="DocumentMapChar1">
    <w:name w:val="Document Map Char1"/>
    <w:uiPriority w:val="99"/>
    <w:semiHidden/>
    <w:rsid w:val="00954809"/>
    <w:rPr>
      <w:rFonts w:ascii="Tahoma" w:hAnsi="Tahoma"/>
      <w:lang w:val="en-GB" w:eastAsia="en-US"/>
    </w:rPr>
  </w:style>
  <w:style w:type="character" w:customStyle="1" w:styleId="CommentTextChar1">
    <w:name w:val="Comment Text Char1"/>
    <w:semiHidden/>
    <w:rsid w:val="00954809"/>
    <w:rPr>
      <w:lang w:val="en-GB" w:eastAsia="en-GB" w:bidi="ar-SA"/>
    </w:rPr>
  </w:style>
  <w:style w:type="character" w:customStyle="1" w:styleId="BalloonTextChar1">
    <w:name w:val="Balloon Text Char1"/>
    <w:uiPriority w:val="99"/>
    <w:rsid w:val="00954809"/>
    <w:rPr>
      <w:rFonts w:ascii="Tahoma" w:hAnsi="Tahoma" w:cs="Tahoma"/>
      <w:sz w:val="16"/>
      <w:szCs w:val="16"/>
      <w:lang w:val="en-GB" w:eastAsia="en-GB" w:bidi="ar-SA"/>
    </w:rPr>
  </w:style>
  <w:style w:type="character" w:customStyle="1" w:styleId="msoins0">
    <w:name w:val="msoins"/>
    <w:rsid w:val="009548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54809"/>
    <w:rPr>
      <w:rFonts w:ascii="Arial" w:hAnsi="Arial"/>
      <w:sz w:val="28"/>
      <w:lang w:val="en-GB"/>
    </w:rPr>
  </w:style>
  <w:style w:type="character" w:customStyle="1" w:styleId="a">
    <w:name w:val="+"/>
    <w:aliases w:val="superscript"/>
    <w:rsid w:val="00954809"/>
    <w:rPr>
      <w:vertAlign w:val="superscript"/>
    </w:rPr>
  </w:style>
  <w:style w:type="character" w:customStyle="1" w:styleId="CommentSubjectChar1">
    <w:name w:val="Comment Subject Char1"/>
    <w:uiPriority w:val="99"/>
    <w:rsid w:val="00954809"/>
    <w:rPr>
      <w:b/>
      <w:bCs/>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54809"/>
    <w:rPr>
      <w:rFonts w:ascii="Arial" w:hAnsi="Arial"/>
      <w:sz w:val="28"/>
      <w:lang w:val="en-GB" w:eastAsia="en-US" w:bidi="ar-SA"/>
    </w:rPr>
  </w:style>
  <w:style w:type="character" w:customStyle="1" w:styleId="TFZchn">
    <w:name w:val="TF Zchn"/>
    <w:rsid w:val="00954809"/>
    <w:rPr>
      <w:rFonts w:ascii="Arial" w:eastAsia="MS Mincho" w:hAnsi="Arial"/>
      <w:b/>
      <w:bCs/>
      <w:lang w:val="en-GB" w:eastAsia="en-GB"/>
    </w:rPr>
  </w:style>
  <w:style w:type="paragraph" w:customStyle="1" w:styleId="TAH8pt">
    <w:name w:val="TAH + 8 pt"/>
    <w:basedOn w:val="TAH"/>
    <w:rsid w:val="00954809"/>
    <w:rPr>
      <w:rFonts w:eastAsia="MS Mincho"/>
      <w:bCs/>
      <w:noProof/>
      <w:sz w:val="16"/>
      <w:szCs w:val="16"/>
      <w:lang w:eastAsia="en-GB"/>
    </w:rPr>
  </w:style>
  <w:style w:type="paragraph" w:customStyle="1" w:styleId="MO">
    <w:name w:val="MO"/>
    <w:basedOn w:val="Normal"/>
    <w:qFormat/>
    <w:rsid w:val="00954809"/>
    <w:rPr>
      <w:lang w:eastAsia="en-US"/>
    </w:rPr>
  </w:style>
  <w:style w:type="paragraph" w:customStyle="1" w:styleId="Char0">
    <w:name w:val="Char"/>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54809"/>
    <w:rPr>
      <w:sz w:val="28"/>
      <w:lang w:val="en-GB" w:eastAsia="en-US"/>
    </w:rPr>
  </w:style>
  <w:style w:type="paragraph" w:customStyle="1" w:styleId="Char1">
    <w:name w:val="Char1"/>
    <w:semiHidden/>
    <w:rsid w:val="00954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954809"/>
    <w:pPr>
      <w:ind w:left="568" w:hanging="284"/>
    </w:pPr>
    <w:rPr>
      <w:rFonts w:eastAsia="Calibri"/>
      <w:lang w:val="en-US" w:eastAsia="en-US"/>
    </w:rPr>
  </w:style>
  <w:style w:type="character" w:customStyle="1" w:styleId="apple-style-span">
    <w:name w:val="apple-style-span"/>
    <w:rsid w:val="00954809"/>
  </w:style>
  <w:style w:type="character" w:customStyle="1" w:styleId="apple-converted-space">
    <w:name w:val="apple-converted-space"/>
    <w:rsid w:val="00954809"/>
  </w:style>
  <w:style w:type="paragraph" w:customStyle="1" w:styleId="table">
    <w:name w:val="table"/>
    <w:basedOn w:val="Normal"/>
    <w:next w:val="Normal"/>
    <w:rsid w:val="00954809"/>
    <w:pPr>
      <w:spacing w:after="0"/>
      <w:jc w:val="center"/>
    </w:pPr>
    <w:rPr>
      <w:rFonts w:eastAsia="MS Mincho"/>
      <w:lang w:val="en-US"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54809"/>
    <w:rPr>
      <w:sz w:val="28"/>
      <w:lang w:val="en-GB" w:eastAsia="en-US"/>
    </w:rPr>
  </w:style>
  <w:style w:type="character" w:customStyle="1" w:styleId="CharChar5">
    <w:name w:val="Char Char5"/>
    <w:rsid w:val="00954809"/>
    <w:rPr>
      <w:sz w:val="36"/>
      <w:lang w:val="en-GB" w:eastAsia="en-US"/>
    </w:rPr>
  </w:style>
  <w:style w:type="character" w:customStyle="1" w:styleId="CharChar4">
    <w:name w:val="Char Char4"/>
    <w:rsid w:val="00954809"/>
    <w:rPr>
      <w:rFonts w:ascii="Arial" w:hAnsi="Arial"/>
      <w:b/>
      <w:i/>
      <w:noProof/>
      <w:sz w:val="18"/>
      <w:lang w:val="en-GB" w:eastAsia="en-US"/>
    </w:rPr>
  </w:style>
  <w:style w:type="character" w:customStyle="1" w:styleId="CharChar9">
    <w:name w:val="Char Char9"/>
    <w:rsid w:val="00954809"/>
    <w:rPr>
      <w:rFonts w:eastAsia="Times New Roman" w:cs="Times New Roman"/>
      <w:b/>
      <w:i/>
      <w:noProof/>
      <w:sz w:val="18"/>
      <w:szCs w:val="20"/>
      <w:lang w:val="en-GB"/>
    </w:rPr>
  </w:style>
  <w:style w:type="character" w:customStyle="1" w:styleId="CharChar6">
    <w:name w:val="Char Char6"/>
    <w:rsid w:val="00954809"/>
    <w:rPr>
      <w:rFonts w:ascii="Courier New" w:eastAsia="Times New Roman" w:hAnsi="Courier New" w:cs="Times New Roman"/>
      <w:sz w:val="20"/>
      <w:szCs w:val="20"/>
      <w:lang w:val="nb-NO"/>
    </w:rPr>
  </w:style>
  <w:style w:type="character" w:customStyle="1" w:styleId="mediumtext1">
    <w:name w:val="medium_text1"/>
    <w:rsid w:val="00954809"/>
    <w:rPr>
      <w:sz w:val="18"/>
      <w:szCs w:val="18"/>
    </w:rPr>
  </w:style>
  <w:style w:type="character" w:customStyle="1" w:styleId="shorttext1">
    <w:name w:val="short_text1"/>
    <w:rsid w:val="00954809"/>
    <w:rPr>
      <w:sz w:val="29"/>
      <w:szCs w:val="29"/>
    </w:rPr>
  </w:style>
  <w:style w:type="paragraph" w:customStyle="1" w:styleId="tal00">
    <w:name w:val="tal0"/>
    <w:basedOn w:val="Normal"/>
    <w:rsid w:val="00954809"/>
    <w:pPr>
      <w:keepNext/>
      <w:spacing w:after="0"/>
    </w:pPr>
    <w:rPr>
      <w:rFonts w:ascii="Arial" w:eastAsia="SimSun" w:hAnsi="Arial" w:cs="Arial"/>
      <w:sz w:val="18"/>
      <w:szCs w:val="18"/>
      <w:lang w:val="en-US" w:eastAsia="zh-CN"/>
    </w:rPr>
  </w:style>
  <w:style w:type="paragraph" w:customStyle="1" w:styleId="t2">
    <w:name w:val="t2"/>
    <w:basedOn w:val="Normal"/>
    <w:rsid w:val="00954809"/>
    <w:pPr>
      <w:spacing w:after="0"/>
    </w:pPr>
    <w:rPr>
      <w:rFonts w:eastAsia="MS Mincho"/>
      <w:lang w:eastAsia="ja-JP"/>
    </w:rPr>
  </w:style>
  <w:style w:type="paragraph" w:customStyle="1" w:styleId="TOC91">
    <w:name w:val="TOC 91"/>
    <w:basedOn w:val="TOC8"/>
    <w:rsid w:val="00954809"/>
    <w:pPr>
      <w:keepNext w:val="0"/>
      <w:ind w:left="1418" w:hanging="1418"/>
    </w:pPr>
    <w:rPr>
      <w:rFonts w:eastAsia="MS Mincho"/>
      <w:lang w:val="en-US" w:eastAsia="ja-JP"/>
    </w:rPr>
  </w:style>
  <w:style w:type="paragraph" w:customStyle="1" w:styleId="msolistparagraph0">
    <w:name w:val="msolistparagraph"/>
    <w:basedOn w:val="Normal"/>
    <w:rsid w:val="00954809"/>
    <w:pPr>
      <w:spacing w:after="0"/>
      <w:ind w:leftChars="400" w:left="400"/>
    </w:pPr>
    <w:rPr>
      <w:sz w:val="24"/>
      <w:szCs w:val="24"/>
      <w:lang w:val="en-US" w:eastAsia="en-US"/>
    </w:rPr>
  </w:style>
  <w:style w:type="paragraph" w:customStyle="1" w:styleId="no0">
    <w:name w:val="no"/>
    <w:basedOn w:val="Normal"/>
    <w:rsid w:val="00954809"/>
    <w:pPr>
      <w:ind w:left="1135" w:hanging="851"/>
    </w:pPr>
    <w:rPr>
      <w:lang w:val="en-US" w:eastAsia="en-US"/>
    </w:rPr>
  </w:style>
  <w:style w:type="paragraph" w:customStyle="1" w:styleId="talcharchar0">
    <w:name w:val="talcharchar"/>
    <w:basedOn w:val="Normal"/>
    <w:rsid w:val="00954809"/>
    <w:pPr>
      <w:spacing w:before="100" w:beforeAutospacing="1" w:after="100" w:afterAutospacing="1"/>
    </w:pPr>
    <w:rPr>
      <w:rFonts w:eastAsia="Calibri"/>
      <w:sz w:val="24"/>
      <w:szCs w:val="24"/>
      <w:lang w:eastAsia="en-GB"/>
    </w:rPr>
  </w:style>
  <w:style w:type="paragraph" w:customStyle="1" w:styleId="tal1">
    <w:name w:val="tal"/>
    <w:basedOn w:val="Normal"/>
    <w:rsid w:val="00954809"/>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54809"/>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54809"/>
    <w:rPr>
      <w:rFonts w:ascii="Arial" w:hAnsi="Arial"/>
      <w:sz w:val="28"/>
      <w:lang w:val="en-GB"/>
    </w:rPr>
  </w:style>
  <w:style w:type="character" w:customStyle="1" w:styleId="CharChar26">
    <w:name w:val="Char Char26"/>
    <w:rsid w:val="00954809"/>
    <w:rPr>
      <w:rFonts w:ascii="Arial" w:hAnsi="Arial"/>
      <w:lang w:val="en-GB"/>
    </w:rPr>
  </w:style>
  <w:style w:type="character" w:customStyle="1" w:styleId="CharChar24">
    <w:name w:val="Char Char24"/>
    <w:rsid w:val="00954809"/>
    <w:rPr>
      <w:rFonts w:ascii="Arial" w:hAnsi="Arial"/>
      <w:sz w:val="36"/>
      <w:lang w:val="en-GB"/>
    </w:rPr>
  </w:style>
  <w:style w:type="character" w:customStyle="1" w:styleId="CharChar22">
    <w:name w:val="Char Char22"/>
    <w:rsid w:val="00954809"/>
    <w:rPr>
      <w:rFonts w:ascii="Arial" w:hAnsi="Arial"/>
      <w:b/>
      <w:i/>
      <w:noProof/>
      <w:sz w:val="18"/>
      <w:lang w:val="en-GB"/>
    </w:rPr>
  </w:style>
  <w:style w:type="paragraph" w:customStyle="1" w:styleId="1e9pt">
    <w:name w:val="1e) 9 pt"/>
    <w:basedOn w:val="B1"/>
    <w:link w:val="1e9ptCar"/>
    <w:rsid w:val="00954809"/>
    <w:pPr>
      <w:overflowPunct/>
      <w:autoSpaceDE/>
      <w:autoSpaceDN/>
      <w:adjustRightInd/>
      <w:textAlignment w:val="auto"/>
    </w:pPr>
    <w:rPr>
      <w:noProof/>
      <w:szCs w:val="18"/>
      <w:lang w:eastAsia="x-none"/>
    </w:rPr>
  </w:style>
  <w:style w:type="character" w:customStyle="1" w:styleId="1e9ptCar">
    <w:name w:val="1e) 9 pt Car"/>
    <w:link w:val="1e9pt"/>
    <w:rsid w:val="00954809"/>
    <w:rPr>
      <w:noProof/>
      <w:szCs w:val="18"/>
      <w:lang w:val="en-GB" w:eastAsia="x-none"/>
    </w:rPr>
  </w:style>
  <w:style w:type="paragraph" w:customStyle="1" w:styleId="2">
    <w:name w:val="2"/>
    <w:basedOn w:val="H6"/>
    <w:rsid w:val="00954809"/>
    <w:pPr>
      <w:overflowPunct/>
      <w:autoSpaceDE/>
      <w:autoSpaceDN/>
      <w:adjustRightInd/>
      <w:textAlignment w:val="auto"/>
    </w:pPr>
    <w:rPr>
      <w:lang w:eastAsia="en-US"/>
    </w:rPr>
  </w:style>
  <w:style w:type="paragraph" w:customStyle="1" w:styleId="30mm">
    <w:name w:val="段落フォント + 左 :  30 mm"/>
    <w:aliases w:val="ぶら下げインデント :  2.81 字"/>
    <w:basedOn w:val="B2"/>
    <w:rsid w:val="00954809"/>
    <w:pPr>
      <w:ind w:left="1984" w:hanging="281"/>
    </w:pPr>
    <w:rPr>
      <w:lang w:eastAsia="ja-JP"/>
    </w:rPr>
  </w:style>
  <w:style w:type="paragraph" w:customStyle="1" w:styleId="ZchnZchn">
    <w:name w:val="Zchn Zchn"/>
    <w:semiHidden/>
    <w:rsid w:val="00954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954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954809"/>
    <w:rPr>
      <w:rFonts w:ascii="Arial" w:eastAsia="MS Mincho" w:hAnsi="Arial" w:cs="Arial"/>
      <w:sz w:val="28"/>
      <w:szCs w:val="28"/>
      <w:lang w:val="en-GB" w:eastAsia="ja-JP"/>
    </w:rPr>
  </w:style>
  <w:style w:type="paragraph" w:customStyle="1" w:styleId="Arial">
    <w:name w:val="標準 + Arial"/>
    <w:aliases w:val="左 :  1.8 mm,段落後 :  0 pt"/>
    <w:basedOn w:val="Normal"/>
    <w:rsid w:val="00954809"/>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954809"/>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954809"/>
    <w:pPr>
      <w:overflowPunct/>
      <w:autoSpaceDE/>
      <w:autoSpaceDN/>
      <w:adjustRightInd/>
      <w:ind w:firstLineChars="200" w:firstLine="420"/>
      <w:textAlignment w:val="auto"/>
    </w:pPr>
    <w:rPr>
      <w:rFonts w:eastAsia="SimSun"/>
      <w:lang w:eastAsia="en-US"/>
    </w:rPr>
  </w:style>
  <w:style w:type="character" w:customStyle="1" w:styleId="a3">
    <w:name w:val="(文字) (文字)"/>
    <w:rsid w:val="00954809"/>
    <w:rPr>
      <w:rFonts w:ascii="Arial" w:eastAsia="MS Mincho" w:hAnsi="Arial" w:cs="Arial" w:hint="default"/>
      <w:sz w:val="28"/>
      <w:szCs w:val="28"/>
      <w:lang w:val="en-GB" w:eastAsia="ja-JP"/>
    </w:rPr>
  </w:style>
  <w:style w:type="paragraph" w:styleId="BodyTextIndent3">
    <w:name w:val="Body Text Indent 3"/>
    <w:basedOn w:val="Normal"/>
    <w:link w:val="BodyTextIndent3Char"/>
    <w:rsid w:val="00954809"/>
    <w:pPr>
      <w:spacing w:after="0"/>
      <w:ind w:left="1080"/>
    </w:pPr>
    <w:rPr>
      <w:lang w:val="en-US" w:eastAsia="ja-JP"/>
    </w:rPr>
  </w:style>
  <w:style w:type="character" w:customStyle="1" w:styleId="BodyTextIndent3Char">
    <w:name w:val="Body Text Indent 3 Char"/>
    <w:link w:val="BodyTextIndent3"/>
    <w:rsid w:val="00954809"/>
    <w:rPr>
      <w:lang w:eastAsia="ja-JP"/>
    </w:rPr>
  </w:style>
  <w:style w:type="paragraph" w:customStyle="1" w:styleId="numberedlist">
    <w:name w:val="numbered list"/>
    <w:basedOn w:val="ListBullet"/>
    <w:rsid w:val="0095480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954809"/>
    <w:rPr>
      <w:rFonts w:ascii="Arial" w:eastAsia="MS Mincho" w:hAnsi="Arial"/>
      <w:lang w:eastAsia="en-US"/>
    </w:rPr>
  </w:style>
  <w:style w:type="paragraph" w:customStyle="1" w:styleId="TabList">
    <w:name w:val="TabList"/>
    <w:basedOn w:val="Normal"/>
    <w:rsid w:val="00954809"/>
    <w:pPr>
      <w:tabs>
        <w:tab w:val="left" w:pos="1134"/>
      </w:tabs>
      <w:spacing w:after="0"/>
    </w:pPr>
    <w:rPr>
      <w:rFonts w:eastAsia="MS Mincho"/>
      <w:lang w:eastAsia="en-US"/>
    </w:rPr>
  </w:style>
  <w:style w:type="paragraph" w:customStyle="1" w:styleId="tabletext0">
    <w:name w:val="table text"/>
    <w:basedOn w:val="Normal"/>
    <w:next w:val="table"/>
    <w:rsid w:val="00954809"/>
    <w:pPr>
      <w:spacing w:after="0"/>
    </w:pPr>
    <w:rPr>
      <w:rFonts w:eastAsia="MS Mincho"/>
      <w:i/>
      <w:lang w:eastAsia="en-US"/>
    </w:rPr>
  </w:style>
  <w:style w:type="paragraph" w:customStyle="1" w:styleId="HE">
    <w:name w:val="HE"/>
    <w:basedOn w:val="Normal"/>
    <w:rsid w:val="00954809"/>
    <w:pPr>
      <w:spacing w:after="0"/>
    </w:pPr>
    <w:rPr>
      <w:rFonts w:eastAsia="MS Mincho"/>
      <w:b/>
      <w:lang w:eastAsia="en-US"/>
    </w:rPr>
  </w:style>
  <w:style w:type="paragraph" w:customStyle="1" w:styleId="berschrift1H1">
    <w:name w:val="Überschrift 1.H1"/>
    <w:basedOn w:val="Normal"/>
    <w:next w:val="Normal"/>
    <w:rsid w:val="0095480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54809"/>
    <w:pPr>
      <w:widowControl/>
      <w:tabs>
        <w:tab w:val="num" w:pos="992"/>
      </w:tabs>
      <w:spacing w:after="120"/>
      <w:ind w:left="992" w:hanging="425"/>
    </w:pPr>
    <w:rPr>
      <w:rFonts w:eastAsia="MS Mincho"/>
      <w:lang w:val="en-US" w:eastAsia="en-US"/>
    </w:rPr>
  </w:style>
  <w:style w:type="paragraph" w:customStyle="1" w:styleId="textintend2">
    <w:name w:val="text intend 2"/>
    <w:basedOn w:val="text"/>
    <w:rsid w:val="00954809"/>
    <w:pPr>
      <w:widowControl/>
      <w:tabs>
        <w:tab w:val="num" w:pos="1418"/>
      </w:tabs>
      <w:spacing w:after="120"/>
      <w:ind w:left="1418" w:hanging="426"/>
    </w:pPr>
    <w:rPr>
      <w:rFonts w:eastAsia="MS Mincho"/>
      <w:lang w:val="en-US" w:eastAsia="en-US"/>
    </w:rPr>
  </w:style>
  <w:style w:type="paragraph" w:customStyle="1" w:styleId="textintend3">
    <w:name w:val="text intend 3"/>
    <w:basedOn w:val="text"/>
    <w:rsid w:val="00954809"/>
    <w:pPr>
      <w:widowControl/>
      <w:tabs>
        <w:tab w:val="num" w:pos="1843"/>
      </w:tabs>
      <w:spacing w:after="120"/>
      <w:ind w:left="1843" w:hanging="425"/>
    </w:pPr>
    <w:rPr>
      <w:rFonts w:eastAsia="MS Mincho"/>
      <w:lang w:val="en-US" w:eastAsia="en-US"/>
    </w:rPr>
  </w:style>
  <w:style w:type="paragraph" w:customStyle="1" w:styleId="TdocHeading1">
    <w:name w:val="Tdoc_Heading_1"/>
    <w:basedOn w:val="Heading1"/>
    <w:next w:val="Normal"/>
    <w:autoRedefine/>
    <w:rsid w:val="00954809"/>
    <w:pPr>
      <w:keepLines w:val="0"/>
      <w:pBdr>
        <w:top w:val="none" w:sz="0" w:space="0" w:color="auto"/>
      </w:pBdr>
      <w:tabs>
        <w:tab w:val="num" w:pos="360"/>
      </w:tabs>
      <w:spacing w:after="0"/>
      <w:ind w:left="360" w:hanging="360"/>
    </w:pPr>
    <w:rPr>
      <w:b/>
      <w:noProof/>
      <w:kern w:val="28"/>
      <w:sz w:val="24"/>
      <w:lang w:val="en-US" w:eastAsia="en-US"/>
    </w:rPr>
  </w:style>
  <w:style w:type="paragraph" w:styleId="Date">
    <w:name w:val="Date"/>
    <w:basedOn w:val="Normal"/>
    <w:next w:val="Normal"/>
    <w:link w:val="DateChar"/>
    <w:rsid w:val="00954809"/>
    <w:pPr>
      <w:spacing w:after="0"/>
      <w:jc w:val="both"/>
    </w:pPr>
    <w:rPr>
      <w:lang w:eastAsia="en-US"/>
    </w:rPr>
  </w:style>
  <w:style w:type="character" w:customStyle="1" w:styleId="DateChar">
    <w:name w:val="Date Char"/>
    <w:link w:val="Date"/>
    <w:rsid w:val="00954809"/>
    <w:rPr>
      <w:lang w:val="en-GB"/>
    </w:rPr>
  </w:style>
  <w:style w:type="paragraph" w:customStyle="1" w:styleId="Meetingcaption">
    <w:name w:val="Meeting caption"/>
    <w:basedOn w:val="Normal"/>
    <w:rsid w:val="0095480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US"/>
    </w:rPr>
  </w:style>
  <w:style w:type="paragraph" w:customStyle="1" w:styleId="para">
    <w:name w:val="para"/>
    <w:basedOn w:val="Normal"/>
    <w:rsid w:val="00954809"/>
    <w:pPr>
      <w:spacing w:after="240"/>
      <w:jc w:val="both"/>
    </w:pPr>
    <w:rPr>
      <w:rFonts w:ascii="Helvetica" w:hAnsi="Helvetica"/>
      <w:lang w:eastAsia="en-US"/>
    </w:rPr>
  </w:style>
  <w:style w:type="paragraph" w:customStyle="1" w:styleId="Cell">
    <w:name w:val="Cell"/>
    <w:basedOn w:val="Normal"/>
    <w:rsid w:val="00954809"/>
    <w:pPr>
      <w:spacing w:after="0" w:line="240" w:lineRule="exact"/>
      <w:jc w:val="center"/>
    </w:pPr>
    <w:rPr>
      <w:sz w:val="16"/>
      <w:lang w:val="en-US" w:eastAsia="ja-JP"/>
    </w:rPr>
  </w:style>
  <w:style w:type="paragraph" w:customStyle="1" w:styleId="h61">
    <w:name w:val="h6"/>
    <w:basedOn w:val="Normal"/>
    <w:rsid w:val="00954809"/>
    <w:pPr>
      <w:spacing w:before="100" w:beforeAutospacing="1" w:after="100" w:afterAutospacing="1"/>
    </w:pPr>
    <w:rPr>
      <w:sz w:val="24"/>
      <w:szCs w:val="24"/>
      <w:lang w:val="en-US" w:eastAsia="ja-JP"/>
    </w:rPr>
  </w:style>
  <w:style w:type="paragraph" w:customStyle="1" w:styleId="tah0">
    <w:name w:val="tah"/>
    <w:basedOn w:val="Normal"/>
    <w:rsid w:val="00954809"/>
    <w:pPr>
      <w:keepNext/>
      <w:adjustRightInd/>
      <w:spacing w:after="0"/>
      <w:jc w:val="center"/>
      <w:textAlignment w:val="auto"/>
    </w:pPr>
    <w:rPr>
      <w:rFonts w:ascii="Arial" w:eastAsia="Batang" w:hAnsi="Arial" w:cs="Arial"/>
      <w:b/>
      <w:bCs/>
      <w:sz w:val="18"/>
      <w:szCs w:val="18"/>
      <w:lang w:val="en-US" w:eastAsia="en-US"/>
    </w:rPr>
  </w:style>
  <w:style w:type="paragraph" w:customStyle="1" w:styleId="CharCharCharChar">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954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54809"/>
    <w:rPr>
      <w:rFonts w:ascii="Arial" w:hAnsi="Arial"/>
      <w:sz w:val="24"/>
      <w:lang w:val="en-GB" w:eastAsia="ja-JP" w:bidi="ar-SA"/>
    </w:rPr>
  </w:style>
  <w:style w:type="paragraph" w:customStyle="1" w:styleId="NormalAfter3pt">
    <w:name w:val="Normal + After:  3 pt"/>
    <w:basedOn w:val="Normal"/>
    <w:rsid w:val="00954809"/>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954809"/>
    <w:rPr>
      <w:rFonts w:ascii="Arial" w:eastAsia="????" w:hAnsi="Arial" w:cs="Arial"/>
      <w:color w:val="0000FF"/>
      <w:kern w:val="2"/>
      <w:lang w:val="en-US"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548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548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548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548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54809"/>
    <w:rPr>
      <w:rFonts w:ascii="Arial" w:eastAsia="MS Mincho" w:hAnsi="Arial"/>
      <w:sz w:val="22"/>
      <w:lang w:val="en-GB" w:eastAsia="en-US" w:bidi="ar-SA"/>
    </w:rPr>
  </w:style>
  <w:style w:type="character" w:customStyle="1" w:styleId="T1Car">
    <w:name w:val="T1 Car"/>
    <w:aliases w:val="Header 6 Car Car"/>
    <w:rsid w:val="00954809"/>
    <w:rPr>
      <w:rFonts w:ascii="Arial" w:eastAsia="MS Mincho" w:hAnsi="Arial"/>
      <w:lang w:val="en-GB" w:eastAsia="en-US" w:bidi="ar-SA"/>
    </w:rPr>
  </w:style>
  <w:style w:type="character" w:customStyle="1" w:styleId="CarCar4">
    <w:name w:val="Car Car4"/>
    <w:rsid w:val="00954809"/>
    <w:rPr>
      <w:rFonts w:ascii="Arial" w:eastAsia="MS Mincho" w:hAnsi="Arial"/>
      <w:lang w:val="en-GB" w:eastAsia="en-US" w:bidi="ar-SA"/>
    </w:rPr>
  </w:style>
  <w:style w:type="character" w:customStyle="1" w:styleId="CarCar8">
    <w:name w:val="Car Car8"/>
    <w:rsid w:val="00954809"/>
    <w:rPr>
      <w:rFonts w:ascii="Arial" w:eastAsia="MS Mincho" w:hAnsi="Arial"/>
      <w:sz w:val="36"/>
      <w:lang w:val="en-GB" w:eastAsia="en-US" w:bidi="ar-SA"/>
    </w:rPr>
  </w:style>
  <w:style w:type="character" w:customStyle="1" w:styleId="CarCar3">
    <w:name w:val="Car Car3"/>
    <w:rsid w:val="00954809"/>
    <w:rPr>
      <w:rFonts w:ascii="Arial" w:eastAsia="MS Mincho" w:hAnsi="Arial"/>
      <w:sz w:val="36"/>
      <w:lang w:val="en-GB" w:eastAsia="en-US" w:bidi="ar-SA"/>
    </w:rPr>
  </w:style>
  <w:style w:type="character" w:customStyle="1" w:styleId="CarCar7">
    <w:name w:val="Car Car7"/>
    <w:rsid w:val="009548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548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54809"/>
    <w:rPr>
      <w:b/>
      <w:lang w:val="en-GB" w:eastAsia="ja-JP" w:bidi="ar-SA"/>
    </w:rPr>
  </w:style>
  <w:style w:type="character" w:customStyle="1" w:styleId="CarCar6">
    <w:name w:val="Car Car6"/>
    <w:rsid w:val="009548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54809"/>
    <w:rPr>
      <w:lang w:val="en-GB" w:eastAsia="ja-JP" w:bidi="ar-SA"/>
    </w:rPr>
  </w:style>
  <w:style w:type="character" w:customStyle="1" w:styleId="CarCar2">
    <w:name w:val="Car Car2"/>
    <w:rsid w:val="00954809"/>
    <w:rPr>
      <w:rFonts w:eastAsia="MS Mincho"/>
      <w:lang w:val="en-GB" w:eastAsia="ja-JP" w:bidi="ar-SA"/>
    </w:rPr>
  </w:style>
  <w:style w:type="character" w:customStyle="1" w:styleId="CarCar9">
    <w:name w:val="Car Car9"/>
    <w:rsid w:val="00954809"/>
    <w:rPr>
      <w:rFonts w:ascii="Arial" w:hAnsi="Arial"/>
      <w:lang w:val="en-GB" w:eastAsia="ja-JP" w:bidi="ar-SA"/>
    </w:rPr>
  </w:style>
  <w:style w:type="paragraph" w:customStyle="1" w:styleId="TOC910">
    <w:name w:val="TOC 91"/>
    <w:basedOn w:val="TOC8"/>
    <w:rsid w:val="00954809"/>
    <w:pPr>
      <w:keepNext w:val="0"/>
      <w:ind w:left="1418" w:hanging="1418"/>
    </w:pPr>
    <w:rPr>
      <w:rFonts w:eastAsia="MS Mincho"/>
      <w:lang w:val="en-US" w:eastAsia="ja-JP"/>
    </w:rPr>
  </w:style>
  <w:style w:type="character" w:customStyle="1" w:styleId="CarCar10">
    <w:name w:val="Car Car10"/>
    <w:rsid w:val="00954809"/>
    <w:rPr>
      <w:rFonts w:ascii="Arial" w:hAnsi="Arial"/>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54809"/>
    <w:rPr>
      <w:rFonts w:ascii="Arial" w:hAnsi="Arial"/>
      <w:sz w:val="28"/>
      <w:lang w:val="en-GB" w:eastAsia="ja-JP" w:bidi="ar-SA"/>
    </w:rPr>
  </w:style>
  <w:style w:type="paragraph" w:customStyle="1" w:styleId="LD1">
    <w:name w:val="LD 1"/>
    <w:basedOn w:val="Normal"/>
    <w:rsid w:val="00954809"/>
    <w:pPr>
      <w:keepNext/>
      <w:keepLines/>
      <w:spacing w:before="60" w:after="60"/>
      <w:jc w:val="center"/>
    </w:pPr>
    <w:rPr>
      <w:rFonts w:ascii="Courier New" w:hAnsi="Courier New"/>
      <w:lang w:eastAsia="ja-JP"/>
    </w:rPr>
  </w:style>
  <w:style w:type="paragraph" w:customStyle="1" w:styleId="1">
    <w:name w:val="列出段落1"/>
    <w:basedOn w:val="Normal"/>
    <w:qFormat/>
    <w:rsid w:val="00954809"/>
    <w:pPr>
      <w:overflowPunct/>
      <w:autoSpaceDE/>
      <w:autoSpaceDN/>
      <w:adjustRightInd/>
      <w:ind w:firstLineChars="200" w:firstLine="420"/>
      <w:textAlignment w:val="auto"/>
    </w:pPr>
    <w:rPr>
      <w:rFonts w:eastAsia="SimSun"/>
      <w:lang w:eastAsia="en-US"/>
    </w:rPr>
  </w:style>
  <w:style w:type="character" w:styleId="HTMLTypewriter">
    <w:name w:val="HTML Typewriter"/>
    <w:rsid w:val="00954809"/>
    <w:rPr>
      <w:rFonts w:ascii="Courier New" w:eastAsia="Times New Roman" w:hAnsi="Courier New" w:cs="Courier New"/>
      <w:sz w:val="20"/>
      <w:szCs w:val="20"/>
    </w:rPr>
  </w:style>
  <w:style w:type="paragraph" w:customStyle="1" w:styleId="b30">
    <w:name w:val="b3"/>
    <w:basedOn w:val="Normal"/>
    <w:rsid w:val="00954809"/>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954809"/>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954809"/>
    <w:pPr>
      <w:adjustRightInd/>
      <w:ind w:left="851" w:hanging="284"/>
      <w:textAlignment w:val="auto"/>
    </w:pPr>
    <w:rPr>
      <w:rFonts w:eastAsia="MS PGothic"/>
      <w:lang w:eastAsia="ja-JP"/>
    </w:rPr>
  </w:style>
  <w:style w:type="character" w:customStyle="1" w:styleId="Absatz-Standardschriftart">
    <w:name w:val="Absatz-Standardschriftart"/>
    <w:rsid w:val="00954809"/>
  </w:style>
  <w:style w:type="character" w:customStyle="1" w:styleId="WW-Absatz-Standardschriftart">
    <w:name w:val="WW-Absatz-Standardschriftart"/>
    <w:rsid w:val="00954809"/>
  </w:style>
  <w:style w:type="character" w:customStyle="1" w:styleId="WW8Num1z0">
    <w:name w:val="WW8Num1z0"/>
    <w:rsid w:val="00954809"/>
    <w:rPr>
      <w:rFonts w:ascii="Symbol" w:hAnsi="Symbol"/>
    </w:rPr>
  </w:style>
  <w:style w:type="character" w:customStyle="1" w:styleId="WW8Num5z0">
    <w:name w:val="WW8Num5z0"/>
    <w:rsid w:val="00954809"/>
    <w:rPr>
      <w:rFonts w:ascii="Times New Roman" w:eastAsia="MS Mincho" w:hAnsi="Times New Roman" w:cs="Times New Roman"/>
    </w:rPr>
  </w:style>
  <w:style w:type="character" w:customStyle="1" w:styleId="WW8Num5z1">
    <w:name w:val="WW8Num5z1"/>
    <w:rsid w:val="00954809"/>
    <w:rPr>
      <w:rFonts w:ascii="Courier New" w:hAnsi="Courier New" w:cs="Courier New"/>
    </w:rPr>
  </w:style>
  <w:style w:type="character" w:customStyle="1" w:styleId="WW8Num5z2">
    <w:name w:val="WW8Num5z2"/>
    <w:rsid w:val="00954809"/>
    <w:rPr>
      <w:rFonts w:ascii="Wingdings" w:hAnsi="Wingdings"/>
    </w:rPr>
  </w:style>
  <w:style w:type="character" w:customStyle="1" w:styleId="WW8Num5z3">
    <w:name w:val="WW8Num5z3"/>
    <w:rsid w:val="00954809"/>
    <w:rPr>
      <w:rFonts w:ascii="Symbol" w:hAnsi="Symbol"/>
    </w:rPr>
  </w:style>
  <w:style w:type="character" w:customStyle="1" w:styleId="WW8Num6z0">
    <w:name w:val="WW8Num6z0"/>
    <w:rsid w:val="00954809"/>
    <w:rPr>
      <w:rFonts w:ascii="Arial" w:eastAsia="MS Mincho" w:hAnsi="Arial" w:cs="Arial"/>
    </w:rPr>
  </w:style>
  <w:style w:type="character" w:customStyle="1" w:styleId="WW8Num6z1">
    <w:name w:val="WW8Num6z1"/>
    <w:rsid w:val="00954809"/>
    <w:rPr>
      <w:rFonts w:ascii="Courier New" w:hAnsi="Courier New" w:cs="Courier New"/>
    </w:rPr>
  </w:style>
  <w:style w:type="character" w:customStyle="1" w:styleId="WW8Num6z2">
    <w:name w:val="WW8Num6z2"/>
    <w:rsid w:val="00954809"/>
    <w:rPr>
      <w:rFonts w:ascii="Wingdings" w:hAnsi="Wingdings"/>
    </w:rPr>
  </w:style>
  <w:style w:type="character" w:customStyle="1" w:styleId="WW8Num6z3">
    <w:name w:val="WW8Num6z3"/>
    <w:rsid w:val="00954809"/>
    <w:rPr>
      <w:rFonts w:ascii="Symbol" w:hAnsi="Symbol"/>
    </w:rPr>
  </w:style>
  <w:style w:type="character" w:customStyle="1" w:styleId="WW8Num9z0">
    <w:name w:val="WW8Num9z0"/>
    <w:rsid w:val="00954809"/>
    <w:rPr>
      <w:rFonts w:ascii="Times New Roman" w:eastAsia="MS Mincho" w:hAnsi="Times New Roman" w:cs="Times New Roman"/>
    </w:rPr>
  </w:style>
  <w:style w:type="character" w:customStyle="1" w:styleId="WW8Num9z1">
    <w:name w:val="WW8Num9z1"/>
    <w:rsid w:val="00954809"/>
    <w:rPr>
      <w:rFonts w:ascii="Courier New" w:hAnsi="Courier New" w:cs="Courier New"/>
    </w:rPr>
  </w:style>
  <w:style w:type="character" w:customStyle="1" w:styleId="WW8Num9z2">
    <w:name w:val="WW8Num9z2"/>
    <w:rsid w:val="00954809"/>
    <w:rPr>
      <w:rFonts w:ascii="Wingdings" w:hAnsi="Wingdings"/>
    </w:rPr>
  </w:style>
  <w:style w:type="character" w:customStyle="1" w:styleId="WW8Num9z3">
    <w:name w:val="WW8Num9z3"/>
    <w:rsid w:val="00954809"/>
    <w:rPr>
      <w:rFonts w:ascii="Symbol" w:hAnsi="Symbol"/>
    </w:rPr>
  </w:style>
  <w:style w:type="character" w:customStyle="1" w:styleId="WW8Num11z0">
    <w:name w:val="WW8Num11z0"/>
    <w:rsid w:val="00954809"/>
    <w:rPr>
      <w:rFonts w:ascii="Times New Roman" w:eastAsia="MS Mincho" w:hAnsi="Times New Roman" w:cs="Times New Roman"/>
    </w:rPr>
  </w:style>
  <w:style w:type="character" w:customStyle="1" w:styleId="WW8Num11z1">
    <w:name w:val="WW8Num11z1"/>
    <w:rsid w:val="00954809"/>
    <w:rPr>
      <w:rFonts w:ascii="Courier New" w:hAnsi="Courier New" w:cs="Courier New"/>
    </w:rPr>
  </w:style>
  <w:style w:type="character" w:customStyle="1" w:styleId="WW8Num11z2">
    <w:name w:val="WW8Num11z2"/>
    <w:rsid w:val="00954809"/>
    <w:rPr>
      <w:rFonts w:ascii="Wingdings" w:hAnsi="Wingdings"/>
    </w:rPr>
  </w:style>
  <w:style w:type="character" w:customStyle="1" w:styleId="WW8Num11z3">
    <w:name w:val="WW8Num11z3"/>
    <w:rsid w:val="00954809"/>
    <w:rPr>
      <w:rFonts w:ascii="Symbol" w:hAnsi="Symbol"/>
    </w:rPr>
  </w:style>
  <w:style w:type="character" w:customStyle="1" w:styleId="WW8Num15z0">
    <w:name w:val="WW8Num15z0"/>
    <w:rsid w:val="00954809"/>
    <w:rPr>
      <w:rFonts w:ascii="Times New Roman" w:eastAsia="Times New Roman" w:hAnsi="Times New Roman" w:cs="Times New Roman"/>
    </w:rPr>
  </w:style>
  <w:style w:type="character" w:customStyle="1" w:styleId="WW8Num15z1">
    <w:name w:val="WW8Num15z1"/>
    <w:rsid w:val="00954809"/>
    <w:rPr>
      <w:rFonts w:ascii="Courier New" w:hAnsi="Courier New" w:cs="Courier New"/>
    </w:rPr>
  </w:style>
  <w:style w:type="character" w:customStyle="1" w:styleId="WW8Num15z2">
    <w:name w:val="WW8Num15z2"/>
    <w:rsid w:val="00954809"/>
    <w:rPr>
      <w:rFonts w:ascii="Wingdings" w:hAnsi="Wingdings"/>
    </w:rPr>
  </w:style>
  <w:style w:type="character" w:customStyle="1" w:styleId="WW8Num15z3">
    <w:name w:val="WW8Num15z3"/>
    <w:rsid w:val="00954809"/>
    <w:rPr>
      <w:rFonts w:ascii="Symbol" w:hAnsi="Symbol"/>
    </w:rPr>
  </w:style>
  <w:style w:type="character" w:customStyle="1" w:styleId="WW8Num16z0">
    <w:name w:val="WW8Num16z0"/>
    <w:rsid w:val="00954809"/>
    <w:rPr>
      <w:rFonts w:ascii="Times New Roman" w:eastAsia="MS Mincho" w:hAnsi="Times New Roman" w:cs="Times New Roman"/>
    </w:rPr>
  </w:style>
  <w:style w:type="character" w:customStyle="1" w:styleId="WW8Num16z1">
    <w:name w:val="WW8Num16z1"/>
    <w:rsid w:val="00954809"/>
    <w:rPr>
      <w:rFonts w:ascii="Courier New" w:hAnsi="Courier New" w:cs="Courier New"/>
    </w:rPr>
  </w:style>
  <w:style w:type="character" w:customStyle="1" w:styleId="WW8Num16z2">
    <w:name w:val="WW8Num16z2"/>
    <w:rsid w:val="00954809"/>
    <w:rPr>
      <w:rFonts w:ascii="Wingdings" w:hAnsi="Wingdings"/>
    </w:rPr>
  </w:style>
  <w:style w:type="character" w:customStyle="1" w:styleId="WW8Num16z3">
    <w:name w:val="WW8Num16z3"/>
    <w:rsid w:val="00954809"/>
    <w:rPr>
      <w:rFonts w:ascii="Symbol" w:hAnsi="Symbol"/>
    </w:rPr>
  </w:style>
  <w:style w:type="character" w:customStyle="1" w:styleId="WW8Num18z0">
    <w:name w:val="WW8Num18z0"/>
    <w:rsid w:val="00954809"/>
    <w:rPr>
      <w:rFonts w:ascii="Times New Roman" w:eastAsia="Times New Roman" w:hAnsi="Times New Roman" w:cs="Times New Roman"/>
    </w:rPr>
  </w:style>
  <w:style w:type="character" w:customStyle="1" w:styleId="WW8Num18z1">
    <w:name w:val="WW8Num18z1"/>
    <w:rsid w:val="00954809"/>
    <w:rPr>
      <w:rFonts w:ascii="Courier New" w:hAnsi="Courier New" w:cs="Courier New"/>
    </w:rPr>
  </w:style>
  <w:style w:type="character" w:customStyle="1" w:styleId="WW8Num18z2">
    <w:name w:val="WW8Num18z2"/>
    <w:rsid w:val="00954809"/>
    <w:rPr>
      <w:rFonts w:ascii="Wingdings" w:hAnsi="Wingdings"/>
    </w:rPr>
  </w:style>
  <w:style w:type="character" w:customStyle="1" w:styleId="WW8Num18z3">
    <w:name w:val="WW8Num18z3"/>
    <w:rsid w:val="00954809"/>
    <w:rPr>
      <w:rFonts w:ascii="Symbol" w:hAnsi="Symbol"/>
    </w:rPr>
  </w:style>
  <w:style w:type="character" w:customStyle="1" w:styleId="WW8Num19z0">
    <w:name w:val="WW8Num19z0"/>
    <w:rsid w:val="00954809"/>
    <w:rPr>
      <w:rFonts w:ascii="Times New Roman" w:eastAsia="MS Mincho" w:hAnsi="Times New Roman" w:cs="Times New Roman"/>
    </w:rPr>
  </w:style>
  <w:style w:type="character" w:customStyle="1" w:styleId="WW8Num19z1">
    <w:name w:val="WW8Num19z1"/>
    <w:rsid w:val="00954809"/>
    <w:rPr>
      <w:rFonts w:ascii="Wingdings" w:hAnsi="Wingdings"/>
    </w:rPr>
  </w:style>
  <w:style w:type="character" w:customStyle="1" w:styleId="WW8Num25z0">
    <w:name w:val="WW8Num25z0"/>
    <w:rsid w:val="00954809"/>
    <w:rPr>
      <w:rFonts w:ascii="Arial" w:eastAsia="SimSun" w:hAnsi="Arial" w:cs="Arial"/>
    </w:rPr>
  </w:style>
  <w:style w:type="character" w:customStyle="1" w:styleId="WW8Num25z1">
    <w:name w:val="WW8Num25z1"/>
    <w:rsid w:val="00954809"/>
    <w:rPr>
      <w:rFonts w:ascii="Wingdings" w:hAnsi="Wingdings"/>
    </w:rPr>
  </w:style>
  <w:style w:type="character" w:customStyle="1" w:styleId="WW8Num28z0">
    <w:name w:val="WW8Num28z0"/>
    <w:rsid w:val="00954809"/>
    <w:rPr>
      <w:rFonts w:ascii="Times New Roman" w:eastAsia="MS Mincho" w:hAnsi="Times New Roman" w:cs="Times New Roman"/>
    </w:rPr>
  </w:style>
  <w:style w:type="character" w:customStyle="1" w:styleId="WW8Num28z1">
    <w:name w:val="WW8Num28z1"/>
    <w:rsid w:val="00954809"/>
    <w:rPr>
      <w:rFonts w:ascii="Courier New" w:hAnsi="Courier New" w:cs="Courier New"/>
    </w:rPr>
  </w:style>
  <w:style w:type="character" w:customStyle="1" w:styleId="WW8Num28z2">
    <w:name w:val="WW8Num28z2"/>
    <w:rsid w:val="00954809"/>
    <w:rPr>
      <w:rFonts w:ascii="Wingdings" w:hAnsi="Wingdings"/>
    </w:rPr>
  </w:style>
  <w:style w:type="character" w:customStyle="1" w:styleId="WW8Num28z3">
    <w:name w:val="WW8Num28z3"/>
    <w:rsid w:val="00954809"/>
    <w:rPr>
      <w:rFonts w:ascii="Symbol" w:hAnsi="Symbol"/>
    </w:rPr>
  </w:style>
  <w:style w:type="character" w:customStyle="1" w:styleId="WW8Num32z0">
    <w:name w:val="WW8Num32z0"/>
    <w:rsid w:val="00954809"/>
    <w:rPr>
      <w:rFonts w:ascii="Times New Roman" w:eastAsia="Times New Roman" w:hAnsi="Times New Roman" w:cs="Times New Roman"/>
    </w:rPr>
  </w:style>
  <w:style w:type="character" w:customStyle="1" w:styleId="WW8Num32z1">
    <w:name w:val="WW8Num32z1"/>
    <w:rsid w:val="00954809"/>
    <w:rPr>
      <w:rFonts w:ascii="Courier New" w:hAnsi="Courier New" w:cs="Courier New"/>
    </w:rPr>
  </w:style>
  <w:style w:type="character" w:customStyle="1" w:styleId="WW8Num32z2">
    <w:name w:val="WW8Num32z2"/>
    <w:rsid w:val="00954809"/>
    <w:rPr>
      <w:rFonts w:ascii="Wingdings" w:hAnsi="Wingdings"/>
    </w:rPr>
  </w:style>
  <w:style w:type="character" w:customStyle="1" w:styleId="WW8Num32z3">
    <w:name w:val="WW8Num32z3"/>
    <w:rsid w:val="00954809"/>
    <w:rPr>
      <w:rFonts w:ascii="Symbol" w:hAnsi="Symbol"/>
    </w:rPr>
  </w:style>
  <w:style w:type="character" w:customStyle="1" w:styleId="WW8Num34z0">
    <w:name w:val="WW8Num34z0"/>
    <w:rsid w:val="00954809"/>
    <w:rPr>
      <w:rFonts w:ascii="Times New Roman" w:eastAsia="SimSun" w:hAnsi="Times New Roman" w:cs="Times New Roman"/>
    </w:rPr>
  </w:style>
  <w:style w:type="character" w:customStyle="1" w:styleId="WW8Num34z1">
    <w:name w:val="WW8Num34z1"/>
    <w:rsid w:val="00954809"/>
    <w:rPr>
      <w:rFonts w:ascii="Wingdings" w:hAnsi="Wingdings"/>
    </w:rPr>
  </w:style>
  <w:style w:type="character" w:customStyle="1" w:styleId="WW8Num35z0">
    <w:name w:val="WW8Num35z0"/>
    <w:rsid w:val="00954809"/>
    <w:rPr>
      <w:rFonts w:ascii="Times New Roman" w:eastAsia="SimSun" w:hAnsi="Times New Roman" w:cs="Times New Roman"/>
    </w:rPr>
  </w:style>
  <w:style w:type="character" w:customStyle="1" w:styleId="WW8Num35z1">
    <w:name w:val="WW8Num35z1"/>
    <w:rsid w:val="00954809"/>
    <w:rPr>
      <w:rFonts w:ascii="Wingdings" w:hAnsi="Wingdings"/>
    </w:rPr>
  </w:style>
  <w:style w:type="character" w:customStyle="1" w:styleId="WW8Num36z0">
    <w:name w:val="WW8Num36z0"/>
    <w:rsid w:val="00954809"/>
    <w:rPr>
      <w:rFonts w:ascii="Times New Roman" w:eastAsia="SimSun" w:hAnsi="Times New Roman" w:cs="Times New Roman"/>
    </w:rPr>
  </w:style>
  <w:style w:type="character" w:customStyle="1" w:styleId="WW8Num36z1">
    <w:name w:val="WW8Num36z1"/>
    <w:rsid w:val="00954809"/>
    <w:rPr>
      <w:rFonts w:ascii="Wingdings" w:hAnsi="Wingdings"/>
    </w:rPr>
  </w:style>
  <w:style w:type="character" w:customStyle="1" w:styleId="WW8Num39z0">
    <w:name w:val="WW8Num39z0"/>
    <w:rsid w:val="00954809"/>
    <w:rPr>
      <w:rFonts w:ascii="Times New Roman" w:eastAsia="SimSun" w:hAnsi="Times New Roman" w:cs="Times New Roman"/>
    </w:rPr>
  </w:style>
  <w:style w:type="character" w:customStyle="1" w:styleId="WW8Num39z1">
    <w:name w:val="WW8Num39z1"/>
    <w:rsid w:val="00954809"/>
    <w:rPr>
      <w:rFonts w:ascii="Wingdings" w:hAnsi="Wingdings"/>
    </w:rPr>
  </w:style>
  <w:style w:type="character" w:customStyle="1" w:styleId="WW8NumSt1z0">
    <w:name w:val="WW8NumSt1z0"/>
    <w:rsid w:val="00954809"/>
    <w:rPr>
      <w:rFonts w:ascii="Symbol" w:hAnsi="Symbol"/>
    </w:rPr>
  </w:style>
  <w:style w:type="character" w:customStyle="1" w:styleId="WW8NumSt18z0">
    <w:name w:val="WW8NumSt18z0"/>
    <w:rsid w:val="00954809"/>
    <w:rPr>
      <w:rFonts w:ascii="Geneva" w:hAnsi="Geneva"/>
    </w:rPr>
  </w:style>
  <w:style w:type="character" w:customStyle="1" w:styleId="a4">
    <w:name w:val="段落フォント"/>
    <w:rsid w:val="00954809"/>
  </w:style>
  <w:style w:type="character" w:customStyle="1" w:styleId="a5">
    <w:name w:val="脚注番号"/>
    <w:rsid w:val="00954809"/>
    <w:rPr>
      <w:b/>
      <w:position w:val="3"/>
      <w:sz w:val="16"/>
    </w:rPr>
  </w:style>
  <w:style w:type="character" w:customStyle="1" w:styleId="a6">
    <w:name w:val="コメント参照"/>
    <w:rsid w:val="00954809"/>
    <w:rPr>
      <w:sz w:val="16"/>
    </w:rPr>
  </w:style>
  <w:style w:type="character" w:customStyle="1" w:styleId="H1">
    <w:name w:val="H1 (文字)"/>
    <w:rsid w:val="00954809"/>
    <w:rPr>
      <w:rFonts w:ascii="Arial" w:eastAsia="MS Mincho" w:hAnsi="Arial"/>
      <w:sz w:val="36"/>
      <w:lang w:val="en-GB" w:eastAsia="ar-SA" w:bidi="ar-SA"/>
    </w:rPr>
  </w:style>
  <w:style w:type="character" w:customStyle="1" w:styleId="Head2A">
    <w:name w:val="Head2A (文字)"/>
    <w:rsid w:val="00954809"/>
    <w:rPr>
      <w:rFonts w:ascii="Arial" w:eastAsia="MS Mincho" w:hAnsi="Arial"/>
      <w:sz w:val="32"/>
      <w:lang w:val="en-GB" w:eastAsia="ar-SA" w:bidi="ar-SA"/>
    </w:rPr>
  </w:style>
  <w:style w:type="character" w:customStyle="1" w:styleId="Underrubrik2">
    <w:name w:val="Underrubrik2 (文字)"/>
    <w:rsid w:val="00954809"/>
    <w:rPr>
      <w:rFonts w:ascii="Arial" w:eastAsia="MS Mincho" w:hAnsi="Arial"/>
      <w:sz w:val="28"/>
      <w:lang w:val="en-GB" w:eastAsia="ar-SA" w:bidi="ar-SA"/>
    </w:rPr>
  </w:style>
  <w:style w:type="character" w:customStyle="1" w:styleId="h4">
    <w:name w:val="h4 (文字)"/>
    <w:rsid w:val="00954809"/>
    <w:rPr>
      <w:rFonts w:ascii="Arial" w:eastAsia="MS Mincho" w:hAnsi="Arial" w:cs="Arial"/>
      <w:color w:val="0000FF"/>
      <w:kern w:val="2"/>
      <w:sz w:val="24"/>
      <w:szCs w:val="28"/>
      <w:lang w:val="en-GB" w:eastAsia="ar-SA" w:bidi="ar-SA"/>
    </w:rPr>
  </w:style>
  <w:style w:type="character" w:customStyle="1" w:styleId="M5">
    <w:name w:val="M5 (文字)"/>
    <w:rsid w:val="00954809"/>
    <w:rPr>
      <w:rFonts w:ascii="Arial" w:eastAsia="MS Mincho" w:hAnsi="Arial"/>
      <w:sz w:val="22"/>
      <w:lang w:val="en-GB" w:eastAsia="ar-SA" w:bidi="ar-SA"/>
    </w:rPr>
  </w:style>
  <w:style w:type="character" w:customStyle="1" w:styleId="T1">
    <w:name w:val="T1 (文字)"/>
    <w:rsid w:val="00954809"/>
    <w:rPr>
      <w:rFonts w:ascii="Arial" w:eastAsia="MS Mincho" w:hAnsi="Arial"/>
      <w:lang w:val="en-GB" w:eastAsia="ar-SA" w:bidi="ar-SA"/>
    </w:rPr>
  </w:style>
  <w:style w:type="character" w:customStyle="1" w:styleId="8">
    <w:name w:val="(文字) (文字)8"/>
    <w:rsid w:val="00954809"/>
    <w:rPr>
      <w:rFonts w:ascii="Arial" w:eastAsia="MS Mincho" w:hAnsi="Arial"/>
      <w:lang w:val="en-GB" w:eastAsia="ar-SA" w:bidi="ar-SA"/>
    </w:rPr>
  </w:style>
  <w:style w:type="character" w:customStyle="1" w:styleId="7">
    <w:name w:val="(文字) (文字)7"/>
    <w:rsid w:val="00954809"/>
    <w:rPr>
      <w:rFonts w:ascii="Arial" w:eastAsia="MS Mincho" w:hAnsi="Arial"/>
      <w:sz w:val="36"/>
      <w:lang w:val="en-GB" w:eastAsia="ar-SA" w:bidi="ar-SA"/>
    </w:rPr>
  </w:style>
  <w:style w:type="character" w:customStyle="1" w:styleId="headerodd">
    <w:name w:val="header odd (文字)"/>
    <w:rsid w:val="00954809"/>
    <w:rPr>
      <w:rFonts w:ascii="Arial" w:eastAsia="MS Mincho" w:hAnsi="Arial"/>
      <w:b/>
      <w:sz w:val="18"/>
      <w:lang w:val="en-GB" w:eastAsia="ar-SA" w:bidi="ar-SA"/>
    </w:rPr>
  </w:style>
  <w:style w:type="character" w:customStyle="1" w:styleId="footnotetext1">
    <w:name w:val="footnote text1 (文字)"/>
    <w:rsid w:val="00954809"/>
    <w:rPr>
      <w:rFonts w:eastAsia="MS Mincho"/>
      <w:sz w:val="16"/>
      <w:lang w:val="en-GB" w:eastAsia="ar-SA" w:bidi="ar-SA"/>
    </w:rPr>
  </w:style>
  <w:style w:type="character" w:customStyle="1" w:styleId="6">
    <w:name w:val="(文字) (文字)6"/>
    <w:rsid w:val="00954809"/>
    <w:rPr>
      <w:rFonts w:eastAsia="MS Mincho"/>
      <w:lang w:val="en-GB" w:eastAsia="ar-SA" w:bidi="ar-SA"/>
    </w:rPr>
  </w:style>
  <w:style w:type="character" w:customStyle="1" w:styleId="cap">
    <w:name w:val="cap (文字)"/>
    <w:rsid w:val="00954809"/>
    <w:rPr>
      <w:rFonts w:eastAsia="MS Mincho"/>
      <w:b/>
      <w:lang w:val="en-GB" w:eastAsia="ar-SA" w:bidi="ar-SA"/>
    </w:rPr>
  </w:style>
  <w:style w:type="character" w:customStyle="1" w:styleId="5">
    <w:name w:val="(文字) (文字)5"/>
    <w:rsid w:val="00954809"/>
    <w:rPr>
      <w:rFonts w:ascii="Courier New" w:eastAsia="MS Mincho" w:hAnsi="Courier New"/>
      <w:lang w:val="nb-NO" w:eastAsia="ar-SA" w:bidi="ar-SA"/>
    </w:rPr>
  </w:style>
  <w:style w:type="character" w:customStyle="1" w:styleId="bt">
    <w:name w:val="bt (文字)"/>
    <w:rsid w:val="00954809"/>
    <w:rPr>
      <w:rFonts w:eastAsia="MS Mincho"/>
      <w:lang w:val="en-GB" w:eastAsia="ar-SA" w:bidi="ar-SA"/>
    </w:rPr>
  </w:style>
  <w:style w:type="character" w:customStyle="1" w:styleId="4">
    <w:name w:val="(文字) (文字)4"/>
    <w:rsid w:val="00954809"/>
    <w:rPr>
      <w:rFonts w:eastAsia="MS Mincho"/>
      <w:lang w:val="en-GB" w:eastAsia="ar-SA" w:bidi="ar-SA"/>
    </w:rPr>
  </w:style>
  <w:style w:type="character" w:customStyle="1" w:styleId="3">
    <w:name w:val="(文字) (文字)3"/>
    <w:rsid w:val="00954809"/>
    <w:rPr>
      <w:rFonts w:eastAsia="MS Mincho"/>
      <w:lang w:val="en-GB" w:eastAsia="ar-SA" w:bidi="ar-SA"/>
    </w:rPr>
  </w:style>
  <w:style w:type="character" w:customStyle="1" w:styleId="10">
    <w:name w:val="(文字) (文字)1"/>
    <w:rsid w:val="00954809"/>
    <w:rPr>
      <w:rFonts w:eastAsia="MS Mincho"/>
      <w:lang w:val="en-GB" w:eastAsia="ar-SA" w:bidi="ar-SA"/>
    </w:rPr>
  </w:style>
  <w:style w:type="character" w:customStyle="1" w:styleId="a7">
    <w:name w:val="番号付け記号"/>
    <w:rsid w:val="00954809"/>
  </w:style>
  <w:style w:type="paragraph" w:customStyle="1" w:styleId="a8">
    <w:name w:val="見出し"/>
    <w:basedOn w:val="Normal"/>
    <w:next w:val="BodyText"/>
    <w:rsid w:val="00954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954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95480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954809"/>
    <w:pPr>
      <w:ind w:left="851" w:hanging="284"/>
    </w:pPr>
  </w:style>
  <w:style w:type="paragraph" w:customStyle="1" w:styleId="ac">
    <w:name w:val="箇条書き"/>
    <w:basedOn w:val="List"/>
    <w:rsid w:val="00954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954809"/>
    <w:pPr>
      <w:tabs>
        <w:tab w:val="clear" w:pos="644"/>
        <w:tab w:val="num" w:pos="1494"/>
      </w:tabs>
      <w:ind w:left="851" w:hanging="284"/>
    </w:pPr>
  </w:style>
  <w:style w:type="paragraph" w:customStyle="1" w:styleId="30">
    <w:name w:val="箇条書き 3"/>
    <w:basedOn w:val="21"/>
    <w:rsid w:val="00954809"/>
    <w:pPr>
      <w:ind w:left="1135"/>
    </w:pPr>
  </w:style>
  <w:style w:type="paragraph" w:customStyle="1" w:styleId="22">
    <w:name w:val="一覧 2"/>
    <w:basedOn w:val="List"/>
    <w:rsid w:val="00954809"/>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954809"/>
    <w:pPr>
      <w:ind w:left="1135"/>
    </w:pPr>
  </w:style>
  <w:style w:type="paragraph" w:customStyle="1" w:styleId="40">
    <w:name w:val="一覧 4"/>
    <w:basedOn w:val="31"/>
    <w:rsid w:val="00954809"/>
    <w:pPr>
      <w:ind w:left="1418"/>
    </w:pPr>
  </w:style>
  <w:style w:type="paragraph" w:customStyle="1" w:styleId="50">
    <w:name w:val="一覧 5"/>
    <w:basedOn w:val="40"/>
    <w:rsid w:val="00954809"/>
    <w:pPr>
      <w:ind w:left="1702"/>
    </w:pPr>
  </w:style>
  <w:style w:type="paragraph" w:customStyle="1" w:styleId="41">
    <w:name w:val="箇条書き 4"/>
    <w:basedOn w:val="30"/>
    <w:rsid w:val="00954809"/>
    <w:pPr>
      <w:ind w:left="1418"/>
    </w:pPr>
  </w:style>
  <w:style w:type="paragraph" w:customStyle="1" w:styleId="51">
    <w:name w:val="箇条書き 5"/>
    <w:basedOn w:val="41"/>
    <w:rsid w:val="00954809"/>
    <w:pPr>
      <w:ind w:left="1702"/>
    </w:pPr>
  </w:style>
  <w:style w:type="paragraph" w:customStyle="1" w:styleId="ad">
    <w:name w:val="コメント文字列"/>
    <w:basedOn w:val="Normal"/>
    <w:rsid w:val="0095480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95480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954809"/>
    <w:rPr>
      <w:b/>
      <w:bCs/>
    </w:rPr>
  </w:style>
  <w:style w:type="paragraph" w:customStyle="1" w:styleId="af0">
    <w:name w:val="見出しマップ"/>
    <w:basedOn w:val="Normal"/>
    <w:rsid w:val="00954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54809"/>
    <w:pPr>
      <w:suppressAutoHyphens/>
      <w:autoSpaceDN/>
      <w:adjustRightInd/>
      <w:spacing w:before="120" w:after="120"/>
    </w:pPr>
    <w:rPr>
      <w:rFonts w:eastAsia="MS Mincho" w:cs="CG Times (WN)"/>
      <w:b/>
      <w:lang w:eastAsia="ar-SA"/>
    </w:rPr>
  </w:style>
  <w:style w:type="paragraph" w:customStyle="1" w:styleId="af1">
    <w:name w:val="書式なし"/>
    <w:basedOn w:val="Normal"/>
    <w:rsid w:val="00954809"/>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954809"/>
    <w:pPr>
      <w:suppressAutoHyphens/>
      <w:autoSpaceDN/>
      <w:adjustRightInd/>
      <w:spacing w:after="120"/>
    </w:pPr>
    <w:rPr>
      <w:rFonts w:eastAsia="MS Mincho" w:cs="CG Times (WN)"/>
      <w:lang w:eastAsia="ar-SA"/>
    </w:rPr>
  </w:style>
  <w:style w:type="paragraph" w:customStyle="1" w:styleId="32">
    <w:name w:val="本文 3"/>
    <w:basedOn w:val="Normal"/>
    <w:rsid w:val="00954809"/>
    <w:pPr>
      <w:suppressAutoHyphens/>
      <w:autoSpaceDN/>
      <w:adjustRightInd/>
      <w:spacing w:after="120"/>
    </w:pPr>
    <w:rPr>
      <w:rFonts w:eastAsia="MS Mincho" w:cs="CG Times (WN)"/>
      <w:lang w:eastAsia="ar-SA"/>
    </w:rPr>
  </w:style>
  <w:style w:type="paragraph" w:customStyle="1" w:styleId="Web">
    <w:name w:val="標準 (Web)"/>
    <w:basedOn w:val="Normal"/>
    <w:rsid w:val="00954809"/>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954809"/>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954809"/>
    <w:pPr>
      <w:suppressAutoHyphens/>
      <w:autoSpaceDN/>
      <w:adjustRightInd/>
      <w:ind w:left="708"/>
    </w:pPr>
    <w:rPr>
      <w:rFonts w:eastAsia="MS Mincho" w:cs="CG Times (WN)"/>
      <w:lang w:eastAsia="ar-SA"/>
    </w:rPr>
  </w:style>
  <w:style w:type="paragraph" w:customStyle="1" w:styleId="af3">
    <w:name w:val="記"/>
    <w:basedOn w:val="Normal"/>
    <w:next w:val="Normal"/>
    <w:rsid w:val="00954809"/>
    <w:pPr>
      <w:suppressAutoHyphens/>
      <w:autoSpaceDN/>
      <w:adjustRightInd/>
    </w:pPr>
    <w:rPr>
      <w:rFonts w:eastAsia="MS Mincho" w:cs="CG Times (WN)"/>
      <w:lang w:eastAsia="ar-SA"/>
    </w:rPr>
  </w:style>
  <w:style w:type="paragraph" w:customStyle="1" w:styleId="HTML">
    <w:name w:val="HTML 書式付き"/>
    <w:basedOn w:val="Normal"/>
    <w:rsid w:val="00954809"/>
    <w:pPr>
      <w:suppressAutoHyphens/>
      <w:autoSpaceDN/>
      <w:adjustRightInd/>
    </w:pPr>
    <w:rPr>
      <w:rFonts w:ascii="Courier New" w:eastAsia="MS Mincho" w:hAnsi="Courier New" w:cs="Courier New"/>
      <w:lang w:eastAsia="ar-SA"/>
    </w:rPr>
  </w:style>
  <w:style w:type="paragraph" w:customStyle="1" w:styleId="af4">
    <w:name w:val="表の内容"/>
    <w:basedOn w:val="Normal"/>
    <w:rsid w:val="00954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54809"/>
    <w:pPr>
      <w:jc w:val="center"/>
    </w:pPr>
    <w:rPr>
      <w:b/>
      <w:bCs/>
    </w:rPr>
  </w:style>
  <w:style w:type="character" w:customStyle="1" w:styleId="WW8Num27z0">
    <w:name w:val="WW8Num27z0"/>
    <w:rsid w:val="00954809"/>
    <w:rPr>
      <w:rFonts w:ascii="Arial" w:eastAsia="Times New Roman" w:hAnsi="Arial" w:cs="Arial"/>
    </w:rPr>
  </w:style>
  <w:style w:type="character" w:customStyle="1" w:styleId="WW8Num27z1">
    <w:name w:val="WW8Num27z1"/>
    <w:rsid w:val="00954809"/>
    <w:rPr>
      <w:rFonts w:ascii="Courier New" w:hAnsi="Courier New" w:cs="Courier New"/>
    </w:rPr>
  </w:style>
  <w:style w:type="character" w:customStyle="1" w:styleId="WW8Num27z2">
    <w:name w:val="WW8Num27z2"/>
    <w:rsid w:val="00954809"/>
    <w:rPr>
      <w:rFonts w:ascii="Wingdings" w:hAnsi="Wingdings"/>
    </w:rPr>
  </w:style>
  <w:style w:type="character" w:customStyle="1" w:styleId="WW8Num27z3">
    <w:name w:val="WW8Num27z3"/>
    <w:rsid w:val="00954809"/>
    <w:rPr>
      <w:rFonts w:ascii="Symbol" w:hAnsi="Symbol"/>
    </w:rPr>
  </w:style>
  <w:style w:type="character" w:customStyle="1" w:styleId="WW8Num29z0">
    <w:name w:val="WW8Num29z0"/>
    <w:rsid w:val="00954809"/>
    <w:rPr>
      <w:rFonts w:ascii="Times New Roman" w:eastAsia="MS Mincho" w:hAnsi="Times New Roman" w:cs="Times New Roman"/>
    </w:rPr>
  </w:style>
  <w:style w:type="character" w:customStyle="1" w:styleId="WW8Num29z1">
    <w:name w:val="WW8Num29z1"/>
    <w:rsid w:val="00954809"/>
    <w:rPr>
      <w:rFonts w:ascii="Courier New" w:hAnsi="Courier New" w:cs="Courier New"/>
    </w:rPr>
  </w:style>
  <w:style w:type="character" w:customStyle="1" w:styleId="WW8Num29z2">
    <w:name w:val="WW8Num29z2"/>
    <w:rsid w:val="00954809"/>
    <w:rPr>
      <w:rFonts w:ascii="Wingdings" w:hAnsi="Wingdings"/>
    </w:rPr>
  </w:style>
  <w:style w:type="character" w:customStyle="1" w:styleId="WW8Num29z3">
    <w:name w:val="WW8Num29z3"/>
    <w:rsid w:val="00954809"/>
    <w:rPr>
      <w:rFonts w:ascii="Symbol" w:hAnsi="Symbol"/>
    </w:rPr>
  </w:style>
  <w:style w:type="character" w:customStyle="1" w:styleId="WW8Num31z0">
    <w:name w:val="WW8Num31z0"/>
    <w:rsid w:val="00954809"/>
    <w:rPr>
      <w:rFonts w:ascii="Symbol" w:hAnsi="Symbol"/>
    </w:rPr>
  </w:style>
  <w:style w:type="character" w:customStyle="1" w:styleId="WW8Num31z1">
    <w:name w:val="WW8Num31z1"/>
    <w:rsid w:val="00954809"/>
    <w:rPr>
      <w:rFonts w:ascii="Courier New" w:hAnsi="Courier New" w:cs="Courier New"/>
    </w:rPr>
  </w:style>
  <w:style w:type="character" w:customStyle="1" w:styleId="WW8Num31z2">
    <w:name w:val="WW8Num31z2"/>
    <w:rsid w:val="00954809"/>
    <w:rPr>
      <w:rFonts w:ascii="Wingdings" w:hAnsi="Wingdings"/>
    </w:rPr>
  </w:style>
  <w:style w:type="character" w:customStyle="1" w:styleId="WW8Num34z2">
    <w:name w:val="WW8Num34z2"/>
    <w:rsid w:val="00954809"/>
    <w:rPr>
      <w:rFonts w:ascii="Wingdings" w:hAnsi="Wingdings"/>
    </w:rPr>
  </w:style>
  <w:style w:type="character" w:customStyle="1" w:styleId="WW8Num34z3">
    <w:name w:val="WW8Num34z3"/>
    <w:rsid w:val="00954809"/>
    <w:rPr>
      <w:rFonts w:ascii="Symbol" w:hAnsi="Symbol"/>
    </w:rPr>
  </w:style>
  <w:style w:type="character" w:customStyle="1" w:styleId="WW8Num37z0">
    <w:name w:val="WW8Num37z0"/>
    <w:rsid w:val="00954809"/>
    <w:rPr>
      <w:rFonts w:ascii="Times New Roman" w:eastAsia="SimSun" w:hAnsi="Times New Roman" w:cs="Times New Roman"/>
    </w:rPr>
  </w:style>
  <w:style w:type="character" w:customStyle="1" w:styleId="WW8Num37z1">
    <w:name w:val="WW8Num37z1"/>
    <w:rsid w:val="00954809"/>
    <w:rPr>
      <w:rFonts w:ascii="Wingdings" w:hAnsi="Wingdings"/>
    </w:rPr>
  </w:style>
  <w:style w:type="character" w:customStyle="1" w:styleId="WW8Num38z0">
    <w:name w:val="WW8Num38z0"/>
    <w:rsid w:val="00954809"/>
    <w:rPr>
      <w:rFonts w:ascii="Times New Roman" w:eastAsia="SimSun" w:hAnsi="Times New Roman" w:cs="Times New Roman"/>
    </w:rPr>
  </w:style>
  <w:style w:type="character" w:customStyle="1" w:styleId="WW8Num38z1">
    <w:name w:val="WW8Num38z1"/>
    <w:rsid w:val="00954809"/>
    <w:rPr>
      <w:rFonts w:ascii="Wingdings" w:hAnsi="Wingdings"/>
    </w:rPr>
  </w:style>
  <w:style w:type="character" w:customStyle="1" w:styleId="WW8Num41z0">
    <w:name w:val="WW8Num41z0"/>
    <w:rsid w:val="00954809"/>
    <w:rPr>
      <w:rFonts w:ascii="Times New Roman" w:eastAsia="SimSun" w:hAnsi="Times New Roman" w:cs="Times New Roman"/>
    </w:rPr>
  </w:style>
  <w:style w:type="character" w:customStyle="1" w:styleId="WW8Num41z1">
    <w:name w:val="WW8Num41z1"/>
    <w:rsid w:val="00954809"/>
    <w:rPr>
      <w:rFonts w:ascii="Wingdings" w:hAnsi="Wingdings"/>
    </w:rPr>
  </w:style>
  <w:style w:type="character" w:customStyle="1" w:styleId="WW8NumSt20z0">
    <w:name w:val="WW8NumSt20z0"/>
    <w:rsid w:val="00954809"/>
    <w:rPr>
      <w:rFonts w:ascii="Geneva" w:hAnsi="Geneva"/>
    </w:rPr>
  </w:style>
  <w:style w:type="character" w:customStyle="1" w:styleId="DefaultParagraphFont1">
    <w:name w:val="Default Paragraph Font1"/>
    <w:rsid w:val="00954809"/>
  </w:style>
  <w:style w:type="character" w:customStyle="1" w:styleId="CommentReference1">
    <w:name w:val="Comment Reference1"/>
    <w:rsid w:val="00954809"/>
    <w:rPr>
      <w:sz w:val="16"/>
    </w:rPr>
  </w:style>
  <w:style w:type="paragraph" w:customStyle="1" w:styleId="ListBullet1">
    <w:name w:val="List Bullet1"/>
    <w:basedOn w:val="Normal"/>
    <w:rsid w:val="00954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54809"/>
    <w:pPr>
      <w:tabs>
        <w:tab w:val="clear" w:pos="644"/>
        <w:tab w:val="num" w:pos="1494"/>
      </w:tabs>
      <w:ind w:left="851"/>
    </w:pPr>
  </w:style>
  <w:style w:type="paragraph" w:customStyle="1" w:styleId="ListBullet31">
    <w:name w:val="List Bullet 31"/>
    <w:basedOn w:val="ListBullet21"/>
    <w:rsid w:val="00954809"/>
    <w:pPr>
      <w:ind w:left="1135"/>
    </w:pPr>
  </w:style>
  <w:style w:type="paragraph" w:customStyle="1" w:styleId="ListBullet41">
    <w:name w:val="List Bullet 41"/>
    <w:basedOn w:val="ListBullet31"/>
    <w:rsid w:val="00954809"/>
    <w:pPr>
      <w:ind w:left="1418"/>
    </w:pPr>
  </w:style>
  <w:style w:type="paragraph" w:customStyle="1" w:styleId="ListBullet51">
    <w:name w:val="List Bullet 51"/>
    <w:basedOn w:val="ListBullet41"/>
    <w:rsid w:val="00954809"/>
    <w:pPr>
      <w:ind w:left="1702"/>
    </w:pPr>
  </w:style>
  <w:style w:type="paragraph" w:customStyle="1" w:styleId="Caption1">
    <w:name w:val="Caption1"/>
    <w:basedOn w:val="Normal"/>
    <w:next w:val="Normal"/>
    <w:rsid w:val="0095480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954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54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54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954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54809"/>
    <w:pPr>
      <w:ind w:left="1418" w:hanging="284"/>
    </w:pPr>
  </w:style>
  <w:style w:type="paragraph" w:customStyle="1" w:styleId="ListNumber1">
    <w:name w:val="List Number1"/>
    <w:basedOn w:val="List"/>
    <w:rsid w:val="0095480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54809"/>
    <w:pPr>
      <w:ind w:left="851" w:hanging="284"/>
    </w:pPr>
  </w:style>
  <w:style w:type="paragraph" w:customStyle="1" w:styleId="List21">
    <w:name w:val="List 21"/>
    <w:basedOn w:val="List"/>
    <w:rsid w:val="0095480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54809"/>
    <w:pPr>
      <w:ind w:left="1702"/>
    </w:pPr>
  </w:style>
  <w:style w:type="paragraph" w:customStyle="1" w:styleId="BodyText21">
    <w:name w:val="Body Text 2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54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54809"/>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954809"/>
    <w:pPr>
      <w:suppressAutoHyphens/>
      <w:autoSpaceDN/>
      <w:adjustRightInd/>
      <w:ind w:left="708"/>
    </w:pPr>
    <w:rPr>
      <w:rFonts w:eastAsia="MS Mincho"/>
      <w:lang w:eastAsia="ar-SA"/>
    </w:rPr>
  </w:style>
  <w:style w:type="paragraph" w:customStyle="1" w:styleId="NoteHeading1">
    <w:name w:val="Note Heading1"/>
    <w:basedOn w:val="Normal"/>
    <w:next w:val="Normal"/>
    <w:rsid w:val="00954809"/>
    <w:pPr>
      <w:suppressAutoHyphens/>
      <w:autoSpaceDN/>
      <w:adjustRightInd/>
    </w:pPr>
    <w:rPr>
      <w:rFonts w:eastAsia="MS Mincho"/>
      <w:lang w:eastAsia="ar-SA"/>
    </w:rPr>
  </w:style>
  <w:style w:type="paragraph" w:customStyle="1" w:styleId="af6">
    <w:name w:val="枠の内容"/>
    <w:basedOn w:val="BodyText"/>
    <w:rsid w:val="0095480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954809"/>
    <w:rPr>
      <w:rFonts w:ascii="Arial" w:hAnsi="Arial"/>
      <w:sz w:val="36"/>
      <w:lang w:val="en-GB" w:eastAsia="en-GB" w:bidi="ar-SA"/>
    </w:rPr>
  </w:style>
  <w:style w:type="character" w:customStyle="1" w:styleId="T1Char6">
    <w:name w:val="T1 Char6"/>
    <w:aliases w:val="Header 6 Char Char6"/>
    <w:rsid w:val="00954809"/>
  </w:style>
  <w:style w:type="character" w:customStyle="1" w:styleId="capChar5">
    <w:name w:val="cap Char5"/>
    <w:aliases w:val="cap Char Char5,Caption Char Char4,Caption Char1 Char Char4,cap Char Char1 Char4,Caption Char Char1 Char Char4,cap Char2 Char Char Char4"/>
    <w:rsid w:val="00954809"/>
    <w:rPr>
      <w:b/>
      <w:lang w:val="en-GB" w:eastAsia="en-US" w:bidi="ar-SA"/>
    </w:rPr>
  </w:style>
  <w:style w:type="paragraph" w:customStyle="1" w:styleId="DAText">
    <w:name w:val="DA_Text"/>
    <w:basedOn w:val="Normal"/>
    <w:link w:val="DATextZchn"/>
    <w:rsid w:val="00954809"/>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954809"/>
    <w:rPr>
      <w:szCs w:val="24"/>
      <w:lang w:val="de-DE" w:eastAsia="de-DE"/>
    </w:rPr>
  </w:style>
  <w:style w:type="paragraph" w:customStyle="1" w:styleId="Note">
    <w:name w:val="Note"/>
    <w:aliases w:val="Editor's"/>
    <w:basedOn w:val="B1"/>
    <w:rsid w:val="00954809"/>
    <w:rPr>
      <w:rFonts w:eastAsia="MS Mincho"/>
      <w:lang w:eastAsia="ja-JP"/>
    </w:rPr>
  </w:style>
  <w:style w:type="paragraph" w:styleId="ListNumber5">
    <w:name w:val="List Number 5"/>
    <w:basedOn w:val="Normal"/>
    <w:rsid w:val="00954809"/>
    <w:pPr>
      <w:tabs>
        <w:tab w:val="num" w:pos="851"/>
        <w:tab w:val="num" w:pos="1800"/>
      </w:tabs>
      <w:ind w:left="1800" w:hanging="851"/>
    </w:pPr>
    <w:rPr>
      <w:rFonts w:eastAsia="MS Mincho"/>
      <w:lang w:eastAsia="ja-JP"/>
    </w:rPr>
  </w:style>
  <w:style w:type="paragraph" w:styleId="ListNumber3">
    <w:name w:val="List Number 3"/>
    <w:basedOn w:val="Normal"/>
    <w:rsid w:val="00954809"/>
    <w:pPr>
      <w:tabs>
        <w:tab w:val="num" w:pos="926"/>
      </w:tabs>
      <w:ind w:left="926" w:hanging="283"/>
    </w:pPr>
    <w:rPr>
      <w:rFonts w:eastAsia="MS Mincho"/>
      <w:lang w:eastAsia="ja-JP"/>
    </w:rPr>
  </w:style>
  <w:style w:type="paragraph" w:styleId="ListNumber4">
    <w:name w:val="List Number 4"/>
    <w:basedOn w:val="Normal"/>
    <w:rsid w:val="00954809"/>
    <w:pPr>
      <w:tabs>
        <w:tab w:val="num" w:pos="1209"/>
      </w:tabs>
      <w:ind w:left="1209" w:hanging="283"/>
    </w:pPr>
    <w:rPr>
      <w:rFonts w:eastAsia="MS Mincho"/>
      <w:lang w:eastAsia="ja-JP"/>
    </w:rPr>
  </w:style>
  <w:style w:type="paragraph" w:customStyle="1" w:styleId="Caption2">
    <w:name w:val="Caption2"/>
    <w:basedOn w:val="Normal"/>
    <w:next w:val="Normal"/>
    <w:rsid w:val="00954809"/>
    <w:pPr>
      <w:spacing w:before="120" w:after="120"/>
    </w:pPr>
    <w:rPr>
      <w:rFonts w:eastAsia="MS Mincho"/>
      <w:b/>
      <w:lang w:eastAsia="ja-JP"/>
    </w:rPr>
  </w:style>
  <w:style w:type="paragraph" w:customStyle="1" w:styleId="HO">
    <w:name w:val="HO"/>
    <w:basedOn w:val="Normal"/>
    <w:rsid w:val="00954809"/>
    <w:pPr>
      <w:spacing w:after="0"/>
      <w:jc w:val="right"/>
    </w:pPr>
    <w:rPr>
      <w:rFonts w:eastAsia="MS Mincho"/>
      <w:b/>
      <w:lang w:eastAsia="ja-JP"/>
    </w:rPr>
  </w:style>
  <w:style w:type="paragraph" w:customStyle="1" w:styleId="WP">
    <w:name w:val="WP"/>
    <w:basedOn w:val="Normal"/>
    <w:rsid w:val="00954809"/>
    <w:pPr>
      <w:spacing w:after="0"/>
      <w:jc w:val="both"/>
    </w:pPr>
    <w:rPr>
      <w:rFonts w:eastAsia="MS Mincho"/>
      <w:lang w:eastAsia="ja-JP"/>
    </w:rPr>
  </w:style>
  <w:style w:type="paragraph" w:customStyle="1" w:styleId="ZK">
    <w:name w:val="ZK"/>
    <w:rsid w:val="00954809"/>
    <w:pPr>
      <w:spacing w:after="240" w:line="240" w:lineRule="atLeast"/>
      <w:ind w:left="1191" w:right="113" w:hanging="1191"/>
    </w:pPr>
    <w:rPr>
      <w:rFonts w:eastAsia="MS Mincho"/>
      <w:lang w:eastAsia="en-US"/>
    </w:rPr>
  </w:style>
  <w:style w:type="paragraph" w:customStyle="1" w:styleId="ZC">
    <w:name w:val="ZC"/>
    <w:rsid w:val="00954809"/>
    <w:pPr>
      <w:spacing w:line="360" w:lineRule="atLeast"/>
      <w:jc w:val="center"/>
    </w:pPr>
    <w:rPr>
      <w:rFonts w:eastAsia="MS Mincho"/>
      <w:lang w:eastAsia="en-US"/>
    </w:rPr>
  </w:style>
  <w:style w:type="paragraph" w:customStyle="1" w:styleId="FooterCentred">
    <w:name w:val="FooterCentred"/>
    <w:basedOn w:val="Footer"/>
    <w:rsid w:val="00954809"/>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954809"/>
    <w:pPr>
      <w:tabs>
        <w:tab w:val="left" w:pos="360"/>
      </w:tabs>
      <w:ind w:left="360" w:hanging="360"/>
    </w:pPr>
  </w:style>
  <w:style w:type="paragraph" w:customStyle="1" w:styleId="Para1">
    <w:name w:val="Para1"/>
    <w:basedOn w:val="Normal"/>
    <w:rsid w:val="00954809"/>
    <w:pPr>
      <w:spacing w:before="120" w:after="120"/>
    </w:pPr>
    <w:rPr>
      <w:rFonts w:eastAsia="MS Mincho"/>
      <w:lang w:val="en-US" w:eastAsia="ja-JP"/>
    </w:rPr>
  </w:style>
  <w:style w:type="paragraph" w:customStyle="1" w:styleId="Teststep">
    <w:name w:val="Test step"/>
    <w:basedOn w:val="Normal"/>
    <w:rsid w:val="00954809"/>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954809"/>
    <w:pPr>
      <w:keepNext/>
      <w:keepLines/>
      <w:spacing w:after="60"/>
      <w:ind w:left="210"/>
      <w:jc w:val="center"/>
    </w:pPr>
    <w:rPr>
      <w:rFonts w:eastAsia="MS Mincho"/>
      <w:b/>
    </w:rPr>
  </w:style>
  <w:style w:type="paragraph" w:customStyle="1" w:styleId="TableofFigures1">
    <w:name w:val="Table of Figures1"/>
    <w:basedOn w:val="Normal"/>
    <w:next w:val="Normal"/>
    <w:rsid w:val="00954809"/>
    <w:pPr>
      <w:ind w:left="400" w:hanging="400"/>
      <w:jc w:val="center"/>
    </w:pPr>
    <w:rPr>
      <w:rFonts w:eastAsia="MS Mincho"/>
      <w:b/>
      <w:lang w:eastAsia="ja-JP"/>
    </w:rPr>
  </w:style>
  <w:style w:type="paragraph" w:customStyle="1" w:styleId="Tdoctable">
    <w:name w:val="Tdoc_table"/>
    <w:rsid w:val="0095480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954809"/>
    <w:pPr>
      <w:spacing w:before="120"/>
      <w:outlineLvl w:val="2"/>
    </w:pPr>
    <w:rPr>
      <w:sz w:val="28"/>
    </w:rPr>
  </w:style>
  <w:style w:type="paragraph" w:customStyle="1" w:styleId="Heading2Head2A2">
    <w:name w:val="Heading 2.Head2A.2"/>
    <w:basedOn w:val="Heading1"/>
    <w:next w:val="Normal"/>
    <w:rsid w:val="00954809"/>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954809"/>
    <w:pPr>
      <w:spacing w:after="220"/>
    </w:pPr>
    <w:rPr>
      <w:rFonts w:eastAsia="MS Mincho"/>
      <w:b/>
      <w:lang w:val="en-US" w:eastAsia="ja-JP"/>
    </w:rPr>
  </w:style>
  <w:style w:type="paragraph" w:customStyle="1" w:styleId="berschrift2Head2A2">
    <w:name w:val="Überschrift 2.Head2A.2"/>
    <w:basedOn w:val="Heading1"/>
    <w:next w:val="Normal"/>
    <w:rsid w:val="0095480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954809"/>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954809"/>
    <w:pPr>
      <w:widowControl w:val="0"/>
      <w:spacing w:after="120"/>
      <w:ind w:left="283" w:hanging="283"/>
    </w:pPr>
    <w:rPr>
      <w:rFonts w:eastAsia="MS Mincho"/>
      <w:lang w:eastAsia="de-DE"/>
    </w:rPr>
  </w:style>
  <w:style w:type="paragraph" w:customStyle="1" w:styleId="Separation">
    <w:name w:val="Separation"/>
    <w:basedOn w:val="Heading1"/>
    <w:next w:val="Normal"/>
    <w:rsid w:val="00954809"/>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9548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548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548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54809"/>
    <w:rPr>
      <w:rFonts w:ascii="Arial" w:hAnsi="Arial"/>
      <w:sz w:val="22"/>
      <w:lang w:val="en-GB" w:eastAsia="en-GB" w:bidi="ar-SA"/>
    </w:rPr>
  </w:style>
  <w:style w:type="character" w:customStyle="1" w:styleId="T1Zchn">
    <w:name w:val="T1 Zchn"/>
    <w:aliases w:val="Header 6 Zchn Zchn"/>
    <w:rsid w:val="00954809"/>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54809"/>
    <w:rPr>
      <w:rFonts w:ascii="Arial" w:hAnsi="Arial"/>
      <w:sz w:val="36"/>
      <w:lang w:val="en-GB" w:eastAsia="en-US" w:bidi="ar-SA"/>
    </w:rPr>
  </w:style>
  <w:style w:type="character" w:customStyle="1" w:styleId="T1Char4">
    <w:name w:val="T1 Char4"/>
    <w:aliases w:val="Header 6 Char Char4"/>
    <w:rsid w:val="00954809"/>
  </w:style>
  <w:style w:type="character" w:customStyle="1" w:styleId="capChar3">
    <w:name w:val="cap Char3"/>
    <w:aliases w:val="cap Char Char3,Caption Char Char2,Caption Char1 Char Char2,cap Char Char1 Char2,Caption Char Char1 Char Char2,cap Char2 Char Char Char2"/>
    <w:rsid w:val="00954809"/>
    <w:rPr>
      <w:rFonts w:ascii="Times New Roman" w:eastAsia="Batang" w:hAnsi="Times New Roman"/>
      <w:b/>
      <w:lang w:val="en-GB"/>
    </w:rPr>
  </w:style>
  <w:style w:type="paragraph" w:customStyle="1" w:styleId="JK-text-simpledoc">
    <w:name w:val="JK - text - simple doc"/>
    <w:basedOn w:val="BodyText"/>
    <w:autoRedefine/>
    <w:rsid w:val="00954809"/>
    <w:pPr>
      <w:numPr>
        <w:numId w:val="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954809"/>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954809"/>
    <w:rPr>
      <w:rFonts w:eastAsia="SimSun"/>
      <w:lang w:val="en-GB"/>
    </w:rPr>
  </w:style>
  <w:style w:type="character" w:styleId="EndnoteReference">
    <w:name w:val="endnote reference"/>
    <w:rsid w:val="00954809"/>
    <w:rPr>
      <w:vertAlign w:val="superscript"/>
    </w:rPr>
  </w:style>
  <w:style w:type="character" w:customStyle="1" w:styleId="capChar2">
    <w:name w:val="cap Char2"/>
    <w:aliases w:val="cap Char Char2,Caption Char Char1,Caption Char1 Char Char1,cap Char Char1 Char1,Caption Char Char1 Char Char1,cap Char2 Char Char Char1"/>
    <w:rsid w:val="00954809"/>
    <w:rPr>
      <w:rFonts w:eastAsia="Batang"/>
      <w:b/>
      <w:lang w:val="en-GB" w:eastAsia="en-US" w:bidi="ar-SA"/>
    </w:rPr>
  </w:style>
  <w:style w:type="character" w:customStyle="1" w:styleId="Heading6Char2">
    <w:name w:val="Heading 6 Char2"/>
    <w:rsid w:val="00954809"/>
  </w:style>
  <w:style w:type="character" w:customStyle="1" w:styleId="T1Char5">
    <w:name w:val="T1 Char5"/>
    <w:aliases w:val="Header 6 Char Char5"/>
    <w:rsid w:val="00954809"/>
  </w:style>
  <w:style w:type="character" w:customStyle="1" w:styleId="capChar4">
    <w:name w:val="cap Char4"/>
    <w:aliases w:val="cap Char Char4,Caption Char Char3,Caption Char1 Char Char3,cap Char Char1 Char3,Caption Char Char1 Char Char3,cap Char2 Char Char Char3"/>
    <w:rsid w:val="009548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54809"/>
    <w:rPr>
      <w:rFonts w:ascii="Arial" w:eastAsia="MS Mincho" w:hAnsi="Arial" w:cs="Arial"/>
      <w:color w:val="0000FF"/>
      <w:kern w:val="2"/>
      <w:sz w:val="24"/>
      <w:szCs w:val="28"/>
      <w:lang w:val="en-GB" w:eastAsia="en-US" w:bidi="ar-SA"/>
    </w:rPr>
  </w:style>
  <w:style w:type="character" w:customStyle="1" w:styleId="CharChar14">
    <w:name w:val="Char Char14"/>
    <w:rsid w:val="0095480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548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548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54809"/>
    <w:rPr>
      <w:rFonts w:ascii="Arial" w:hAnsi="Arial"/>
      <w:sz w:val="32"/>
      <w:lang w:val="en-GB"/>
    </w:rPr>
  </w:style>
  <w:style w:type="character" w:customStyle="1" w:styleId="T1Char8">
    <w:name w:val="T1 Char8"/>
    <w:aliases w:val="Header 6 Char Char7"/>
    <w:rsid w:val="009548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548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54809"/>
    <w:rPr>
      <w:rFonts w:ascii="Arial" w:hAnsi="Arial" w:cs="Arial"/>
      <w:sz w:val="28"/>
      <w:szCs w:val="28"/>
      <w:lang w:val="en-GB" w:eastAsia="en-US" w:bidi="he-IL"/>
    </w:rPr>
  </w:style>
  <w:style w:type="character" w:customStyle="1" w:styleId="M5Char8">
    <w:name w:val="M5 Char8"/>
    <w:aliases w:val="mh2 Char8,Module heading 2 Char7,heading 8 Char8,Numbered Sub-list Char7,h5 Char8,Heading5 Char8,Head5 Char8,H5 Char7,5 Char3,Heading 81 Char Char,Heading 5 Char2,5 Char5"/>
    <w:rsid w:val="00954809"/>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548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548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54809"/>
    <w:rPr>
      <w:rFonts w:ascii="Arial" w:hAnsi="Arial"/>
      <w:sz w:val="32"/>
      <w:lang w:val="en-GB" w:eastAsia="en-US"/>
    </w:rPr>
  </w:style>
  <w:style w:type="character" w:customStyle="1" w:styleId="T1Char7">
    <w:name w:val="T1 Char7"/>
    <w:aliases w:val="Header 6 Char Char8"/>
    <w:rsid w:val="00954809"/>
    <w:rPr>
      <w:rFonts w:ascii="Arial" w:hAnsi="Arial"/>
      <w:lang w:val="en-GB" w:eastAsia="en-US"/>
    </w:rPr>
  </w:style>
  <w:style w:type="character" w:customStyle="1" w:styleId="CharChar50">
    <w:name w:val="Char Char5"/>
    <w:rsid w:val="00954809"/>
    <w:rPr>
      <w:sz w:val="36"/>
      <w:lang w:val="en-GB" w:eastAsia="en-US"/>
    </w:rPr>
  </w:style>
  <w:style w:type="character" w:customStyle="1" w:styleId="CharChar40">
    <w:name w:val="Char Char4"/>
    <w:rsid w:val="00954809"/>
    <w:rPr>
      <w:rFonts w:ascii="Arial" w:hAnsi="Arial"/>
      <w:b/>
      <w:i/>
      <w:noProof/>
      <w:sz w:val="18"/>
      <w:lang w:val="en-GB" w:eastAsia="en-US"/>
    </w:rPr>
  </w:style>
  <w:style w:type="character" w:customStyle="1" w:styleId="CharChar90">
    <w:name w:val="Char Char9"/>
    <w:rsid w:val="00954809"/>
    <w:rPr>
      <w:rFonts w:eastAsia="Times New Roman" w:cs="Times New Roman"/>
      <w:b/>
      <w:i/>
      <w:noProof/>
      <w:sz w:val="18"/>
      <w:szCs w:val="20"/>
      <w:lang w:val="en-GB"/>
    </w:rPr>
  </w:style>
  <w:style w:type="character" w:customStyle="1" w:styleId="CharChar60">
    <w:name w:val="Char Char6"/>
    <w:rsid w:val="00954809"/>
    <w:rPr>
      <w:rFonts w:ascii="Courier New" w:eastAsia="Times New Roman" w:hAnsi="Courier New" w:cs="Times New Roman"/>
      <w:sz w:val="20"/>
      <w:szCs w:val="20"/>
      <w:lang w:val="nb-NO"/>
    </w:rPr>
  </w:style>
  <w:style w:type="paragraph" w:customStyle="1" w:styleId="91">
    <w:name w:val="目录 91"/>
    <w:basedOn w:val="TOC8"/>
    <w:rsid w:val="00954809"/>
    <w:pPr>
      <w:keepNext w:val="0"/>
      <w:ind w:left="1418" w:hanging="1418"/>
    </w:pPr>
    <w:rPr>
      <w:rFonts w:eastAsia="MS Mincho"/>
      <w:lang w:val="en-US" w:eastAsia="ja-JP"/>
    </w:rPr>
  </w:style>
  <w:style w:type="character" w:customStyle="1" w:styleId="CharChar260">
    <w:name w:val="Char Char26"/>
    <w:rsid w:val="00954809"/>
    <w:rPr>
      <w:rFonts w:ascii="Arial" w:hAnsi="Arial"/>
      <w:lang w:val="en-GB"/>
    </w:rPr>
  </w:style>
  <w:style w:type="character" w:customStyle="1" w:styleId="CharChar240">
    <w:name w:val="Char Char24"/>
    <w:rsid w:val="00954809"/>
    <w:rPr>
      <w:rFonts w:ascii="Arial" w:hAnsi="Arial"/>
      <w:sz w:val="36"/>
      <w:lang w:val="en-GB"/>
    </w:rPr>
  </w:style>
  <w:style w:type="character" w:customStyle="1" w:styleId="CharChar220">
    <w:name w:val="Char Char22"/>
    <w:rsid w:val="00954809"/>
    <w:rPr>
      <w:rFonts w:ascii="Arial" w:hAnsi="Arial"/>
      <w:b/>
      <w:i/>
      <w:noProof/>
      <w:sz w:val="18"/>
      <w:lang w:val="en-GB"/>
    </w:rPr>
  </w:style>
  <w:style w:type="paragraph" w:customStyle="1" w:styleId="CharCharCharChar0">
    <w:name w:val="Char Char Char Char"/>
    <w:rsid w:val="00954809"/>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954809"/>
    <w:rPr>
      <w:rFonts w:ascii="Arial" w:eastAsia="MS Mincho" w:hAnsi="Arial"/>
      <w:lang w:val="en-GB" w:eastAsia="en-US" w:bidi="ar-SA"/>
    </w:rPr>
  </w:style>
  <w:style w:type="character" w:customStyle="1" w:styleId="CarCar80">
    <w:name w:val="Car Car8"/>
    <w:rsid w:val="00954809"/>
    <w:rPr>
      <w:rFonts w:ascii="Arial" w:eastAsia="MS Mincho" w:hAnsi="Arial"/>
      <w:sz w:val="36"/>
      <w:lang w:val="en-GB" w:eastAsia="en-US" w:bidi="ar-SA"/>
    </w:rPr>
  </w:style>
  <w:style w:type="character" w:customStyle="1" w:styleId="CarCar30">
    <w:name w:val="Car Car3"/>
    <w:rsid w:val="00954809"/>
    <w:rPr>
      <w:rFonts w:ascii="Arial" w:eastAsia="MS Mincho" w:hAnsi="Arial"/>
      <w:sz w:val="36"/>
      <w:lang w:val="en-GB" w:eastAsia="en-US" w:bidi="ar-SA"/>
    </w:rPr>
  </w:style>
  <w:style w:type="character" w:customStyle="1" w:styleId="CarCar70">
    <w:name w:val="Car Car7"/>
    <w:rsid w:val="00954809"/>
    <w:rPr>
      <w:rFonts w:eastAsia="MS Mincho"/>
      <w:lang w:val="en-GB" w:eastAsia="en-US" w:bidi="ar-SA"/>
    </w:rPr>
  </w:style>
  <w:style w:type="character" w:customStyle="1" w:styleId="CarCar60">
    <w:name w:val="Car Car6"/>
    <w:rsid w:val="00954809"/>
    <w:rPr>
      <w:rFonts w:ascii="Courier New" w:hAnsi="Courier New"/>
      <w:lang w:val="nb-NO" w:eastAsia="ja-JP" w:bidi="ar-SA"/>
    </w:rPr>
  </w:style>
  <w:style w:type="character" w:customStyle="1" w:styleId="CarCar20">
    <w:name w:val="Car Car2"/>
    <w:rsid w:val="00954809"/>
    <w:rPr>
      <w:rFonts w:eastAsia="MS Mincho"/>
      <w:lang w:val="en-GB" w:eastAsia="ja-JP" w:bidi="ar-SA"/>
    </w:rPr>
  </w:style>
  <w:style w:type="character" w:customStyle="1" w:styleId="CarCar90">
    <w:name w:val="Car Car9"/>
    <w:rsid w:val="00954809"/>
    <w:rPr>
      <w:rFonts w:ascii="Arial" w:hAnsi="Arial"/>
      <w:lang w:val="en-GB" w:eastAsia="ja-JP" w:bidi="ar-SA"/>
    </w:rPr>
  </w:style>
  <w:style w:type="character" w:customStyle="1" w:styleId="CarCar100">
    <w:name w:val="Car Car10"/>
    <w:rsid w:val="00954809"/>
    <w:rPr>
      <w:rFonts w:ascii="Arial" w:hAnsi="Arial"/>
      <w:lang w:val="en-GB" w:eastAsia="ja-JP" w:bidi="ar-SA"/>
    </w:rPr>
  </w:style>
  <w:style w:type="character" w:customStyle="1" w:styleId="80">
    <w:name w:val="(文字) (文字)8"/>
    <w:rsid w:val="00954809"/>
    <w:rPr>
      <w:rFonts w:ascii="Arial" w:eastAsia="MS Mincho" w:hAnsi="Arial"/>
      <w:lang w:val="en-GB" w:eastAsia="ar-SA" w:bidi="ar-SA"/>
    </w:rPr>
  </w:style>
  <w:style w:type="character" w:customStyle="1" w:styleId="70">
    <w:name w:val="(文字) (文字)7"/>
    <w:rsid w:val="00954809"/>
    <w:rPr>
      <w:rFonts w:ascii="Arial" w:eastAsia="MS Mincho" w:hAnsi="Arial"/>
      <w:sz w:val="36"/>
      <w:lang w:val="en-GB" w:eastAsia="ar-SA" w:bidi="ar-SA"/>
    </w:rPr>
  </w:style>
  <w:style w:type="character" w:customStyle="1" w:styleId="60">
    <w:name w:val="(文字) (文字)6"/>
    <w:rsid w:val="00954809"/>
    <w:rPr>
      <w:rFonts w:eastAsia="MS Mincho"/>
      <w:lang w:val="en-GB" w:eastAsia="ar-SA" w:bidi="ar-SA"/>
    </w:rPr>
  </w:style>
  <w:style w:type="character" w:customStyle="1" w:styleId="52">
    <w:name w:val="(文字) (文字)5"/>
    <w:rsid w:val="00954809"/>
    <w:rPr>
      <w:rFonts w:ascii="Courier New" w:eastAsia="MS Mincho" w:hAnsi="Courier New"/>
      <w:lang w:val="nb-NO" w:eastAsia="ar-SA" w:bidi="ar-SA"/>
    </w:rPr>
  </w:style>
  <w:style w:type="character" w:customStyle="1" w:styleId="42">
    <w:name w:val="(文字) (文字)4"/>
    <w:rsid w:val="00954809"/>
    <w:rPr>
      <w:rFonts w:eastAsia="MS Mincho"/>
      <w:lang w:val="en-GB" w:eastAsia="ar-SA" w:bidi="ar-SA"/>
    </w:rPr>
  </w:style>
  <w:style w:type="character" w:customStyle="1" w:styleId="33">
    <w:name w:val="(文字) (文字)3"/>
    <w:rsid w:val="00954809"/>
    <w:rPr>
      <w:rFonts w:eastAsia="MS Mincho"/>
      <w:lang w:val="en-GB" w:eastAsia="ar-SA" w:bidi="ar-SA"/>
    </w:rPr>
  </w:style>
  <w:style w:type="character" w:customStyle="1" w:styleId="11">
    <w:name w:val="(文字) (文字)1"/>
    <w:rsid w:val="00954809"/>
    <w:rPr>
      <w:rFonts w:eastAsia="MS Mincho"/>
      <w:lang w:val="en-GB" w:eastAsia="ar-SA" w:bidi="ar-SA"/>
    </w:rPr>
  </w:style>
  <w:style w:type="paragraph" w:customStyle="1" w:styleId="12">
    <w:name w:val="题注1"/>
    <w:basedOn w:val="Normal"/>
    <w:next w:val="Normal"/>
    <w:rsid w:val="00954809"/>
    <w:pPr>
      <w:spacing w:before="120" w:after="120"/>
    </w:pPr>
    <w:rPr>
      <w:rFonts w:eastAsia="MS Mincho"/>
      <w:b/>
      <w:lang w:eastAsia="ja-JP"/>
    </w:rPr>
  </w:style>
  <w:style w:type="paragraph" w:customStyle="1" w:styleId="13">
    <w:name w:val="图表目录1"/>
    <w:basedOn w:val="Normal"/>
    <w:next w:val="Normal"/>
    <w:rsid w:val="0095480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548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548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54809"/>
    <w:rPr>
      <w:rFonts w:ascii="Arial" w:hAnsi="Arial" w:cs="Arial"/>
      <w:sz w:val="24"/>
      <w:szCs w:val="24"/>
      <w:lang w:val="en-GB" w:eastAsia="en-US" w:bidi="he-IL"/>
    </w:rPr>
  </w:style>
  <w:style w:type="character" w:customStyle="1" w:styleId="T1Char9">
    <w:name w:val="T1 Char9"/>
    <w:aliases w:val="Header 6 Char Char9"/>
    <w:rsid w:val="00954809"/>
    <w:rPr>
      <w:rFonts w:ascii="Arial" w:hAnsi="Arial" w:cs="Arial"/>
      <w:lang w:val="en-GB" w:eastAsia="en-US" w:bidi="he-IL"/>
    </w:rPr>
  </w:style>
  <w:style w:type="character" w:customStyle="1" w:styleId="Heading7Char2">
    <w:name w:val="Heading 7 Char2"/>
    <w:rsid w:val="0051160E"/>
    <w:rPr>
      <w:rFonts w:ascii="Arial" w:hAnsi="Arial"/>
      <w:lang w:val="en-GB"/>
    </w:rPr>
  </w:style>
  <w:style w:type="character" w:customStyle="1" w:styleId="Heading8Char2">
    <w:name w:val="Heading 8 Char2"/>
    <w:rsid w:val="0051160E"/>
    <w:rPr>
      <w:rFonts w:ascii="Arial" w:hAnsi="Arial"/>
      <w:sz w:val="36"/>
      <w:lang w:val="en-GB"/>
    </w:rPr>
  </w:style>
  <w:style w:type="character" w:customStyle="1" w:styleId="CommentTextChar2">
    <w:name w:val="Comment Text Char2"/>
    <w:semiHidden/>
    <w:rsid w:val="0051160E"/>
    <w:rPr>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1160E"/>
    <w:rPr>
      <w:rFonts w:eastAsia="SimSun"/>
      <w:lang w:val="en-GB" w:eastAsia="en-US" w:bidi="he-IL"/>
    </w:rPr>
  </w:style>
  <w:style w:type="character" w:customStyle="1" w:styleId="BodyText2Char2">
    <w:name w:val="Body Text 2 Char2"/>
    <w:rsid w:val="0051160E"/>
    <w:rPr>
      <w:lang w:val="en-GB" w:eastAsia="ja-JP" w:bidi="ar-SA"/>
    </w:rPr>
  </w:style>
  <w:style w:type="character" w:customStyle="1" w:styleId="BodyText3Char2">
    <w:name w:val="Body Text 3 Char2"/>
    <w:rsid w:val="0051160E"/>
    <w:rPr>
      <w:lang w:val="en-GB" w:eastAsia="ja-JP" w:bidi="ar-SA"/>
    </w:rPr>
  </w:style>
  <w:style w:type="character" w:customStyle="1" w:styleId="BodyTextIndentChar2">
    <w:name w:val="Body Text Indent Char2"/>
    <w:rsid w:val="0051160E"/>
    <w:rPr>
      <w:lang w:val="en-GB" w:eastAsia="en-US" w:bidi="ar-SA"/>
    </w:rPr>
  </w:style>
  <w:style w:type="character" w:customStyle="1" w:styleId="BodyTextIndent2Char2">
    <w:name w:val="Body Text Indent 2 Char2"/>
    <w:rsid w:val="0051160E"/>
    <w:rPr>
      <w:rFonts w:ascii="Arial" w:eastAsia="MS Mincho" w:hAnsi="Arial" w:cs="Arial"/>
      <w:lang w:val="en-GB" w:eastAsia="ja-JP" w:bidi="ar-SA"/>
    </w:rPr>
  </w:style>
  <w:style w:type="paragraph" w:customStyle="1" w:styleId="ZchnZchn0">
    <w:name w:val="Zchn Zchn"/>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5">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文字) (文字)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1160E"/>
    <w:rPr>
      <w:rFonts w:ascii="Arial" w:hAnsi="Arial"/>
      <w:sz w:val="36"/>
      <w:lang w:val="en-GB"/>
    </w:rPr>
  </w:style>
  <w:style w:type="character" w:customStyle="1" w:styleId="CharChar19">
    <w:name w:val="Char Char19"/>
    <w:rsid w:val="0051160E"/>
    <w:rPr>
      <w:rFonts w:ascii="Times New Roman" w:hAnsi="Times New Roman"/>
      <w:lang w:val="en-GB"/>
    </w:rPr>
  </w:style>
  <w:style w:type="character" w:customStyle="1" w:styleId="CharChar20">
    <w:name w:val="Char Char20"/>
    <w:rsid w:val="0051160E"/>
    <w:rPr>
      <w:rFonts w:ascii="Arial" w:hAnsi="Arial"/>
      <w:sz w:val="36"/>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1160E"/>
    <w:rPr>
      <w:rFonts w:eastAsia="MS Mincho"/>
      <w:lang w:val="en-GB" w:eastAsia="ja-JP" w:bidi="ar-SA"/>
    </w:rPr>
  </w:style>
  <w:style w:type="character" w:customStyle="1" w:styleId="14">
    <w:name w:val="段落フォント1"/>
    <w:rsid w:val="0051160E"/>
  </w:style>
  <w:style w:type="character" w:customStyle="1" w:styleId="15">
    <w:name w:val="コメント参照1"/>
    <w:rsid w:val="0051160E"/>
    <w:rPr>
      <w:sz w:val="16"/>
    </w:rPr>
  </w:style>
  <w:style w:type="paragraph" w:customStyle="1" w:styleId="16">
    <w:name w:val="図表番号1"/>
    <w:basedOn w:val="Normal"/>
    <w:rsid w:val="0051160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7">
    <w:name w:val="段落番号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7"/>
    <w:rsid w:val="0051160E"/>
    <w:pPr>
      <w:ind w:left="851" w:hanging="284"/>
    </w:pPr>
  </w:style>
  <w:style w:type="paragraph" w:customStyle="1" w:styleId="18">
    <w:name w:val="箇条書き1"/>
    <w:basedOn w:val="List"/>
    <w:rsid w:val="0051160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8"/>
    <w:rsid w:val="0051160E"/>
    <w:pPr>
      <w:tabs>
        <w:tab w:val="clear" w:pos="644"/>
        <w:tab w:val="num" w:pos="1494"/>
      </w:tabs>
      <w:ind w:left="851" w:hanging="284"/>
    </w:pPr>
  </w:style>
  <w:style w:type="paragraph" w:customStyle="1" w:styleId="310">
    <w:name w:val="箇条書き 31"/>
    <w:basedOn w:val="211"/>
    <w:rsid w:val="0051160E"/>
    <w:pPr>
      <w:ind w:left="1135"/>
    </w:pPr>
  </w:style>
  <w:style w:type="paragraph" w:customStyle="1" w:styleId="212">
    <w:name w:val="一覧 21"/>
    <w:basedOn w:val="List"/>
    <w:rsid w:val="0051160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51160E"/>
    <w:pPr>
      <w:ind w:left="1135"/>
    </w:pPr>
  </w:style>
  <w:style w:type="paragraph" w:customStyle="1" w:styleId="410">
    <w:name w:val="一覧 41"/>
    <w:basedOn w:val="311"/>
    <w:rsid w:val="0051160E"/>
    <w:pPr>
      <w:ind w:left="1418"/>
    </w:pPr>
  </w:style>
  <w:style w:type="paragraph" w:customStyle="1" w:styleId="510">
    <w:name w:val="一覧 51"/>
    <w:basedOn w:val="410"/>
    <w:rsid w:val="0051160E"/>
    <w:pPr>
      <w:ind w:left="1702"/>
    </w:pPr>
  </w:style>
  <w:style w:type="paragraph" w:customStyle="1" w:styleId="411">
    <w:name w:val="箇条書き 41"/>
    <w:basedOn w:val="310"/>
    <w:rsid w:val="0051160E"/>
    <w:pPr>
      <w:ind w:left="1418"/>
    </w:pPr>
  </w:style>
  <w:style w:type="paragraph" w:customStyle="1" w:styleId="511">
    <w:name w:val="箇条書き 51"/>
    <w:basedOn w:val="411"/>
    <w:rsid w:val="0051160E"/>
    <w:pPr>
      <w:ind w:left="1702"/>
    </w:pPr>
  </w:style>
  <w:style w:type="paragraph" w:customStyle="1" w:styleId="19">
    <w:name w:val="コメント文字列1"/>
    <w:basedOn w:val="Normal"/>
    <w:rsid w:val="0051160E"/>
    <w:pPr>
      <w:suppressAutoHyphens/>
      <w:overflowPunct/>
      <w:autoSpaceDE/>
      <w:autoSpaceDN/>
      <w:adjustRightInd/>
      <w:textAlignment w:val="auto"/>
    </w:pPr>
    <w:rPr>
      <w:rFonts w:eastAsia="MS Mincho" w:cs="CG Times (WN)"/>
      <w:lang w:eastAsia="ar-SA"/>
    </w:rPr>
  </w:style>
  <w:style w:type="paragraph" w:customStyle="1" w:styleId="1a">
    <w:name w:val="吹き出し1"/>
    <w:basedOn w:val="Normal"/>
    <w:rsid w:val="0051160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b">
    <w:name w:val="コメント内容1"/>
    <w:basedOn w:val="19"/>
    <w:next w:val="19"/>
    <w:rsid w:val="0051160E"/>
    <w:rPr>
      <w:b/>
      <w:bCs/>
    </w:rPr>
  </w:style>
  <w:style w:type="paragraph" w:customStyle="1" w:styleId="1c">
    <w:name w:val="見出しマップ1"/>
    <w:basedOn w:val="Normal"/>
    <w:rsid w:val="0051160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d">
    <w:name w:val="書式なし1"/>
    <w:basedOn w:val="Normal"/>
    <w:rsid w:val="0051160E"/>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1160E"/>
    <w:pPr>
      <w:suppressAutoHyphens/>
      <w:autoSpaceDN/>
      <w:adjustRightInd/>
      <w:spacing w:after="120"/>
    </w:pPr>
    <w:rPr>
      <w:rFonts w:eastAsia="MS Mincho" w:cs="CG Times (WN)"/>
      <w:lang w:eastAsia="ar-SA"/>
    </w:rPr>
  </w:style>
  <w:style w:type="paragraph" w:customStyle="1" w:styleId="312">
    <w:name w:val="本文 31"/>
    <w:basedOn w:val="Normal"/>
    <w:rsid w:val="0051160E"/>
    <w:pPr>
      <w:suppressAutoHyphens/>
      <w:autoSpaceDN/>
      <w:adjustRightInd/>
      <w:spacing w:after="120"/>
    </w:pPr>
    <w:rPr>
      <w:rFonts w:eastAsia="MS Mincho" w:cs="CG Times (WN)"/>
      <w:lang w:eastAsia="ar-SA"/>
    </w:rPr>
  </w:style>
  <w:style w:type="paragraph" w:customStyle="1" w:styleId="af7">
    <w:name w:val="修订"/>
    <w:hidden/>
    <w:semiHidden/>
    <w:rsid w:val="0051160E"/>
    <w:rPr>
      <w:rFonts w:eastAsia="MS Mincho"/>
      <w:lang w:eastAsia="en-US"/>
    </w:rPr>
  </w:style>
  <w:style w:type="numbering" w:customStyle="1" w:styleId="NoList1">
    <w:name w:val="No List1"/>
    <w:next w:val="NoList"/>
    <w:semiHidden/>
    <w:rsid w:val="0051160E"/>
  </w:style>
  <w:style w:type="character" w:customStyle="1" w:styleId="CharChar23">
    <w:name w:val="Char Char23"/>
    <w:rsid w:val="0051160E"/>
    <w:rPr>
      <w:rFonts w:ascii="Arial" w:hAnsi="Arial"/>
      <w:lang w:val="en-GB" w:eastAsia="en-US"/>
    </w:rPr>
  </w:style>
  <w:style w:type="numbering" w:customStyle="1" w:styleId="NoList2">
    <w:name w:val="No List2"/>
    <w:next w:val="NoList"/>
    <w:semiHidden/>
    <w:rsid w:val="0051160E"/>
  </w:style>
  <w:style w:type="numbering" w:customStyle="1" w:styleId="NoList3">
    <w:name w:val="No List3"/>
    <w:next w:val="NoList"/>
    <w:semiHidden/>
    <w:rsid w:val="0051160E"/>
  </w:style>
  <w:style w:type="numbering" w:customStyle="1" w:styleId="NoList4">
    <w:name w:val="No List4"/>
    <w:next w:val="NoList"/>
    <w:semiHidden/>
    <w:rsid w:val="0051160E"/>
  </w:style>
  <w:style w:type="numbering" w:customStyle="1" w:styleId="NoList5">
    <w:name w:val="No List5"/>
    <w:next w:val="NoList"/>
    <w:semiHidden/>
    <w:rsid w:val="0051160E"/>
  </w:style>
  <w:style w:type="paragraph" w:customStyle="1" w:styleId="Web1">
    <w:name w:val="標準 (Web)1"/>
    <w:basedOn w:val="Normal"/>
    <w:rsid w:val="0051160E"/>
    <w:pPr>
      <w:suppressAutoHyphens/>
      <w:autoSpaceDN/>
      <w:adjustRightInd/>
      <w:spacing w:before="100" w:after="100"/>
    </w:pPr>
    <w:rPr>
      <w:rFonts w:eastAsia="Arial Unicode MS" w:cs="CG Times (WN)"/>
      <w:sz w:val="24"/>
      <w:szCs w:val="24"/>
    </w:rPr>
  </w:style>
  <w:style w:type="character" w:customStyle="1" w:styleId="BodyText2Char1">
    <w:name w:val="Body Text 2 Char1"/>
    <w:rsid w:val="0051160E"/>
    <w:rPr>
      <w:lang w:val="en-GB" w:eastAsia="ja-JP" w:bidi="ar-SA"/>
    </w:rPr>
  </w:style>
  <w:style w:type="character" w:customStyle="1" w:styleId="BodyText3Char1">
    <w:name w:val="Body Text 3 Char1"/>
    <w:rsid w:val="0051160E"/>
    <w:rPr>
      <w:lang w:val="en-GB" w:eastAsia="ja-JP" w:bidi="ar-SA"/>
    </w:rPr>
  </w:style>
  <w:style w:type="character" w:customStyle="1" w:styleId="BodyTextIndentChar1">
    <w:name w:val="Body Text Indent Char1"/>
    <w:rsid w:val="0051160E"/>
    <w:rPr>
      <w:lang w:val="en-GB" w:eastAsia="en-US" w:bidi="ar-SA"/>
    </w:rPr>
  </w:style>
  <w:style w:type="character" w:customStyle="1" w:styleId="BodyTextIndent2Char1">
    <w:name w:val="Body Text Indent 2 Char1"/>
    <w:rsid w:val="0051160E"/>
    <w:rPr>
      <w:rFonts w:ascii="Arial" w:eastAsia="MS Mincho" w:hAnsi="Arial" w:cs="Arial"/>
      <w:lang w:val="en-GB" w:eastAsia="ja-JP" w:bidi="ar-SA"/>
    </w:rPr>
  </w:style>
  <w:style w:type="paragraph" w:customStyle="1" w:styleId="214">
    <w:name w:val="本文インデント 21"/>
    <w:basedOn w:val="Normal"/>
    <w:rsid w:val="0051160E"/>
    <w:pPr>
      <w:suppressAutoHyphens/>
      <w:autoSpaceDN/>
      <w:adjustRightInd/>
      <w:ind w:left="567"/>
    </w:pPr>
    <w:rPr>
      <w:rFonts w:ascii="Arial" w:eastAsia="MS Mincho" w:hAnsi="Arial" w:cs="Arial"/>
      <w:lang w:eastAsia="ar-SA"/>
    </w:rPr>
  </w:style>
  <w:style w:type="character" w:customStyle="1" w:styleId="THC">
    <w:name w:val="TH C"/>
    <w:rsid w:val="0051160E"/>
    <w:rPr>
      <w:rFonts w:ascii="Arial" w:eastAsia="MS Mincho" w:hAnsi="Arial" w:cs="Arial"/>
      <w:b/>
      <w:bCs/>
      <w:lang w:val="en-GB" w:eastAsia="ja-JP"/>
    </w:rPr>
  </w:style>
  <w:style w:type="paragraph" w:customStyle="1" w:styleId="1e">
    <w:name w:val="標準インデント1"/>
    <w:basedOn w:val="Normal"/>
    <w:rsid w:val="0051160E"/>
    <w:pPr>
      <w:suppressAutoHyphens/>
      <w:autoSpaceDN/>
      <w:adjustRightInd/>
      <w:ind w:left="708"/>
    </w:pPr>
    <w:rPr>
      <w:rFonts w:eastAsia="MS Mincho" w:cs="CG Times (WN)"/>
      <w:lang w:eastAsia="ar-SA"/>
    </w:rPr>
  </w:style>
  <w:style w:type="character" w:customStyle="1" w:styleId="Head2A0">
    <w:name w:val="Head2A"/>
    <w:rsid w:val="0051160E"/>
    <w:rPr>
      <w:rFonts w:ascii="Arial" w:eastAsia="MS Mincho" w:hAnsi="Arial"/>
      <w:sz w:val="32"/>
      <w:lang w:val="en-GB" w:eastAsia="en-US" w:bidi="ar-SA"/>
    </w:rPr>
  </w:style>
  <w:style w:type="paragraph" w:customStyle="1" w:styleId="1f">
    <w:name w:val="記1"/>
    <w:basedOn w:val="Normal"/>
    <w:next w:val="Normal"/>
    <w:rsid w:val="0051160E"/>
    <w:pPr>
      <w:suppressAutoHyphens/>
      <w:autoSpaceDN/>
      <w:adjustRightInd/>
    </w:pPr>
    <w:rPr>
      <w:rFonts w:eastAsia="MS Mincho" w:cs="CG Times (WN)"/>
      <w:lang w:eastAsia="ar-SA"/>
    </w:rPr>
  </w:style>
  <w:style w:type="paragraph" w:customStyle="1" w:styleId="HTML1">
    <w:name w:val="HTML 書式付き1"/>
    <w:basedOn w:val="Normal"/>
    <w:rsid w:val="0051160E"/>
    <w:pPr>
      <w:suppressAutoHyphens/>
      <w:autoSpaceDN/>
      <w:adjustRightInd/>
    </w:pPr>
    <w:rPr>
      <w:rFonts w:ascii="Courier New" w:eastAsia="MS Mincho" w:hAnsi="Courier New" w:cs="Courier New"/>
      <w:lang w:eastAsia="ar-SA"/>
    </w:rPr>
  </w:style>
  <w:style w:type="character" w:customStyle="1" w:styleId="PlainTextChar1">
    <w:name w:val="Plain Text Char1"/>
    <w:rsid w:val="0051160E"/>
    <w:rPr>
      <w:rFonts w:ascii="Courier New" w:hAnsi="Courier New"/>
      <w:lang w:val="nb-NO" w:eastAsia="en-US" w:bidi="ar-SA"/>
    </w:rPr>
  </w:style>
  <w:style w:type="character" w:customStyle="1" w:styleId="B3c">
    <w:name w:val="B3 c"/>
    <w:rsid w:val="0051160E"/>
    <w:rPr>
      <w:lang w:val="en-GB" w:eastAsia="en-GB"/>
    </w:rPr>
  </w:style>
  <w:style w:type="character" w:customStyle="1" w:styleId="B2C">
    <w:name w:val="B2 C"/>
    <w:rsid w:val="0051160E"/>
    <w:rPr>
      <w:lang w:val="en-GB" w:eastAsia="en-GB"/>
    </w:rPr>
  </w:style>
  <w:style w:type="character" w:customStyle="1" w:styleId="H6C">
    <w:name w:val="H6 C"/>
    <w:rsid w:val="0051160E"/>
    <w:rPr>
      <w:rFonts w:ascii="Arial" w:eastAsia="Times New Roman" w:hAnsi="Arial"/>
      <w:sz w:val="22"/>
      <w:lang w:eastAsia="en-US"/>
    </w:rPr>
  </w:style>
  <w:style w:type="character" w:customStyle="1" w:styleId="EmailStyle97">
    <w:name w:val="EmailStyle97"/>
    <w:semiHidden/>
    <w:rsid w:val="0051160E"/>
    <w:rPr>
      <w:rFonts w:ascii="Arial" w:hAnsi="Arial" w:cs="Arial"/>
      <w:color w:val="auto"/>
      <w:sz w:val="20"/>
      <w:szCs w:val="20"/>
    </w:rPr>
  </w:style>
  <w:style w:type="character" w:customStyle="1" w:styleId="B1C">
    <w:name w:val="B1 C"/>
    <w:rsid w:val="0051160E"/>
    <w:rPr>
      <w:lang w:val="en-GB" w:eastAsia="en-US" w:bidi="ar-SA"/>
    </w:rPr>
  </w:style>
  <w:style w:type="character" w:customStyle="1" w:styleId="h40">
    <w:name w:val="h4"/>
    <w:rsid w:val="0051160E"/>
    <w:rPr>
      <w:rFonts w:ascii="Arial" w:hAnsi="Arial"/>
      <w:sz w:val="24"/>
      <w:lang w:val="en-GB"/>
    </w:rPr>
  </w:style>
  <w:style w:type="character" w:customStyle="1" w:styleId="Heading4C">
    <w:name w:val="Heading 4 C"/>
    <w:rsid w:val="0051160E"/>
    <w:rPr>
      <w:rFonts w:ascii="Arial" w:hAnsi="Arial"/>
      <w:sz w:val="24"/>
      <w:szCs w:val="28"/>
      <w:lang w:val="en-GB" w:eastAsia="en-US" w:bidi="ar-SA"/>
    </w:rPr>
  </w:style>
  <w:style w:type="character" w:customStyle="1" w:styleId="Titre3">
    <w:name w:val="Titre 3"/>
    <w:rsid w:val="0051160E"/>
    <w:rPr>
      <w:rFonts w:ascii="Arial" w:hAnsi="Arial"/>
      <w:sz w:val="28"/>
      <w:szCs w:val="28"/>
      <w:lang w:val="en-GB" w:eastAsia="en-GB"/>
    </w:rPr>
  </w:style>
  <w:style w:type="character" w:customStyle="1" w:styleId="h5">
    <w:name w:val="h5"/>
    <w:rsid w:val="0051160E"/>
    <w:rPr>
      <w:rFonts w:ascii="Arial" w:eastAsia="SimSun" w:hAnsi="Arial"/>
      <w:sz w:val="22"/>
      <w:lang w:val="en-GB" w:eastAsia="en-US" w:bidi="ar-SA"/>
    </w:rPr>
  </w:style>
  <w:style w:type="character" w:customStyle="1" w:styleId="h51">
    <w:name w:val="h5 1"/>
    <w:rsid w:val="0051160E"/>
    <w:rPr>
      <w:rFonts w:ascii="Arial" w:eastAsia="MS Mincho" w:hAnsi="Arial"/>
      <w:sz w:val="22"/>
      <w:lang w:val="en-GB" w:eastAsia="en-US" w:bidi="ar-SA"/>
    </w:rPr>
  </w:style>
  <w:style w:type="paragraph" w:customStyle="1" w:styleId="CommentNokia">
    <w:name w:val="Comment Nokia"/>
    <w:basedOn w:val="Normal"/>
    <w:rsid w:val="0051160E"/>
    <w:pPr>
      <w:tabs>
        <w:tab w:val="left" w:pos="360"/>
      </w:tabs>
      <w:ind w:left="360" w:hanging="360"/>
    </w:pPr>
    <w:rPr>
      <w:rFonts w:eastAsia="MS Mincho"/>
      <w:sz w:val="22"/>
      <w:lang w:val="en-US" w:eastAsia="en-US"/>
    </w:rPr>
  </w:style>
  <w:style w:type="paragraph" w:customStyle="1" w:styleId="af8">
    <w:name w:val="変更箇所"/>
    <w:hidden/>
    <w:semiHidden/>
    <w:rsid w:val="0051160E"/>
    <w:rPr>
      <w:rFonts w:eastAsia="MS Mincho"/>
      <w:lang w:eastAsia="ja-JP"/>
    </w:rPr>
  </w:style>
  <w:style w:type="paragraph" w:customStyle="1" w:styleId="NOTE0">
    <w:name w:val="NOTE"/>
    <w:basedOn w:val="B3"/>
    <w:qFormat/>
    <w:rsid w:val="0051160E"/>
    <w:pPr>
      <w:overflowPunct/>
      <w:autoSpaceDE/>
      <w:autoSpaceDN/>
      <w:adjustRightInd/>
      <w:textAlignment w:val="auto"/>
    </w:pPr>
    <w:rPr>
      <w:rFonts w:eastAsia="SimSun"/>
      <w:lang w:eastAsia="x-none"/>
    </w:rPr>
  </w:style>
  <w:style w:type="paragraph" w:customStyle="1" w:styleId="11BodyText">
    <w:name w:val="11 BodyText"/>
    <w:basedOn w:val="Normal"/>
    <w:rsid w:val="0051160E"/>
    <w:pPr>
      <w:overflowPunct/>
      <w:autoSpaceDE/>
      <w:autoSpaceDN/>
      <w:adjustRightInd/>
      <w:spacing w:after="220"/>
      <w:ind w:left="1298"/>
      <w:textAlignment w:val="auto"/>
    </w:pPr>
    <w:rPr>
      <w:rFonts w:ascii="Arial" w:eastAsia="SimSun" w:hAnsi="Arial"/>
      <w:lang w:val="en-US" w:eastAsia="en-US"/>
    </w:rPr>
  </w:style>
  <w:style w:type="character" w:customStyle="1" w:styleId="st1">
    <w:name w:val="st1"/>
    <w:basedOn w:val="DefaultParagraphFont"/>
    <w:rsid w:val="0051160E"/>
  </w:style>
  <w:style w:type="character" w:customStyle="1" w:styleId="fontstyle01">
    <w:name w:val="fontstyle01"/>
    <w:rsid w:val="0051160E"/>
    <w:rPr>
      <w:rFonts w:ascii="Times-Roman" w:hAnsi="Times-Roman" w:hint="default"/>
      <w:b w:val="0"/>
      <w:bCs w:val="0"/>
      <w:i w:val="0"/>
      <w:iCs w:val="0"/>
      <w:color w:val="000000"/>
      <w:sz w:val="20"/>
      <w:szCs w:val="20"/>
    </w:rPr>
  </w:style>
  <w:style w:type="character" w:customStyle="1" w:styleId="fontstyle21">
    <w:name w:val="fontstyle21"/>
    <w:rsid w:val="0051160E"/>
    <w:rPr>
      <w:rFonts w:ascii="Times-Italic" w:hAnsi="Times-Italic" w:hint="default"/>
      <w:b w:val="0"/>
      <w:bCs w:val="0"/>
      <w:i/>
      <w:iCs/>
      <w:color w:val="000000"/>
      <w:sz w:val="20"/>
      <w:szCs w:val="20"/>
    </w:rPr>
  </w:style>
  <w:style w:type="character" w:customStyle="1" w:styleId="CharChar8">
    <w:name w:val="Char Char8"/>
    <w:rsid w:val="0051160E"/>
    <w:rPr>
      <w:rFonts w:ascii="Times New Roman" w:hAnsi="Times New Roman"/>
      <w:b/>
      <w:bCs/>
      <w:lang w:val="en-GB" w:eastAsia="en-US"/>
    </w:rPr>
  </w:style>
  <w:style w:type="paragraph" w:customStyle="1" w:styleId="B11">
    <w:name w:val="B1+"/>
    <w:basedOn w:val="Normal"/>
    <w:rsid w:val="0051160E"/>
    <w:pPr>
      <w:tabs>
        <w:tab w:val="num" w:pos="737"/>
      </w:tabs>
      <w:ind w:left="737" w:hanging="453"/>
    </w:pPr>
    <w:rPr>
      <w:rFonts w:eastAsia="SimSun"/>
      <w:lang w:eastAsia="en-US"/>
    </w:rPr>
  </w:style>
  <w:style w:type="paragraph" w:customStyle="1" w:styleId="B21">
    <w:name w:val="B2+"/>
    <w:basedOn w:val="B2"/>
    <w:rsid w:val="0051160E"/>
    <w:pPr>
      <w:tabs>
        <w:tab w:val="num" w:pos="1191"/>
      </w:tabs>
      <w:ind w:left="1191" w:hanging="454"/>
    </w:pPr>
    <w:rPr>
      <w:rFonts w:eastAsia="SimSun"/>
      <w:lang w:eastAsia="x-none"/>
    </w:rPr>
  </w:style>
  <w:style w:type="paragraph" w:customStyle="1" w:styleId="B31">
    <w:name w:val="B3+"/>
    <w:basedOn w:val="B3"/>
    <w:rsid w:val="0051160E"/>
    <w:pPr>
      <w:tabs>
        <w:tab w:val="left" w:pos="1134"/>
        <w:tab w:val="num" w:pos="1644"/>
      </w:tabs>
      <w:ind w:left="1644" w:hanging="453"/>
    </w:pPr>
    <w:rPr>
      <w:rFonts w:eastAsia="SimSun"/>
      <w:lang w:eastAsia="x-none"/>
    </w:rPr>
  </w:style>
  <w:style w:type="character" w:customStyle="1" w:styleId="CharChar13">
    <w:name w:val="Char Char13"/>
    <w:semiHidden/>
    <w:rsid w:val="0051160E"/>
    <w:rPr>
      <w:rFonts w:eastAsia="SimSun"/>
      <w:lang w:val="en-GB" w:eastAsia="en-US" w:bidi="ar-SA"/>
    </w:rPr>
  </w:style>
  <w:style w:type="character" w:customStyle="1" w:styleId="CharChar7">
    <w:name w:val="Char Char7"/>
    <w:rsid w:val="0051160E"/>
    <w:rPr>
      <w:rFonts w:ascii="Arial" w:eastAsia="SimSun" w:hAnsi="Arial"/>
      <w:sz w:val="36"/>
      <w:lang w:val="en-GB" w:eastAsia="en-US" w:bidi="ar-SA"/>
    </w:rPr>
  </w:style>
  <w:style w:type="paragraph" w:customStyle="1" w:styleId="CharCharCharChar1">
    <w:name w:val="Char Char Char Char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51160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1160E"/>
    <w:rPr>
      <w:rFonts w:ascii="Tahoma" w:hAnsi="Tahoma" w:cs="Tahoma"/>
      <w:sz w:val="16"/>
      <w:szCs w:val="16"/>
      <w:lang w:val="en-GB" w:eastAsia="en-US" w:bidi="ar-SA"/>
    </w:rPr>
  </w:style>
  <w:style w:type="character" w:customStyle="1" w:styleId="CharChar25">
    <w:name w:val="Char Char25"/>
    <w:rsid w:val="0051160E"/>
    <w:rPr>
      <w:rFonts w:ascii="Arial" w:hAnsi="Arial"/>
      <w:lang w:val="en-GB" w:eastAsia="en-US"/>
    </w:rPr>
  </w:style>
  <w:style w:type="paragraph" w:customStyle="1" w:styleId="af9">
    <w:name w:val="수정"/>
    <w:hidden/>
    <w:semiHidden/>
    <w:rsid w:val="0051160E"/>
    <w:rPr>
      <w:rFonts w:eastAsia="Batang"/>
      <w:lang w:eastAsia="en-US"/>
    </w:rPr>
  </w:style>
  <w:style w:type="character" w:customStyle="1" w:styleId="CharChar30">
    <w:name w:val="Char Char30"/>
    <w:rsid w:val="0051160E"/>
    <w:rPr>
      <w:rFonts w:ascii="Arial" w:hAnsi="Arial"/>
      <w:lang w:val="en-GB" w:eastAsia="en-US"/>
    </w:rPr>
  </w:style>
  <w:style w:type="character" w:customStyle="1" w:styleId="CharChar29">
    <w:name w:val="Char Char29"/>
    <w:rsid w:val="0051160E"/>
    <w:rPr>
      <w:rFonts w:ascii="Arial" w:hAnsi="Arial"/>
      <w:sz w:val="36"/>
      <w:lang w:val="en-GB" w:eastAsia="en-US"/>
    </w:rPr>
  </w:style>
  <w:style w:type="character" w:customStyle="1" w:styleId="CharChar28">
    <w:name w:val="Char Char28"/>
    <w:rsid w:val="0051160E"/>
    <w:rPr>
      <w:rFonts w:ascii="Arial" w:hAnsi="Arial"/>
      <w:sz w:val="36"/>
      <w:lang w:val="en-GB" w:eastAsia="en-US"/>
    </w:rPr>
  </w:style>
  <w:style w:type="character" w:customStyle="1" w:styleId="CharChar27">
    <w:name w:val="Char Char27"/>
    <w:rsid w:val="0051160E"/>
    <w:rPr>
      <w:rFonts w:ascii="Arial" w:hAnsi="Arial"/>
      <w:b/>
      <w:i/>
      <w:noProof/>
      <w:sz w:val="18"/>
      <w:lang w:val="en-GB" w:eastAsia="en-US"/>
    </w:rPr>
  </w:style>
  <w:style w:type="character" w:customStyle="1" w:styleId="CharChar3">
    <w:name w:val="Char Char3"/>
    <w:rsid w:val="0051160E"/>
    <w:rPr>
      <w:rFonts w:ascii="Arial" w:hAnsi="Arial"/>
      <w:sz w:val="22"/>
      <w:lang w:val="en-GB" w:eastAsia="en-US" w:bidi="ar-SA"/>
    </w:rPr>
  </w:style>
  <w:style w:type="paragraph" w:customStyle="1" w:styleId="CharCharCharCharChar">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1160E"/>
    <w:rPr>
      <w:lang w:val="en-GB" w:eastAsia="ja-JP" w:bidi="ar-SA"/>
    </w:rPr>
  </w:style>
  <w:style w:type="paragraph" w:customStyle="1" w:styleId="CharChar1CharChar">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10">
    <w:name w:val="Char Char10"/>
    <w:rsid w:val="0051160E"/>
    <w:rPr>
      <w:rFonts w:ascii="Times New Roman" w:hAnsi="Times New Roman"/>
      <w:lang w:val="en-GB" w:eastAsia="en-US"/>
    </w:rPr>
  </w:style>
  <w:style w:type="paragraph" w:customStyle="1" w:styleId="NormalArial">
    <w:name w:val="Normal + Arial"/>
    <w:aliases w:val="9 pt,Right,Right:  0,24 cm,After:  0 pt,Normal + Times New Roman"/>
    <w:basedOn w:val="Normal"/>
    <w:rsid w:val="0051160E"/>
    <w:pPr>
      <w:keepNext/>
      <w:keepLines/>
      <w:spacing w:after="0"/>
      <w:ind w:right="134"/>
      <w:jc w:val="right"/>
    </w:pPr>
    <w:rPr>
      <w:rFonts w:ascii="Arial" w:eastAsia="SimSun" w:hAnsi="Arial" w:cs="Arial"/>
      <w:sz w:val="18"/>
      <w:szCs w:val="18"/>
      <w:lang w:val="en-US" w:eastAsia="en-GB"/>
    </w:rPr>
  </w:style>
  <w:style w:type="paragraph" w:customStyle="1" w:styleId="1f0">
    <w:name w:val="修订1"/>
    <w:hidden/>
    <w:semiHidden/>
    <w:rsid w:val="0051160E"/>
    <w:rPr>
      <w:rFonts w:eastAsia="Batang"/>
      <w:lang w:eastAsia="en-US"/>
    </w:rPr>
  </w:style>
  <w:style w:type="paragraph" w:customStyle="1" w:styleId="CharCharCharCharChar0">
    <w:name w:val="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160E"/>
    <w:rPr>
      <w:lang w:val="en-GB" w:eastAsia="ja-JP"/>
    </w:rPr>
  </w:style>
  <w:style w:type="paragraph" w:customStyle="1" w:styleId="CharChar1CharChar0">
    <w:name w:val="Char Char1 Char Char"/>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160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70">
    <w:name w:val="Char Char7"/>
    <w:rsid w:val="0051160E"/>
    <w:rPr>
      <w:rFonts w:ascii="Tahoma" w:hAnsi="Tahoma"/>
      <w:shd w:val="clear" w:color="auto" w:fill="000080"/>
      <w:lang w:val="en-GB" w:eastAsia="en-US"/>
    </w:rPr>
  </w:style>
  <w:style w:type="character" w:customStyle="1" w:styleId="CharChar100">
    <w:name w:val="Char Char10"/>
    <w:semiHidden/>
    <w:rsid w:val="0051160E"/>
    <w:rPr>
      <w:rFonts w:ascii="Times New Roman" w:hAnsi="Times New Roman"/>
      <w:lang w:val="en-GB" w:eastAsia="en-US"/>
    </w:rPr>
  </w:style>
  <w:style w:type="character" w:customStyle="1" w:styleId="CharChar80">
    <w:name w:val="Char Char8"/>
    <w:semiHidden/>
    <w:rsid w:val="0051160E"/>
    <w:rPr>
      <w:rFonts w:ascii="Times New Roman" w:hAnsi="Times New Roman"/>
      <w:b/>
      <w:lang w:val="en-GB" w:eastAsia="en-US"/>
    </w:rPr>
  </w:style>
  <w:style w:type="paragraph" w:customStyle="1" w:styleId="StyleTAC">
    <w:name w:val="Style TAC +"/>
    <w:basedOn w:val="TAC"/>
    <w:next w:val="TAC"/>
    <w:link w:val="StyleTACChar"/>
    <w:autoRedefine/>
    <w:rsid w:val="0051160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1160E"/>
    <w:rPr>
      <w:rFonts w:ascii="Arial" w:eastAsia="SimSun" w:hAnsi="Arial"/>
      <w:kern w:val="2"/>
      <w:sz w:val="18"/>
      <w:lang w:val="x-none" w:eastAsia="ko-KR"/>
    </w:rPr>
  </w:style>
  <w:style w:type="character" w:customStyle="1" w:styleId="CharChar2">
    <w:name w:val="Char Char2"/>
    <w:rsid w:val="0051160E"/>
    <w:rPr>
      <w:rFonts w:ascii="Arial" w:hAnsi="Arial"/>
      <w:lang w:val="en-GB" w:eastAsia="en-US" w:bidi="ar-SA"/>
    </w:rPr>
  </w:style>
  <w:style w:type="character" w:customStyle="1" w:styleId="msoins00">
    <w:name w:val="msoins0"/>
    <w:rsid w:val="0051160E"/>
  </w:style>
  <w:style w:type="paragraph" w:customStyle="1" w:styleId="1f1">
    <w:name w:val="수정1"/>
    <w:hidden/>
    <w:semiHidden/>
    <w:rsid w:val="0051160E"/>
    <w:rPr>
      <w:rFonts w:eastAsia="Batang"/>
      <w:lang w:eastAsia="en-US"/>
    </w:rPr>
  </w:style>
  <w:style w:type="paragraph" w:customStyle="1" w:styleId="1f2">
    <w:name w:val="変更箇所1"/>
    <w:hidden/>
    <w:semiHidden/>
    <w:rsid w:val="0051160E"/>
    <w:rPr>
      <w:rFonts w:eastAsia="MS Mincho"/>
      <w:lang w:eastAsia="en-US"/>
    </w:rPr>
  </w:style>
  <w:style w:type="character" w:customStyle="1" w:styleId="hps">
    <w:name w:val="hps"/>
    <w:rsid w:val="0051160E"/>
  </w:style>
  <w:style w:type="character" w:customStyle="1" w:styleId="capChar6">
    <w:name w:val="cap Char6"/>
    <w:aliases w:val="cap Char Char6,Caption Char Char5,Caption Char1 Char Char5,cap Char Char1 Char5,Caption Char Char1 Char Char5,cap Char2 Char Char Char5"/>
    <w:rsid w:val="0051160E"/>
    <w:rPr>
      <w:b/>
      <w:lang w:val="en-GB" w:eastAsia="en-US" w:bidi="ar-SA"/>
    </w:rPr>
  </w:style>
  <w:style w:type="paragraph" w:customStyle="1" w:styleId="BL">
    <w:name w:val="BL"/>
    <w:basedOn w:val="Normal"/>
    <w:rsid w:val="0051160E"/>
    <w:pPr>
      <w:numPr>
        <w:numId w:val="4"/>
      </w:numPr>
      <w:tabs>
        <w:tab w:val="left" w:pos="851"/>
      </w:tabs>
    </w:pPr>
    <w:rPr>
      <w:rFonts w:eastAsia="Malgun Gothic"/>
      <w:lang w:eastAsia="en-US"/>
    </w:rPr>
  </w:style>
  <w:style w:type="paragraph" w:customStyle="1" w:styleId="BN">
    <w:name w:val="BN"/>
    <w:basedOn w:val="Normal"/>
    <w:rsid w:val="0051160E"/>
    <w:pPr>
      <w:numPr>
        <w:numId w:val="5"/>
      </w:numPr>
    </w:pPr>
    <w:rPr>
      <w:rFonts w:eastAsia="Malgun Gothic"/>
      <w:lang w:eastAsia="en-US"/>
    </w:rPr>
  </w:style>
  <w:style w:type="table" w:customStyle="1" w:styleId="TableStyle1">
    <w:name w:val="Table Style1"/>
    <w:basedOn w:val="TableNormal"/>
    <w:rsid w:val="0051160E"/>
    <w:rPr>
      <w:rFonts w:eastAsia="MS Mincho"/>
    </w:rPr>
    <w:tblPr/>
  </w:style>
  <w:style w:type="paragraph" w:customStyle="1" w:styleId="Normal1">
    <w:name w:val="Normal 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160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1160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목록 없음1"/>
    <w:next w:val="NoList"/>
    <w:semiHidden/>
    <w:unhideWhenUsed/>
    <w:rsid w:val="0051160E"/>
  </w:style>
  <w:style w:type="character" w:customStyle="1" w:styleId="Char2">
    <w:name w:val="批注主题 Char"/>
    <w:semiHidden/>
    <w:rsid w:val="0051160E"/>
    <w:rPr>
      <w:b/>
      <w:bCs/>
      <w:lang w:val="en-GB" w:eastAsia="en-US" w:bidi="ar-SA"/>
    </w:rPr>
  </w:style>
  <w:style w:type="paragraph" w:customStyle="1" w:styleId="font5">
    <w:name w:val="font5"/>
    <w:basedOn w:val="Normal"/>
    <w:rsid w:val="0051160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160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160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160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160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160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160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160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160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160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160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160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160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160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160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160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160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160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160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160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160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160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160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160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51160E"/>
  </w:style>
  <w:style w:type="character" w:customStyle="1" w:styleId="im-content1">
    <w:name w:val="im-content1"/>
    <w:rsid w:val="0051160E"/>
    <w:rPr>
      <w:color w:val="333333"/>
    </w:rPr>
  </w:style>
  <w:style w:type="paragraph" w:customStyle="1" w:styleId="CarCar50">
    <w:name w:val="Car Car5"/>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160E"/>
    <w:rPr>
      <w:rFonts w:ascii="Times New Roman" w:hAnsi="Times New Roman" w:cs="Times New Roman" w:hint="default"/>
      <w:lang w:val="en-GB"/>
    </w:rPr>
  </w:style>
  <w:style w:type="character" w:customStyle="1" w:styleId="CharChar130">
    <w:name w:val="Char Char13"/>
    <w:semiHidden/>
    <w:rsid w:val="0051160E"/>
    <w:rPr>
      <w:rFonts w:ascii="SimSun" w:eastAsia="SimSun" w:hAnsi="SimSun" w:hint="eastAsia"/>
      <w:lang w:val="en-GB" w:eastAsia="en-US" w:bidi="ar-SA"/>
    </w:rPr>
  </w:style>
  <w:style w:type="character" w:customStyle="1" w:styleId="CharChar140">
    <w:name w:val="Char Char14"/>
    <w:rsid w:val="0051160E"/>
    <w:rPr>
      <w:rFonts w:ascii="Arial" w:eastAsia="SimSun" w:hAnsi="Arial" w:cs="Arial" w:hint="default"/>
      <w:sz w:val="36"/>
      <w:lang w:val="en-GB" w:eastAsia="en-US" w:bidi="ar-SA"/>
    </w:rPr>
  </w:style>
  <w:style w:type="paragraph" w:customStyle="1" w:styleId="B7">
    <w:name w:val="B7"/>
    <w:basedOn w:val="B6"/>
    <w:link w:val="B7Char"/>
    <w:rsid w:val="0051160E"/>
    <w:pPr>
      <w:ind w:left="2269"/>
    </w:pPr>
    <w:rPr>
      <w:rFonts w:ascii="Arial" w:eastAsia="SimSun" w:hAnsi="Arial"/>
      <w:sz w:val="22"/>
      <w:lang w:eastAsia="x-none"/>
    </w:rPr>
  </w:style>
  <w:style w:type="character" w:customStyle="1" w:styleId="B7Char">
    <w:name w:val="B7 Char"/>
    <w:link w:val="B7"/>
    <w:rsid w:val="0051160E"/>
    <w:rPr>
      <w:rFonts w:ascii="Arial" w:eastAsia="SimSun" w:hAnsi="Arial"/>
      <w:sz w:val="22"/>
      <w:lang w:val="en-GB" w:eastAsia="x-none"/>
    </w:rPr>
  </w:style>
  <w:style w:type="character" w:customStyle="1" w:styleId="EditorsNoteChar1">
    <w:name w:val="Editor's Note Char1"/>
    <w:locked/>
    <w:rsid w:val="0051160E"/>
    <w:rPr>
      <w:color w:val="FF0000"/>
      <w:lang w:eastAsia="en-US"/>
    </w:rPr>
  </w:style>
  <w:style w:type="character" w:customStyle="1" w:styleId="CharChar31">
    <w:name w:val="Char Char3"/>
    <w:rsid w:val="0051160E"/>
    <w:rPr>
      <w:rFonts w:ascii="Arial" w:hAnsi="Arial" w:cs="Arial" w:hint="default"/>
      <w:sz w:val="22"/>
      <w:lang w:val="en-GB" w:eastAsia="en-US" w:bidi="ar-SA"/>
    </w:rPr>
  </w:style>
  <w:style w:type="character" w:customStyle="1" w:styleId="1f4">
    <w:name w:val="書式なし (文字)1"/>
    <w:rsid w:val="0051160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160E"/>
    <w:rPr>
      <w:rFonts w:eastAsia="SimSun"/>
    </w:rPr>
  </w:style>
  <w:style w:type="character" w:customStyle="1" w:styleId="1f5">
    <w:name w:val="文末脚注文字列 (文字)1"/>
    <w:rsid w:val="0051160E"/>
    <w:rPr>
      <w:rFonts w:ascii="Times New Roman" w:hAnsi="Times New Roman" w:cs="Times New Roman" w:hint="default"/>
      <w:lang w:val="en-GB" w:eastAsia="en-US"/>
    </w:rPr>
  </w:style>
  <w:style w:type="character" w:customStyle="1" w:styleId="CharChar2a">
    <w:name w:val="Char Char2"/>
    <w:rsid w:val="0051160E"/>
    <w:rPr>
      <w:rFonts w:ascii="Arial" w:hAnsi="Arial" w:cs="Arial" w:hint="default"/>
      <w:sz w:val="28"/>
      <w:lang w:val="en-GB" w:eastAsia="en-US"/>
    </w:rPr>
  </w:style>
  <w:style w:type="character" w:customStyle="1" w:styleId="CharChar250">
    <w:name w:val="Char Char25"/>
    <w:rsid w:val="0051160E"/>
    <w:rPr>
      <w:rFonts w:ascii="Arial" w:hAnsi="Arial" w:cs="Arial" w:hint="default"/>
      <w:lang w:val="en-GB" w:eastAsia="en-US"/>
    </w:rPr>
  </w:style>
  <w:style w:type="character" w:customStyle="1" w:styleId="CharChar300">
    <w:name w:val="Char Char30"/>
    <w:rsid w:val="0051160E"/>
    <w:rPr>
      <w:rFonts w:ascii="Arial" w:hAnsi="Arial" w:cs="Arial" w:hint="default"/>
      <w:lang w:val="en-GB" w:eastAsia="en-US"/>
    </w:rPr>
  </w:style>
  <w:style w:type="character" w:customStyle="1" w:styleId="CharChar290">
    <w:name w:val="Char Char29"/>
    <w:rsid w:val="0051160E"/>
    <w:rPr>
      <w:rFonts w:ascii="Arial" w:hAnsi="Arial" w:cs="Arial" w:hint="default"/>
      <w:sz w:val="36"/>
      <w:lang w:val="en-GB" w:eastAsia="en-US"/>
    </w:rPr>
  </w:style>
  <w:style w:type="character" w:customStyle="1" w:styleId="CharChar280">
    <w:name w:val="Char Char28"/>
    <w:rsid w:val="0051160E"/>
    <w:rPr>
      <w:rFonts w:ascii="Arial" w:hAnsi="Arial" w:cs="Arial" w:hint="default"/>
      <w:sz w:val="36"/>
      <w:lang w:val="en-GB" w:eastAsia="en-US"/>
    </w:rPr>
  </w:style>
  <w:style w:type="character" w:customStyle="1" w:styleId="CharChar270">
    <w:name w:val="Char Char27"/>
    <w:rsid w:val="0051160E"/>
    <w:rPr>
      <w:rFonts w:ascii="Arial" w:hAnsi="Arial" w:cs="Arial" w:hint="default"/>
      <w:b/>
      <w:bCs w:val="0"/>
      <w:i/>
      <w:iCs w:val="0"/>
      <w:noProof/>
      <w:sz w:val="18"/>
      <w:lang w:val="en-GB" w:eastAsia="en-US"/>
    </w:rPr>
  </w:style>
  <w:style w:type="character" w:customStyle="1" w:styleId="FooterChar2">
    <w:name w:val="Footer Char2"/>
    <w:rsid w:val="0051160E"/>
    <w:rPr>
      <w:rFonts w:ascii="Arial" w:hAnsi="Arial"/>
      <w:b/>
      <w:i/>
      <w:noProof/>
      <w:sz w:val="18"/>
    </w:rPr>
  </w:style>
  <w:style w:type="character" w:customStyle="1" w:styleId="Heading7Char3">
    <w:name w:val="Heading 7 Char3"/>
    <w:rsid w:val="0051160E"/>
    <w:rPr>
      <w:rFonts w:ascii="Arial" w:hAnsi="Arial"/>
      <w:lang w:val="en-GB"/>
    </w:rPr>
  </w:style>
  <w:style w:type="character" w:customStyle="1" w:styleId="Heading8Char3">
    <w:name w:val="Heading 8 Char3"/>
    <w:rsid w:val="0051160E"/>
    <w:rPr>
      <w:rFonts w:ascii="Arial" w:hAnsi="Arial"/>
      <w:sz w:val="36"/>
      <w:lang w:val="en-GB"/>
    </w:rPr>
  </w:style>
  <w:style w:type="character" w:customStyle="1" w:styleId="ListChar3">
    <w:name w:val="List Char3"/>
    <w:rsid w:val="0051160E"/>
    <w:rPr>
      <w:lang w:val="en-GB"/>
    </w:rPr>
  </w:style>
  <w:style w:type="character" w:customStyle="1" w:styleId="PlainTextChar3">
    <w:name w:val="Plain Text Char3"/>
    <w:rsid w:val="0051160E"/>
    <w:rPr>
      <w:rFonts w:ascii="Courier New" w:hAnsi="Courier New"/>
      <w:lang w:val="nb-NO" w:eastAsia="en-US" w:bidi="ar-SA"/>
    </w:rPr>
  </w:style>
  <w:style w:type="character" w:customStyle="1" w:styleId="CommentTextChar3">
    <w:name w:val="Comment Text Char3"/>
    <w:semiHidden/>
    <w:rsid w:val="0051160E"/>
    <w:rPr>
      <w:lang w:val="en-GB" w:eastAsia="en-US" w:bidi="ar-SA"/>
    </w:rPr>
  </w:style>
  <w:style w:type="numbering" w:customStyle="1" w:styleId="1f6">
    <w:name w:val="无列表1"/>
    <w:next w:val="NoList"/>
    <w:semiHidden/>
    <w:unhideWhenUsed/>
    <w:rsid w:val="0051160E"/>
  </w:style>
  <w:style w:type="character" w:customStyle="1" w:styleId="BodyText2Char3">
    <w:name w:val="Body Text 2 Char3"/>
    <w:rsid w:val="0051160E"/>
    <w:rPr>
      <w:lang w:val="en-GB" w:eastAsia="ja-JP" w:bidi="ar-SA"/>
    </w:rPr>
  </w:style>
  <w:style w:type="character" w:customStyle="1" w:styleId="BodyText3Char3">
    <w:name w:val="Body Text 3 Char3"/>
    <w:rsid w:val="0051160E"/>
    <w:rPr>
      <w:lang w:val="en-GB" w:eastAsia="ja-JP" w:bidi="ar-SA"/>
    </w:rPr>
  </w:style>
  <w:style w:type="character" w:customStyle="1" w:styleId="BodyTextIndentChar3">
    <w:name w:val="Body Text Indent Char3"/>
    <w:rsid w:val="0051160E"/>
    <w:rPr>
      <w:lang w:val="en-GB" w:eastAsia="en-US" w:bidi="ar-SA"/>
    </w:rPr>
  </w:style>
  <w:style w:type="character" w:customStyle="1" w:styleId="BodyTextIndent2Char3">
    <w:name w:val="Body Text Indent 2 Char3"/>
    <w:rsid w:val="0051160E"/>
    <w:rPr>
      <w:rFonts w:ascii="Arial" w:eastAsia="MS Mincho" w:hAnsi="Arial" w:cs="Arial"/>
      <w:lang w:val="en-GB" w:eastAsia="ja-JP" w:bidi="ar-SA"/>
    </w:rPr>
  </w:style>
  <w:style w:type="character" w:customStyle="1" w:styleId="NoteHeadingChar1">
    <w:name w:val="Note Heading Char1"/>
    <w:rsid w:val="0051160E"/>
    <w:rPr>
      <w:rFonts w:eastAsia="MS Mincho"/>
      <w:lang w:val="en-GB"/>
    </w:rPr>
  </w:style>
  <w:style w:type="character" w:customStyle="1" w:styleId="HTMLPreformattedChar1">
    <w:name w:val="HTML Preformatted Char1"/>
    <w:rsid w:val="0051160E"/>
    <w:rPr>
      <w:rFonts w:ascii="Courier New" w:eastAsia="MS Mincho" w:hAnsi="Courier New" w:cs="Courier New"/>
      <w:lang w:val="en-GB"/>
    </w:rPr>
  </w:style>
  <w:style w:type="character" w:customStyle="1" w:styleId="Heading9Char2">
    <w:name w:val="Heading 9 Char2"/>
    <w:rsid w:val="0051160E"/>
    <w:rPr>
      <w:rFonts w:ascii="Arial" w:hAnsi="Arial"/>
      <w:sz w:val="36"/>
      <w:lang w:val="en-GB"/>
    </w:rPr>
  </w:style>
  <w:style w:type="paragraph" w:customStyle="1" w:styleId="28">
    <w:name w:val="列出段落2"/>
    <w:basedOn w:val="Normal"/>
    <w:qFormat/>
    <w:rsid w:val="0051160E"/>
    <w:pPr>
      <w:overflowPunct/>
      <w:autoSpaceDE/>
      <w:autoSpaceDN/>
      <w:adjustRightInd/>
      <w:ind w:firstLineChars="200" w:firstLine="420"/>
      <w:textAlignment w:val="auto"/>
    </w:pPr>
    <w:rPr>
      <w:rFonts w:eastAsia="SimSun"/>
      <w:lang w:eastAsia="en-US"/>
    </w:rPr>
  </w:style>
  <w:style w:type="paragraph" w:customStyle="1" w:styleId="Revision2">
    <w:name w:val="Revision2"/>
    <w:hidden/>
    <w:semiHidden/>
    <w:rsid w:val="0051160E"/>
    <w:rPr>
      <w:rFonts w:eastAsia="MS Mincho"/>
      <w:lang w:eastAsia="en-US"/>
    </w:rPr>
  </w:style>
  <w:style w:type="character" w:customStyle="1" w:styleId="ListChar2">
    <w:name w:val="List Char2"/>
    <w:rsid w:val="0051160E"/>
    <w:rPr>
      <w:lang w:val="en-GB" w:eastAsia="en-GB" w:bidi="ar-SA"/>
    </w:rPr>
  </w:style>
  <w:style w:type="character" w:customStyle="1" w:styleId="PlainTextChar2">
    <w:name w:val="Plain Text Char2"/>
    <w:rsid w:val="0051160E"/>
    <w:rPr>
      <w:rFonts w:ascii="Courier New" w:hAnsi="Courier New"/>
      <w:lang w:val="nb-NO" w:eastAsia="en-US" w:bidi="ar-SA"/>
    </w:rPr>
  </w:style>
  <w:style w:type="numbering" w:customStyle="1" w:styleId="NoList11">
    <w:name w:val="No List11"/>
    <w:next w:val="NoList"/>
    <w:semiHidden/>
    <w:rsid w:val="0051160E"/>
  </w:style>
  <w:style w:type="numbering" w:customStyle="1" w:styleId="NoList21">
    <w:name w:val="No List21"/>
    <w:next w:val="NoList"/>
    <w:semiHidden/>
    <w:rsid w:val="0051160E"/>
  </w:style>
  <w:style w:type="numbering" w:customStyle="1" w:styleId="NoList12">
    <w:name w:val="No List12"/>
    <w:next w:val="NoList"/>
    <w:semiHidden/>
    <w:rsid w:val="0051160E"/>
  </w:style>
  <w:style w:type="numbering" w:customStyle="1" w:styleId="NoList22">
    <w:name w:val="No List22"/>
    <w:next w:val="NoList"/>
    <w:semiHidden/>
    <w:rsid w:val="0051160E"/>
  </w:style>
  <w:style w:type="numbering" w:customStyle="1" w:styleId="29">
    <w:name w:val="无列表2"/>
    <w:next w:val="NoList"/>
    <w:semiHidden/>
    <w:unhideWhenUsed/>
    <w:rsid w:val="0051160E"/>
  </w:style>
  <w:style w:type="numbering" w:customStyle="1" w:styleId="NoList31">
    <w:name w:val="No List31"/>
    <w:next w:val="NoList"/>
    <w:semiHidden/>
    <w:rsid w:val="0051160E"/>
  </w:style>
  <w:style w:type="numbering" w:customStyle="1" w:styleId="NoList41">
    <w:name w:val="No List41"/>
    <w:next w:val="NoList"/>
    <w:semiHidden/>
    <w:rsid w:val="0051160E"/>
  </w:style>
  <w:style w:type="numbering" w:customStyle="1" w:styleId="NoList51">
    <w:name w:val="No List51"/>
    <w:next w:val="NoList"/>
    <w:semiHidden/>
    <w:rsid w:val="0051160E"/>
  </w:style>
  <w:style w:type="numbering" w:customStyle="1" w:styleId="34">
    <w:name w:val="无列表3"/>
    <w:next w:val="NoList"/>
    <w:uiPriority w:val="99"/>
    <w:semiHidden/>
    <w:unhideWhenUsed/>
    <w:rsid w:val="0051160E"/>
  </w:style>
  <w:style w:type="table" w:customStyle="1" w:styleId="1f7">
    <w:name w:val="网格型1"/>
    <w:basedOn w:val="TableNormal"/>
    <w:next w:val="TableGrid"/>
    <w:rsid w:val="0051160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51160E"/>
  </w:style>
  <w:style w:type="numbering" w:customStyle="1" w:styleId="NoList42">
    <w:name w:val="No List42"/>
    <w:next w:val="NoList"/>
    <w:semiHidden/>
    <w:rsid w:val="0051160E"/>
  </w:style>
  <w:style w:type="numbering" w:customStyle="1" w:styleId="NoList52">
    <w:name w:val="No List52"/>
    <w:next w:val="NoList"/>
    <w:semiHidden/>
    <w:rsid w:val="0051160E"/>
  </w:style>
  <w:style w:type="paragraph" w:customStyle="1" w:styleId="H62">
    <w:name w:val="样式 H6"/>
    <w:basedOn w:val="H6"/>
    <w:rsid w:val="0051160E"/>
    <w:pPr>
      <w:overflowPunct/>
      <w:autoSpaceDE/>
      <w:autoSpaceDN/>
      <w:adjustRightInd/>
      <w:textAlignment w:val="auto"/>
    </w:pPr>
    <w:rPr>
      <w:rFonts w:eastAsia="SimSun"/>
      <w:lang w:eastAsia="en-US"/>
    </w:rPr>
  </w:style>
  <w:style w:type="paragraph" w:customStyle="1" w:styleId="TH0">
    <w:name w:val="样式 TH"/>
    <w:basedOn w:val="TH"/>
    <w:rsid w:val="0051160E"/>
    <w:pPr>
      <w:overflowPunct/>
      <w:autoSpaceDE/>
      <w:autoSpaceDN/>
      <w:adjustRightInd/>
      <w:textAlignment w:val="auto"/>
    </w:pPr>
    <w:rPr>
      <w:rFonts w:eastAsia="SimSun"/>
      <w:bCs/>
      <w:lang w:eastAsia="en-US"/>
    </w:rPr>
  </w:style>
  <w:style w:type="numbering" w:customStyle="1" w:styleId="NoList6">
    <w:name w:val="No List6"/>
    <w:next w:val="NoList"/>
    <w:semiHidden/>
    <w:rsid w:val="0051160E"/>
  </w:style>
  <w:style w:type="numbering" w:customStyle="1" w:styleId="NoList7">
    <w:name w:val="No List7"/>
    <w:next w:val="NoList"/>
    <w:semiHidden/>
    <w:rsid w:val="0051160E"/>
  </w:style>
  <w:style w:type="numbering" w:customStyle="1" w:styleId="NoList8">
    <w:name w:val="No List8"/>
    <w:next w:val="NoList"/>
    <w:semiHidden/>
    <w:rsid w:val="0051160E"/>
  </w:style>
  <w:style w:type="numbering" w:customStyle="1" w:styleId="NoList9">
    <w:name w:val="No List9"/>
    <w:next w:val="NoList"/>
    <w:semiHidden/>
    <w:rsid w:val="0051160E"/>
  </w:style>
  <w:style w:type="numbering" w:customStyle="1" w:styleId="NoList13">
    <w:name w:val="No List13"/>
    <w:next w:val="NoList"/>
    <w:semiHidden/>
    <w:rsid w:val="0051160E"/>
  </w:style>
  <w:style w:type="numbering" w:customStyle="1" w:styleId="NoList23">
    <w:name w:val="No List23"/>
    <w:next w:val="NoList"/>
    <w:semiHidden/>
    <w:rsid w:val="0051160E"/>
  </w:style>
  <w:style w:type="numbering" w:customStyle="1" w:styleId="NoList10">
    <w:name w:val="No List10"/>
    <w:next w:val="NoList"/>
    <w:semiHidden/>
    <w:rsid w:val="0051160E"/>
  </w:style>
  <w:style w:type="numbering" w:customStyle="1" w:styleId="NoList14">
    <w:name w:val="No List14"/>
    <w:next w:val="NoList"/>
    <w:semiHidden/>
    <w:rsid w:val="0051160E"/>
  </w:style>
  <w:style w:type="numbering" w:customStyle="1" w:styleId="NoList24">
    <w:name w:val="No List24"/>
    <w:next w:val="NoList"/>
    <w:semiHidden/>
    <w:rsid w:val="0051160E"/>
  </w:style>
  <w:style w:type="numbering" w:customStyle="1" w:styleId="NoList15">
    <w:name w:val="No List15"/>
    <w:next w:val="NoList"/>
    <w:semiHidden/>
    <w:rsid w:val="0051160E"/>
  </w:style>
  <w:style w:type="numbering" w:customStyle="1" w:styleId="NoList16">
    <w:name w:val="No List16"/>
    <w:next w:val="NoList"/>
    <w:semiHidden/>
    <w:rsid w:val="0051160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1160E"/>
    <w:rPr>
      <w:rFonts w:ascii="Arial" w:hAnsi="Arial"/>
      <w:sz w:val="36"/>
      <w:lang w:val="en-GB" w:eastAsia="en-US" w:bidi="ar-SA"/>
    </w:rPr>
  </w:style>
  <w:style w:type="paragraph" w:customStyle="1" w:styleId="1Char">
    <w:name w:val="(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1160E"/>
    <w:rPr>
      <w:rFonts w:ascii="Arial" w:hAnsi="Arial" w:cs="Arial"/>
      <w:color w:val="auto"/>
      <w:sz w:val="20"/>
      <w:szCs w:val="20"/>
    </w:rPr>
  </w:style>
  <w:style w:type="paragraph" w:customStyle="1" w:styleId="ZchnZchn1">
    <w:name w:val="Zchn Zchn1"/>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1160E"/>
    <w:rPr>
      <w:rFonts w:ascii="Courier New" w:eastAsia="Batang" w:hAnsi="Courier New"/>
      <w:lang w:val="nb-NO" w:eastAsia="en-US" w:bidi="ar-SA"/>
    </w:rPr>
  </w:style>
  <w:style w:type="paragraph" w:customStyle="1" w:styleId="AutoCorrect">
    <w:name w:val="AutoCorrect"/>
    <w:rsid w:val="0051160E"/>
    <w:rPr>
      <w:sz w:val="24"/>
      <w:szCs w:val="24"/>
      <w:lang w:eastAsia="ko-KR"/>
    </w:rPr>
  </w:style>
  <w:style w:type="paragraph" w:customStyle="1" w:styleId="-PAGE-">
    <w:name w:val="- PAGE -"/>
    <w:rsid w:val="0051160E"/>
    <w:rPr>
      <w:sz w:val="24"/>
      <w:szCs w:val="24"/>
      <w:lang w:eastAsia="ko-KR"/>
    </w:rPr>
  </w:style>
  <w:style w:type="paragraph" w:customStyle="1" w:styleId="PageXofY">
    <w:name w:val="Page X of Y"/>
    <w:rsid w:val="0051160E"/>
    <w:rPr>
      <w:sz w:val="24"/>
      <w:szCs w:val="24"/>
      <w:lang w:eastAsia="ko-KR"/>
    </w:rPr>
  </w:style>
  <w:style w:type="paragraph" w:customStyle="1" w:styleId="Createdby">
    <w:name w:val="Created by"/>
    <w:rsid w:val="0051160E"/>
    <w:rPr>
      <w:sz w:val="24"/>
      <w:szCs w:val="24"/>
      <w:lang w:eastAsia="ko-KR"/>
    </w:rPr>
  </w:style>
  <w:style w:type="paragraph" w:customStyle="1" w:styleId="Createdon">
    <w:name w:val="Created on"/>
    <w:rsid w:val="0051160E"/>
    <w:rPr>
      <w:sz w:val="24"/>
      <w:szCs w:val="24"/>
      <w:lang w:eastAsia="ko-KR"/>
    </w:rPr>
  </w:style>
  <w:style w:type="paragraph" w:customStyle="1" w:styleId="Lastprinted">
    <w:name w:val="Last printed"/>
    <w:rsid w:val="0051160E"/>
    <w:rPr>
      <w:sz w:val="24"/>
      <w:szCs w:val="24"/>
      <w:lang w:eastAsia="ko-KR"/>
    </w:rPr>
  </w:style>
  <w:style w:type="paragraph" w:customStyle="1" w:styleId="Lastsavedby">
    <w:name w:val="Last saved by"/>
    <w:rsid w:val="0051160E"/>
    <w:rPr>
      <w:sz w:val="24"/>
      <w:szCs w:val="24"/>
      <w:lang w:eastAsia="ko-KR"/>
    </w:rPr>
  </w:style>
  <w:style w:type="paragraph" w:customStyle="1" w:styleId="Filename">
    <w:name w:val="Filename"/>
    <w:rsid w:val="0051160E"/>
    <w:rPr>
      <w:sz w:val="24"/>
      <w:szCs w:val="24"/>
      <w:lang w:eastAsia="ko-KR"/>
    </w:rPr>
  </w:style>
  <w:style w:type="paragraph" w:customStyle="1" w:styleId="Filenameandpath">
    <w:name w:val="Filename and path"/>
    <w:rsid w:val="0051160E"/>
    <w:rPr>
      <w:sz w:val="24"/>
      <w:szCs w:val="24"/>
      <w:lang w:eastAsia="ko-KR"/>
    </w:rPr>
  </w:style>
  <w:style w:type="paragraph" w:customStyle="1" w:styleId="AuthorPageDate">
    <w:name w:val="Author  Page #  Date"/>
    <w:rsid w:val="0051160E"/>
    <w:rPr>
      <w:sz w:val="24"/>
      <w:szCs w:val="24"/>
      <w:lang w:eastAsia="ko-KR"/>
    </w:rPr>
  </w:style>
  <w:style w:type="paragraph" w:customStyle="1" w:styleId="ConfidentialPageDate">
    <w:name w:val="Confidential  Page #  Date"/>
    <w:rsid w:val="0051160E"/>
    <w:rPr>
      <w:sz w:val="24"/>
      <w:szCs w:val="24"/>
      <w:lang w:eastAsia="ko-KR"/>
    </w:rPr>
  </w:style>
  <w:style w:type="paragraph" w:customStyle="1" w:styleId="Data">
    <w:name w:val="Data"/>
    <w:basedOn w:val="Normal"/>
    <w:rsid w:val="0051160E"/>
    <w:pPr>
      <w:tabs>
        <w:tab w:val="left" w:pos="1418"/>
      </w:tabs>
      <w:spacing w:after="120"/>
    </w:pPr>
    <w:rPr>
      <w:rFonts w:ascii="Arial" w:eastAsia="MS Mincho" w:hAnsi="Arial"/>
      <w:sz w:val="24"/>
      <w:lang w:val="fr-FR" w:eastAsia="en-US"/>
    </w:rPr>
  </w:style>
  <w:style w:type="paragraph" w:customStyle="1" w:styleId="p20">
    <w:name w:val="p20"/>
    <w:basedOn w:val="Normal"/>
    <w:rsid w:val="0051160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51160E"/>
    <w:rPr>
      <w:lang w:eastAsia="ja-JP"/>
    </w:rPr>
  </w:style>
  <w:style w:type="paragraph" w:customStyle="1" w:styleId="TaOC">
    <w:name w:val="TaOC"/>
    <w:basedOn w:val="TAC"/>
    <w:rsid w:val="0051160E"/>
    <w:rPr>
      <w:lang w:eastAsia="ja-JP"/>
    </w:rPr>
  </w:style>
  <w:style w:type="paragraph" w:customStyle="1" w:styleId="1CharChar1Char">
    <w:name w:val="(文字) (文字)1 Char (文字) (文字) Char (文字) (文字)1 Char (文字) (文字)"/>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1160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51160E"/>
    <w:pPr>
      <w:overflowPunct/>
      <w:autoSpaceDE/>
      <w:autoSpaceDN/>
      <w:adjustRightInd/>
      <w:textAlignment w:val="auto"/>
    </w:pPr>
    <w:rPr>
      <w:rFonts w:ascii="Tahoma" w:eastAsia="MS Mincho" w:hAnsi="Tahoma" w:cs="Tahoma"/>
      <w:sz w:val="16"/>
      <w:szCs w:val="16"/>
      <w:lang w:eastAsia="en-US"/>
    </w:rPr>
  </w:style>
  <w:style w:type="paragraph" w:customStyle="1" w:styleId="1030302">
    <w:name w:val="样式 样式 标题 1 + 两端对齐 段前: 0.3 行 段后: 0.3 行 行距: 单倍行距 + 段前: 0.2 行 段后: ..."/>
    <w:basedOn w:val="Normal"/>
    <w:autoRedefine/>
    <w:rsid w:val="0051160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1160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51160E"/>
    <w:pPr>
      <w:spacing w:before="240" w:after="60"/>
      <w:outlineLvl w:val="0"/>
    </w:pPr>
    <w:rPr>
      <w:rFonts w:ascii="Courier New" w:hAnsi="Courier New"/>
      <w:lang w:val="nb-NO" w:eastAsia="en-GB"/>
    </w:rPr>
  </w:style>
  <w:style w:type="character" w:customStyle="1" w:styleId="TitleChar">
    <w:name w:val="Title Char"/>
    <w:link w:val="Title"/>
    <w:rsid w:val="0051160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5116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51160E"/>
    <w:rPr>
      <w:lang w:val="en-GB" w:eastAsia="sv-SE"/>
    </w:rPr>
  </w:style>
  <w:style w:type="character" w:customStyle="1" w:styleId="List3Char">
    <w:name w:val="List 3 Char"/>
    <w:link w:val="List3"/>
    <w:rsid w:val="0051160E"/>
    <w:rPr>
      <w:lang w:val="en-GB" w:eastAsia="sv-SE"/>
    </w:rPr>
  </w:style>
  <w:style w:type="paragraph" w:customStyle="1" w:styleId="CharChar3CharCharCharCharCharChar">
    <w:name w:val="Char Char3 Char Char Char Char Char Char"/>
    <w:semiHidden/>
    <w:rsid w:val="005116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51160E"/>
    <w:pPr>
      <w:numPr>
        <w:numId w:val="3"/>
      </w:numPr>
    </w:pPr>
    <w:rPr>
      <w:rFonts w:ascii="Arial" w:hAnsi="Arial"/>
      <w:lang w:eastAsia="en-GB"/>
    </w:rPr>
  </w:style>
  <w:style w:type="paragraph" w:customStyle="1" w:styleId="text3bullet">
    <w:name w:val="text3 bullet"/>
    <w:basedOn w:val="Normal"/>
    <w:rsid w:val="0051160E"/>
    <w:pPr>
      <w:numPr>
        <w:numId w:val="2"/>
      </w:numPr>
    </w:pPr>
    <w:rPr>
      <w:rFonts w:ascii="Arial" w:hAnsi="Arial"/>
      <w:lang w:eastAsia="en-GB"/>
    </w:rPr>
  </w:style>
  <w:style w:type="paragraph" w:customStyle="1" w:styleId="UnnumberedSubheading">
    <w:name w:val="Unnumbered Subheading"/>
    <w:basedOn w:val="H6"/>
    <w:next w:val="PlainText"/>
    <w:rsid w:val="0051160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51160E"/>
    <w:pPr>
      <w:widowControl w:val="0"/>
      <w:spacing w:after="120"/>
    </w:pPr>
    <w:rPr>
      <w:rFonts w:ascii="Arial" w:eastAsia="‚l‚r ‚oƒSƒVƒbƒN" w:hAnsi="Arial"/>
      <w:snapToGrid w:val="0"/>
      <w:lang w:eastAsia="en-GB"/>
    </w:rPr>
  </w:style>
  <w:style w:type="paragraph" w:customStyle="1" w:styleId="L3">
    <w:name w:val="L3"/>
    <w:rsid w:val="0051160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1160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1160E"/>
    <w:pPr>
      <w:spacing w:before="120" w:after="220"/>
    </w:pPr>
    <w:rPr>
      <w:rFonts w:ascii="Arial" w:eastAsia="MS Mincho" w:hAnsi="Arial"/>
      <w:noProof/>
      <w:lang w:val="en-US" w:eastAsia="en-US"/>
    </w:rPr>
  </w:style>
  <w:style w:type="paragraph" w:customStyle="1" w:styleId="nroaml">
    <w:name w:val="nroaml"/>
    <w:basedOn w:val="H6"/>
    <w:rsid w:val="0051160E"/>
    <w:pPr>
      <w:ind w:left="0" w:firstLine="0"/>
    </w:pPr>
    <w:rPr>
      <w:snapToGrid w:val="0"/>
      <w:lang w:eastAsia="en-GB"/>
    </w:rPr>
  </w:style>
  <w:style w:type="paragraph" w:customStyle="1" w:styleId="00BodyText">
    <w:name w:val="00 BodyText"/>
    <w:basedOn w:val="Normal"/>
    <w:rsid w:val="0051160E"/>
    <w:pPr>
      <w:spacing w:after="220"/>
    </w:pPr>
    <w:rPr>
      <w:rFonts w:ascii="Arial" w:hAnsi="Arial"/>
      <w:sz w:val="22"/>
      <w:lang w:val="en-US" w:eastAsia="en-GB"/>
    </w:rPr>
  </w:style>
  <w:style w:type="character" w:customStyle="1" w:styleId="afa">
    <w:name w:val="標準太字"/>
    <w:autoRedefine/>
    <w:rsid w:val="0051160E"/>
    <w:rPr>
      <w:b/>
    </w:rPr>
  </w:style>
  <w:style w:type="paragraph" w:customStyle="1" w:styleId="xl24">
    <w:name w:val="xl24"/>
    <w:basedOn w:val="Normal"/>
    <w:rsid w:val="0051160E"/>
    <w:pPr>
      <w:overflowPunct/>
      <w:autoSpaceDE/>
      <w:autoSpaceDN/>
      <w:adjustRightInd/>
      <w:spacing w:before="100" w:beforeAutospacing="1" w:after="100" w:afterAutospacing="1"/>
      <w:textAlignment w:val="auto"/>
    </w:pPr>
    <w:rPr>
      <w:rFonts w:ascii="Arial" w:hAnsi="Arial" w:cs="Arial"/>
      <w:sz w:val="18"/>
      <w:szCs w:val="18"/>
      <w:lang w:eastAsia="en-GB"/>
    </w:rPr>
  </w:style>
  <w:style w:type="paragraph" w:customStyle="1" w:styleId="ActionPoint">
    <w:name w:val="ActionPoint"/>
    <w:basedOn w:val="Normal"/>
    <w:rsid w:val="0051160E"/>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1160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1160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1160E"/>
    <w:rPr>
      <w:rFonts w:ascii="Arial Unicode MS" w:eastAsia="Arial Unicode MS" w:hAnsi="Arial Unicode MS" w:cs="Arial Unicode MS"/>
      <w:sz w:val="20"/>
      <w:szCs w:val="20"/>
    </w:rPr>
  </w:style>
  <w:style w:type="paragraph" w:customStyle="1" w:styleId="NormalAfter0pt">
    <w:name w:val="Normal + After:  0 pt"/>
    <w:basedOn w:val="Normal"/>
    <w:rsid w:val="0051160E"/>
    <w:pPr>
      <w:overflowPunct/>
      <w:spacing w:after="0"/>
      <w:textAlignment w:val="auto"/>
    </w:pPr>
    <w:rPr>
      <w:rFonts w:ascii="Arial" w:hAnsi="Arial"/>
      <w:lang w:eastAsia="en-GB"/>
    </w:rPr>
  </w:style>
  <w:style w:type="character" w:customStyle="1" w:styleId="PTK">
    <w:name w:val="PTK"/>
    <w:semiHidden/>
    <w:rsid w:val="0051160E"/>
    <w:rPr>
      <w:rFonts w:ascii="Arial" w:hAnsi="Arial" w:cs="Arial"/>
      <w:color w:val="000080"/>
      <w:sz w:val="20"/>
      <w:szCs w:val="20"/>
    </w:rPr>
  </w:style>
  <w:style w:type="paragraph" w:customStyle="1" w:styleId="TdocList">
    <w:name w:val="Tdoc_List"/>
    <w:basedOn w:val="Normal"/>
    <w:rsid w:val="0051160E"/>
    <w:pPr>
      <w:numPr>
        <w:numId w:val="6"/>
      </w:numPr>
      <w:tabs>
        <w:tab w:val="clear" w:pos="360"/>
        <w:tab w:val="num" w:pos="432"/>
      </w:tabs>
      <w:overflowPunct/>
      <w:autoSpaceDE/>
      <w:autoSpaceDN/>
      <w:adjustRightInd/>
      <w:spacing w:after="0"/>
      <w:ind w:left="432"/>
      <w:textAlignment w:val="auto"/>
    </w:pPr>
    <w:rPr>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116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51160E"/>
    <w:rPr>
      <w:rFonts w:ascii="Arial" w:hAnsi="Arial" w:cs="Arial" w:hint="default"/>
      <w:b/>
      <w:bCs/>
      <w:strike w:val="0"/>
      <w:dstrike w:val="0"/>
      <w:sz w:val="18"/>
      <w:szCs w:val="18"/>
      <w:u w:val="none"/>
      <w:effect w:val="none"/>
    </w:rPr>
  </w:style>
  <w:style w:type="character" w:customStyle="1" w:styleId="Heading2CharChar">
    <w:name w:val="Heading 2 Char Char"/>
    <w:rsid w:val="0051160E"/>
    <w:rPr>
      <w:rFonts w:ascii="Arial" w:hAnsi="Arial"/>
      <w:sz w:val="32"/>
      <w:lang w:val="en-GB" w:eastAsia="en-US" w:bidi="ar-SA"/>
    </w:rPr>
  </w:style>
  <w:style w:type="paragraph" w:styleId="BlockText">
    <w:name w:val="Block Text"/>
    <w:basedOn w:val="Normal"/>
    <w:rsid w:val="0051160E"/>
    <w:pPr>
      <w:spacing w:after="120"/>
      <w:ind w:left="1440" w:right="1440"/>
    </w:pPr>
    <w:rPr>
      <w:lang w:eastAsia="en-US"/>
    </w:rPr>
  </w:style>
  <w:style w:type="paragraph" w:styleId="BodyTextFirstIndent">
    <w:name w:val="Body Text First Indent"/>
    <w:basedOn w:val="BodyText"/>
    <w:link w:val="BodyTextFirstIndentChar"/>
    <w:rsid w:val="0051160E"/>
    <w:pPr>
      <w:spacing w:after="120"/>
      <w:ind w:firstLine="210"/>
    </w:pPr>
    <w:rPr>
      <w:lang w:val="x-none" w:eastAsia="en-US"/>
    </w:rPr>
  </w:style>
  <w:style w:type="character" w:customStyle="1" w:styleId="BodyTextFirstIndentChar">
    <w:name w:val="Body Text First Indent Char"/>
    <w:link w:val="BodyTextFirstIndent"/>
    <w:rsid w:val="0051160E"/>
    <w:rPr>
      <w:lang w:val="x-none" w:eastAsia="en-US" w:bidi="ar-SA"/>
    </w:rPr>
  </w:style>
  <w:style w:type="paragraph" w:styleId="BodyTextFirstIndent2">
    <w:name w:val="Body Text First Indent 2"/>
    <w:basedOn w:val="BodyTextIndent"/>
    <w:link w:val="BodyTextFirstIndent2Char"/>
    <w:rsid w:val="0051160E"/>
    <w:pPr>
      <w:ind w:left="283" w:firstLine="210"/>
    </w:pPr>
    <w:rPr>
      <w:lang w:eastAsia="en-US"/>
    </w:rPr>
  </w:style>
  <w:style w:type="character" w:customStyle="1" w:styleId="BodyTextFirstIndent2Char">
    <w:name w:val="Body Text First Indent 2 Char"/>
    <w:basedOn w:val="BodyTextIndentChar"/>
    <w:link w:val="BodyTextFirstIndent2"/>
    <w:rsid w:val="0051160E"/>
    <w:rPr>
      <w:lang w:val="en-GB" w:eastAsia="en-US" w:bidi="ar-SA"/>
    </w:rPr>
  </w:style>
  <w:style w:type="paragraph" w:styleId="Closing">
    <w:name w:val="Closing"/>
    <w:basedOn w:val="Normal"/>
    <w:link w:val="ClosingChar"/>
    <w:rsid w:val="0051160E"/>
    <w:pPr>
      <w:ind w:left="4252"/>
    </w:pPr>
    <w:rPr>
      <w:lang w:eastAsia="en-US"/>
    </w:rPr>
  </w:style>
  <w:style w:type="character" w:customStyle="1" w:styleId="ClosingChar">
    <w:name w:val="Closing Char"/>
    <w:link w:val="Closing"/>
    <w:rsid w:val="0051160E"/>
    <w:rPr>
      <w:lang w:val="en-GB"/>
    </w:rPr>
  </w:style>
  <w:style w:type="paragraph" w:styleId="E-mailSignature">
    <w:name w:val="E-mail Signature"/>
    <w:basedOn w:val="Normal"/>
    <w:link w:val="E-mailSignatureChar"/>
    <w:rsid w:val="0051160E"/>
    <w:rPr>
      <w:lang w:eastAsia="en-US"/>
    </w:rPr>
  </w:style>
  <w:style w:type="character" w:customStyle="1" w:styleId="E-mailSignatureChar">
    <w:name w:val="E-mail Signature Char"/>
    <w:link w:val="E-mailSignature"/>
    <w:rsid w:val="0051160E"/>
    <w:rPr>
      <w:lang w:val="en-GB"/>
    </w:rPr>
  </w:style>
  <w:style w:type="paragraph" w:styleId="EnvelopeReturn">
    <w:name w:val="envelope return"/>
    <w:basedOn w:val="Normal"/>
    <w:rsid w:val="0051160E"/>
    <w:rPr>
      <w:rFonts w:ascii="Arial" w:hAnsi="Arial" w:cs="Arial"/>
      <w:lang w:eastAsia="en-US"/>
    </w:rPr>
  </w:style>
  <w:style w:type="character" w:styleId="HTMLAcronym">
    <w:name w:val="HTML Acronym"/>
    <w:basedOn w:val="DefaultParagraphFont"/>
    <w:rsid w:val="0051160E"/>
  </w:style>
  <w:style w:type="paragraph" w:styleId="HTMLAddress">
    <w:name w:val="HTML Address"/>
    <w:basedOn w:val="Normal"/>
    <w:link w:val="HTMLAddressChar"/>
    <w:rsid w:val="0051160E"/>
    <w:rPr>
      <w:i/>
      <w:iCs/>
      <w:lang w:eastAsia="en-US"/>
    </w:rPr>
  </w:style>
  <w:style w:type="character" w:customStyle="1" w:styleId="HTMLAddressChar">
    <w:name w:val="HTML Address Char"/>
    <w:link w:val="HTMLAddress"/>
    <w:rsid w:val="0051160E"/>
    <w:rPr>
      <w:i/>
      <w:iCs/>
      <w:lang w:val="en-GB"/>
    </w:rPr>
  </w:style>
  <w:style w:type="character" w:styleId="HTMLCite">
    <w:name w:val="HTML Cite"/>
    <w:rsid w:val="0051160E"/>
    <w:rPr>
      <w:i/>
      <w:iCs/>
    </w:rPr>
  </w:style>
  <w:style w:type="character" w:styleId="HTMLDefinition">
    <w:name w:val="HTML Definition"/>
    <w:rsid w:val="0051160E"/>
    <w:rPr>
      <w:i/>
      <w:iCs/>
    </w:rPr>
  </w:style>
  <w:style w:type="character" w:styleId="HTMLKeyboard">
    <w:name w:val="HTML Keyboard"/>
    <w:rsid w:val="0051160E"/>
    <w:rPr>
      <w:rFonts w:ascii="Courier New" w:hAnsi="Courier New"/>
      <w:sz w:val="20"/>
      <w:szCs w:val="20"/>
    </w:rPr>
  </w:style>
  <w:style w:type="character" w:styleId="HTMLSample">
    <w:name w:val="HTML Sample"/>
    <w:rsid w:val="0051160E"/>
    <w:rPr>
      <w:rFonts w:ascii="Courier New" w:hAnsi="Courier New"/>
    </w:rPr>
  </w:style>
  <w:style w:type="character" w:styleId="HTMLVariable">
    <w:name w:val="HTML Variable"/>
    <w:rsid w:val="0051160E"/>
    <w:rPr>
      <w:i/>
      <w:iCs/>
    </w:rPr>
  </w:style>
  <w:style w:type="character" w:styleId="LineNumber">
    <w:name w:val="line number"/>
    <w:basedOn w:val="DefaultParagraphFont"/>
    <w:rsid w:val="0051160E"/>
  </w:style>
  <w:style w:type="paragraph" w:styleId="ListContinue">
    <w:name w:val="List Continue"/>
    <w:basedOn w:val="Normal"/>
    <w:rsid w:val="0051160E"/>
    <w:pPr>
      <w:spacing w:after="120"/>
      <w:ind w:left="283"/>
    </w:pPr>
    <w:rPr>
      <w:lang w:eastAsia="en-US"/>
    </w:rPr>
  </w:style>
  <w:style w:type="paragraph" w:styleId="ListContinue2">
    <w:name w:val="List Continue 2"/>
    <w:basedOn w:val="Normal"/>
    <w:rsid w:val="0051160E"/>
    <w:pPr>
      <w:spacing w:after="120"/>
      <w:ind w:left="566"/>
    </w:pPr>
    <w:rPr>
      <w:lang w:eastAsia="en-US"/>
    </w:rPr>
  </w:style>
  <w:style w:type="paragraph" w:styleId="ListContinue3">
    <w:name w:val="List Continue 3"/>
    <w:basedOn w:val="Normal"/>
    <w:rsid w:val="0051160E"/>
    <w:pPr>
      <w:spacing w:after="120"/>
      <w:ind w:left="849"/>
    </w:pPr>
    <w:rPr>
      <w:lang w:eastAsia="en-US"/>
    </w:rPr>
  </w:style>
  <w:style w:type="paragraph" w:styleId="ListContinue4">
    <w:name w:val="List Continue 4"/>
    <w:basedOn w:val="Normal"/>
    <w:rsid w:val="0051160E"/>
    <w:pPr>
      <w:spacing w:after="120"/>
      <w:ind w:left="1132"/>
    </w:pPr>
    <w:rPr>
      <w:lang w:eastAsia="en-US"/>
    </w:rPr>
  </w:style>
  <w:style w:type="paragraph" w:styleId="ListContinue5">
    <w:name w:val="List Continue 5"/>
    <w:basedOn w:val="Normal"/>
    <w:rsid w:val="0051160E"/>
    <w:pPr>
      <w:spacing w:after="120"/>
      <w:ind w:left="1415"/>
    </w:pPr>
    <w:rPr>
      <w:lang w:eastAsia="en-US"/>
    </w:rPr>
  </w:style>
  <w:style w:type="paragraph" w:styleId="MessageHeader">
    <w:name w:val="Message Header"/>
    <w:basedOn w:val="Normal"/>
    <w:link w:val="MessageHeaderChar"/>
    <w:rsid w:val="0051160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eastAsia="en-US"/>
    </w:rPr>
  </w:style>
  <w:style w:type="character" w:customStyle="1" w:styleId="MessageHeaderChar">
    <w:name w:val="Message Header Char"/>
    <w:link w:val="MessageHeader"/>
    <w:rsid w:val="0051160E"/>
    <w:rPr>
      <w:rFonts w:ascii="Arial" w:hAnsi="Arial" w:cs="Arial"/>
      <w:sz w:val="24"/>
      <w:szCs w:val="24"/>
      <w:shd w:val="pct20" w:color="auto" w:fill="auto"/>
      <w:lang w:val="en-GB"/>
    </w:rPr>
  </w:style>
  <w:style w:type="paragraph" w:styleId="Salutation">
    <w:name w:val="Salutation"/>
    <w:basedOn w:val="Normal"/>
    <w:next w:val="Normal"/>
    <w:link w:val="SalutationChar"/>
    <w:rsid w:val="0051160E"/>
    <w:rPr>
      <w:lang w:eastAsia="en-US"/>
    </w:rPr>
  </w:style>
  <w:style w:type="character" w:customStyle="1" w:styleId="SalutationChar">
    <w:name w:val="Salutation Char"/>
    <w:link w:val="Salutation"/>
    <w:rsid w:val="0051160E"/>
    <w:rPr>
      <w:lang w:val="en-GB"/>
    </w:rPr>
  </w:style>
  <w:style w:type="paragraph" w:styleId="Signature">
    <w:name w:val="Signature"/>
    <w:basedOn w:val="Normal"/>
    <w:link w:val="SignatureChar"/>
    <w:rsid w:val="0051160E"/>
    <w:pPr>
      <w:ind w:left="4252"/>
    </w:pPr>
    <w:rPr>
      <w:lang w:eastAsia="en-US"/>
    </w:rPr>
  </w:style>
  <w:style w:type="character" w:customStyle="1" w:styleId="SignatureChar">
    <w:name w:val="Signature Char"/>
    <w:link w:val="Signature"/>
    <w:rsid w:val="0051160E"/>
    <w:rPr>
      <w:lang w:val="en-GB"/>
    </w:rPr>
  </w:style>
  <w:style w:type="paragraph" w:styleId="Subtitle">
    <w:name w:val="Subtitle"/>
    <w:basedOn w:val="Normal"/>
    <w:link w:val="SubtitleChar"/>
    <w:qFormat/>
    <w:rsid w:val="0051160E"/>
    <w:pPr>
      <w:spacing w:after="60"/>
      <w:jc w:val="center"/>
      <w:outlineLvl w:val="1"/>
    </w:pPr>
    <w:rPr>
      <w:rFonts w:ascii="Arial" w:hAnsi="Arial" w:cs="Arial"/>
      <w:sz w:val="24"/>
      <w:szCs w:val="24"/>
      <w:lang w:eastAsia="en-US"/>
    </w:rPr>
  </w:style>
  <w:style w:type="character" w:customStyle="1" w:styleId="SubtitleChar">
    <w:name w:val="Subtitle Char"/>
    <w:link w:val="Subtitle"/>
    <w:rsid w:val="0051160E"/>
    <w:rPr>
      <w:rFonts w:ascii="Arial" w:hAnsi="Arial" w:cs="Arial"/>
      <w:sz w:val="24"/>
      <w:szCs w:val="24"/>
      <w:lang w:val="en-GB"/>
    </w:rPr>
  </w:style>
  <w:style w:type="table" w:styleId="TableGrid5">
    <w:name w:val="Table Grid 5"/>
    <w:basedOn w:val="TableNormal"/>
    <w:rsid w:val="0051160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Level1Output">
    <w:name w:val="Level_1 Output"/>
    <w:basedOn w:val="Normal"/>
    <w:rsid w:val="0011647F"/>
    <w:pPr>
      <w:tabs>
        <w:tab w:val="left" w:pos="1800"/>
        <w:tab w:val="left" w:pos="2160"/>
        <w:tab w:val="left" w:pos="2520"/>
      </w:tabs>
      <w:spacing w:before="80" w:after="80"/>
      <w:ind w:left="1440"/>
    </w:pPr>
    <w:rPr>
      <w:rFonts w:ascii="Courier" w:hAnsi="Courier"/>
      <w:noProof/>
      <w:color w:val="000000"/>
      <w:lang w:val="en-US" w:eastAsia="en-US"/>
    </w:rPr>
  </w:style>
  <w:style w:type="paragraph" w:customStyle="1" w:styleId="BalloonText3">
    <w:name w:val="Balloon Text3"/>
    <w:basedOn w:val="Normal"/>
    <w:semiHidden/>
    <w:rsid w:val="0011647F"/>
    <w:rPr>
      <w:rFonts w:ascii="Tahoma" w:hAnsi="Tahoma" w:cs="Tahoma"/>
      <w:sz w:val="16"/>
      <w:szCs w:val="16"/>
      <w:lang w:eastAsia="en-US"/>
    </w:rPr>
  </w:style>
  <w:style w:type="paragraph" w:customStyle="1" w:styleId="afb">
    <w:name w:val="段"/>
    <w:rsid w:val="0011647F"/>
    <w:pPr>
      <w:autoSpaceDE w:val="0"/>
      <w:autoSpaceDN w:val="0"/>
      <w:ind w:firstLineChars="200" w:firstLine="200"/>
      <w:jc w:val="both"/>
    </w:pPr>
    <w:rPr>
      <w:rFonts w:ascii="SimSun" w:eastAsia="SimSun"/>
      <w:noProof/>
      <w:sz w:val="21"/>
      <w:lang w:val="en-US" w:eastAsia="zh-CN"/>
    </w:rPr>
  </w:style>
  <w:style w:type="paragraph" w:customStyle="1" w:styleId="CommentSubject3">
    <w:name w:val="Comment Subject3"/>
    <w:basedOn w:val="CommentText"/>
    <w:next w:val="CommentText"/>
    <w:semiHidden/>
    <w:rsid w:val="0011647F"/>
    <w:rPr>
      <w:rFonts w:ascii="CG Times (WN)" w:eastAsia="SimSun" w:hAnsi="CG Times (WN)"/>
      <w:b/>
      <w:bCs/>
      <w:lang w:eastAsia="en-GB"/>
    </w:rPr>
  </w:style>
  <w:style w:type="paragraph" w:customStyle="1" w:styleId="afc">
    <w:name w:val="二级条标题"/>
    <w:basedOn w:val="Normal"/>
    <w:next w:val="afb"/>
    <w:rsid w:val="0011647F"/>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d">
    <w:name w:val="三级条标题"/>
    <w:basedOn w:val="afc"/>
    <w:next w:val="afb"/>
    <w:rsid w:val="0011647F"/>
    <w:pPr>
      <w:ind w:left="0" w:firstLine="0"/>
      <w:outlineLvl w:val="4"/>
    </w:pPr>
  </w:style>
  <w:style w:type="paragraph" w:customStyle="1" w:styleId="TAL2">
    <w:name w:val="TAL2"/>
    <w:basedOn w:val="Normal"/>
    <w:next w:val="TAL"/>
    <w:rsid w:val="0011647F"/>
    <w:pPr>
      <w:keepNext/>
      <w:keepLines/>
      <w:spacing w:after="0"/>
    </w:pPr>
    <w:rPr>
      <w:rFonts w:ascii="Arial" w:eastAsia="SimSun" w:hAnsi="Arial"/>
      <w:sz w:val="18"/>
      <w:lang w:eastAsia="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1647F"/>
    <w:pPr>
      <w:widowControl w:val="0"/>
    </w:pPr>
    <w:rPr>
      <w:rFonts w:ascii="Arial" w:eastAsia="MS Mincho" w:hAnsi="Arial"/>
      <w:b/>
      <w:sz w:val="18"/>
      <w:lang w:eastAsia="en-US"/>
    </w:rPr>
  </w:style>
  <w:style w:type="paragraph" w:customStyle="1" w:styleId="Kopfzeileheaderodd">
    <w:name w:val="Kopfzeile.header odd"/>
    <w:rsid w:val="0011647F"/>
    <w:pPr>
      <w:widowControl w:val="0"/>
    </w:pPr>
    <w:rPr>
      <w:rFonts w:eastAsia="MS Mincho"/>
      <w:b/>
      <w:sz w:val="18"/>
      <w:lang w:val="de-DE" w:eastAsia="en-US"/>
    </w:rPr>
  </w:style>
  <w:style w:type="paragraph" w:customStyle="1" w:styleId="InsideAddress">
    <w:name w:val="Inside Address"/>
    <w:basedOn w:val="Normal"/>
    <w:rsid w:val="0011647F"/>
    <w:pPr>
      <w:spacing w:after="0" w:line="220" w:lineRule="atLeast"/>
    </w:pPr>
    <w:rPr>
      <w:rFonts w:ascii="Arial" w:eastAsia="SimSun" w:hAnsi="Arial"/>
      <w:spacing w:val="-5"/>
      <w:lang w:eastAsia="en-GB"/>
    </w:rPr>
  </w:style>
  <w:style w:type="paragraph" w:customStyle="1" w:styleId="PublicHisto">
    <w:name w:val="_PublicHisto"/>
    <w:basedOn w:val="Normal"/>
    <w:autoRedefine/>
    <w:rsid w:val="0011647F"/>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11647F"/>
    <w:rPr>
      <w:rFonts w:eastAsia="SimSun"/>
      <w:lang w:eastAsia="en-GB"/>
    </w:rPr>
  </w:style>
  <w:style w:type="paragraph" w:customStyle="1" w:styleId="H9">
    <w:name w:val="H9"/>
    <w:basedOn w:val="H6"/>
    <w:rsid w:val="0011647F"/>
    <w:rPr>
      <w:rFonts w:eastAsia="SimSun"/>
      <w:lang w:eastAsia="en-GB"/>
    </w:rPr>
  </w:style>
  <w:style w:type="paragraph" w:customStyle="1" w:styleId="TdocText">
    <w:name w:val="Tdoc_Text"/>
    <w:basedOn w:val="Normal"/>
    <w:rsid w:val="0011647F"/>
    <w:pPr>
      <w:overflowPunct/>
      <w:autoSpaceDE/>
      <w:autoSpaceDN/>
      <w:adjustRightInd/>
      <w:spacing w:before="120" w:after="0"/>
      <w:jc w:val="both"/>
      <w:textAlignment w:val="auto"/>
    </w:pPr>
    <w:rPr>
      <w:lang w:val="en-US" w:eastAsia="en-US"/>
    </w:rPr>
  </w:style>
  <w:style w:type="paragraph" w:customStyle="1" w:styleId="BalloonText1">
    <w:name w:val="Balloon Text1"/>
    <w:basedOn w:val="Normal"/>
    <w:semiHidden/>
    <w:rsid w:val="0011647F"/>
    <w:rPr>
      <w:rFonts w:eastAsia="SimSun"/>
      <w:sz w:val="18"/>
      <w:szCs w:val="18"/>
      <w:lang w:eastAsia="en-US"/>
    </w:rPr>
  </w:style>
  <w:style w:type="character" w:customStyle="1" w:styleId="EmailStyle24">
    <w:name w:val="EmailStyle24"/>
    <w:rsid w:val="0011647F"/>
    <w:rPr>
      <w:rFonts w:ascii="Arial" w:hAnsi="Arial" w:cs="Arial"/>
      <w:color w:val="000000"/>
      <w:sz w:val="20"/>
      <w:szCs w:val="20"/>
    </w:rPr>
  </w:style>
  <w:style w:type="paragraph" w:styleId="MacroText">
    <w:name w:val="macro"/>
    <w:link w:val="MacroTextChar"/>
    <w:rsid w:val="00116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character" w:customStyle="1" w:styleId="MacroTextChar">
    <w:name w:val="Macro Text Char"/>
    <w:link w:val="MacroText"/>
    <w:rsid w:val="0011647F"/>
    <w:rPr>
      <w:rFonts w:ascii="Courier New" w:hAnsi="Courier New" w:cs="Wingdings"/>
      <w:lang w:val="en-GB"/>
    </w:rPr>
  </w:style>
  <w:style w:type="paragraph" w:styleId="Index3">
    <w:name w:val="index 3"/>
    <w:basedOn w:val="Normal"/>
    <w:next w:val="Normal"/>
    <w:autoRedefine/>
    <w:rsid w:val="0011647F"/>
    <w:pPr>
      <w:ind w:left="600" w:hanging="200"/>
    </w:pPr>
    <w:rPr>
      <w:lang w:eastAsia="en-US"/>
    </w:rPr>
  </w:style>
  <w:style w:type="paragraph" w:styleId="Index4">
    <w:name w:val="index 4"/>
    <w:basedOn w:val="Normal"/>
    <w:next w:val="Normal"/>
    <w:autoRedefine/>
    <w:rsid w:val="0011647F"/>
    <w:pPr>
      <w:ind w:left="800" w:hanging="200"/>
    </w:pPr>
    <w:rPr>
      <w:lang w:eastAsia="en-US"/>
    </w:rPr>
  </w:style>
  <w:style w:type="paragraph" w:styleId="Index5">
    <w:name w:val="index 5"/>
    <w:basedOn w:val="Normal"/>
    <w:next w:val="Normal"/>
    <w:autoRedefine/>
    <w:rsid w:val="0011647F"/>
    <w:pPr>
      <w:ind w:left="1000" w:hanging="200"/>
    </w:pPr>
    <w:rPr>
      <w:lang w:eastAsia="en-US"/>
    </w:rPr>
  </w:style>
  <w:style w:type="paragraph" w:styleId="Index6">
    <w:name w:val="index 6"/>
    <w:basedOn w:val="Normal"/>
    <w:next w:val="Normal"/>
    <w:autoRedefine/>
    <w:rsid w:val="0011647F"/>
    <w:pPr>
      <w:ind w:left="1200" w:hanging="200"/>
    </w:pPr>
    <w:rPr>
      <w:lang w:eastAsia="en-US"/>
    </w:rPr>
  </w:style>
  <w:style w:type="paragraph" w:styleId="Index7">
    <w:name w:val="index 7"/>
    <w:basedOn w:val="Normal"/>
    <w:next w:val="Normal"/>
    <w:autoRedefine/>
    <w:rsid w:val="0011647F"/>
    <w:pPr>
      <w:ind w:left="1400" w:hanging="200"/>
    </w:pPr>
    <w:rPr>
      <w:lang w:eastAsia="en-US"/>
    </w:rPr>
  </w:style>
  <w:style w:type="paragraph" w:styleId="Index8">
    <w:name w:val="index 8"/>
    <w:basedOn w:val="Normal"/>
    <w:next w:val="Normal"/>
    <w:autoRedefine/>
    <w:rsid w:val="0011647F"/>
    <w:pPr>
      <w:ind w:left="1600" w:hanging="200"/>
    </w:pPr>
    <w:rPr>
      <w:lang w:eastAsia="en-US"/>
    </w:rPr>
  </w:style>
  <w:style w:type="paragraph" w:styleId="Index9">
    <w:name w:val="index 9"/>
    <w:basedOn w:val="Normal"/>
    <w:next w:val="Normal"/>
    <w:autoRedefine/>
    <w:rsid w:val="0011647F"/>
    <w:pPr>
      <w:ind w:left="1800" w:hanging="200"/>
    </w:pPr>
    <w:rPr>
      <w:lang w:eastAsia="en-US"/>
    </w:rPr>
  </w:style>
  <w:style w:type="paragraph" w:styleId="TableofFigures">
    <w:name w:val="table of figures"/>
    <w:basedOn w:val="Normal"/>
    <w:next w:val="Normal"/>
    <w:rsid w:val="0011647F"/>
    <w:pPr>
      <w:ind w:left="400" w:hanging="400"/>
    </w:pPr>
    <w:rPr>
      <w:lang w:eastAsia="en-US"/>
    </w:rPr>
  </w:style>
  <w:style w:type="paragraph" w:styleId="TableofAuthorities">
    <w:name w:val="table of authorities"/>
    <w:basedOn w:val="Normal"/>
    <w:next w:val="Normal"/>
    <w:rsid w:val="0011647F"/>
    <w:pPr>
      <w:ind w:left="200" w:hanging="200"/>
    </w:pPr>
    <w:rPr>
      <w:lang w:eastAsia="en-US"/>
    </w:rPr>
  </w:style>
  <w:style w:type="paragraph" w:styleId="TOAHeading">
    <w:name w:val="toa heading"/>
    <w:basedOn w:val="Normal"/>
    <w:next w:val="Normal"/>
    <w:rsid w:val="0011647F"/>
    <w:pPr>
      <w:spacing w:before="120"/>
    </w:pPr>
    <w:rPr>
      <w:rFonts w:ascii="Arial" w:hAnsi="Arial" w:cs="Arial"/>
      <w:b/>
      <w:bCs/>
      <w:lang w:eastAsia="en-US"/>
    </w:rPr>
  </w:style>
  <w:style w:type="paragraph" w:styleId="EnvelopeAddress">
    <w:name w:val="envelope address"/>
    <w:basedOn w:val="Normal"/>
    <w:rsid w:val="0011647F"/>
    <w:pPr>
      <w:framePr w:w="7920" w:h="1980" w:hRule="exact" w:hSpace="180" w:wrap="auto" w:hAnchor="page" w:xAlign="center" w:yAlign="bottom"/>
      <w:ind w:left="2880"/>
    </w:pPr>
    <w:rPr>
      <w:rFonts w:ascii="Arial" w:hAnsi="Arial" w:cs="Arial"/>
      <w:lang w:eastAsia="en-US"/>
    </w:rPr>
  </w:style>
  <w:style w:type="paragraph" w:customStyle="1" w:styleId="xl22">
    <w:name w:val="xl22"/>
    <w:basedOn w:val="Normal"/>
    <w:rsid w:val="0011647F"/>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11647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11647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11647F"/>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11647F"/>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11647F"/>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11647F"/>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character" w:customStyle="1" w:styleId="H6CharChar">
    <w:name w:val="H6 Char Char"/>
    <w:rsid w:val="0011647F"/>
  </w:style>
  <w:style w:type="paragraph" w:customStyle="1" w:styleId="BodyTextIndent1">
    <w:name w:val="Body Text Indent1"/>
    <w:basedOn w:val="Normal"/>
    <w:rsid w:val="0011647F"/>
    <w:pPr>
      <w:spacing w:after="120"/>
      <w:ind w:left="283"/>
    </w:pPr>
    <w:rPr>
      <w:rFonts w:eastAsia="SimSun"/>
      <w:lang w:eastAsia="en-US"/>
    </w:rPr>
  </w:style>
  <w:style w:type="paragraph" w:customStyle="1" w:styleId="Abstract">
    <w:name w:val="Abstract"/>
    <w:basedOn w:val="Normal"/>
    <w:next w:val="afe"/>
    <w:rsid w:val="0011647F"/>
    <w:pPr>
      <w:keepLines/>
      <w:overflowPunct/>
      <w:autoSpaceDE/>
      <w:autoSpaceDN/>
      <w:adjustRightInd/>
      <w:spacing w:after="120"/>
      <w:textAlignment w:val="auto"/>
    </w:pPr>
    <w:rPr>
      <w:b/>
      <w:sz w:val="22"/>
      <w:lang w:eastAsia="en-US"/>
    </w:rPr>
  </w:style>
  <w:style w:type="paragraph" w:customStyle="1" w:styleId="afe">
    <w:name w:val="批注主题"/>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EmailStyle173">
    <w:name w:val="EmailStyle173"/>
    <w:rsid w:val="0011647F"/>
    <w:rPr>
      <w:rFonts w:ascii="Arial" w:hAnsi="Arial" w:cs="Arial"/>
      <w:color w:val="000000"/>
      <w:sz w:val="20"/>
      <w:szCs w:val="20"/>
    </w:rPr>
  </w:style>
  <w:style w:type="paragraph" w:customStyle="1" w:styleId="TableContent-Bulleted">
    <w:name w:val="Table Content - Bulleted"/>
    <w:basedOn w:val="Normal"/>
    <w:rsid w:val="0011647F"/>
    <w:pPr>
      <w:tabs>
        <w:tab w:val="num" w:pos="460"/>
      </w:tabs>
      <w:overflowPunct/>
      <w:autoSpaceDE/>
      <w:autoSpaceDN/>
      <w:adjustRightInd/>
      <w:ind w:left="412" w:hanging="312"/>
      <w:textAlignment w:val="auto"/>
    </w:pPr>
    <w:rPr>
      <w:rFonts w:eastAsia="MS Mincho"/>
      <w:lang w:eastAsia="en-US"/>
    </w:rPr>
  </w:style>
  <w:style w:type="paragraph" w:customStyle="1" w:styleId="Formatvorlage">
    <w:name w:val="Formatvorlage"/>
    <w:rsid w:val="0011647F"/>
    <w:rPr>
      <w:b/>
      <w:snapToGrid w:val="0"/>
      <w:spacing w:val="-1"/>
      <w:kern w:val="65535"/>
      <w:position w:val="-1"/>
      <w:sz w:val="24"/>
      <w:lang w:val="en-US" w:eastAsia="de-DE"/>
    </w:rPr>
  </w:style>
  <w:style w:type="paragraph" w:customStyle="1" w:styleId="ToInfo">
    <w:name w:val="To/Info"/>
    <w:basedOn w:val="Normal"/>
    <w:rsid w:val="0011647F"/>
    <w:pPr>
      <w:keepLines/>
      <w:widowControl w:val="0"/>
      <w:overflowPunct/>
      <w:autoSpaceDE/>
      <w:autoSpaceDN/>
      <w:adjustRightInd/>
      <w:spacing w:after="0"/>
      <w:textAlignment w:val="auto"/>
    </w:pPr>
    <w:rPr>
      <w:sz w:val="22"/>
      <w:lang w:eastAsia="en-US"/>
    </w:rPr>
  </w:style>
  <w:style w:type="paragraph" w:customStyle="1" w:styleId="testreqstep">
    <w:name w:val="test req step"/>
    <w:basedOn w:val="Normal"/>
    <w:rsid w:val="0011647F"/>
    <w:pPr>
      <w:tabs>
        <w:tab w:val="num" w:pos="360"/>
      </w:tabs>
      <w:overflowPunct/>
      <w:autoSpaceDE/>
      <w:autoSpaceDN/>
      <w:adjustRightInd/>
      <w:spacing w:before="40" w:after="0"/>
      <w:ind w:left="360" w:hanging="360"/>
      <w:textAlignment w:val="auto"/>
    </w:pPr>
    <w:rPr>
      <w:lang w:val="en-US" w:eastAsia="en-US"/>
    </w:rPr>
  </w:style>
  <w:style w:type="paragraph" w:customStyle="1" w:styleId="testreqinstep">
    <w:name w:val="test req in step"/>
    <w:basedOn w:val="B1"/>
    <w:rsid w:val="0011647F"/>
    <w:pPr>
      <w:spacing w:after="60"/>
      <w:ind w:left="360" w:hanging="360"/>
    </w:pPr>
    <w:rPr>
      <w:lang w:eastAsia="en-US"/>
    </w:rPr>
  </w:style>
  <w:style w:type="paragraph" w:customStyle="1" w:styleId="TOC2Message">
    <w:name w:val="TOC 2 Message"/>
    <w:basedOn w:val="TOC2"/>
    <w:rsid w:val="0011647F"/>
    <w:pPr>
      <w:keepLines w:val="0"/>
      <w:widowControl/>
      <w:tabs>
        <w:tab w:val="clear" w:pos="9639"/>
        <w:tab w:val="right" w:leader="dot" w:pos="9631"/>
      </w:tabs>
      <w:spacing w:after="120"/>
      <w:ind w:left="1152" w:right="0" w:firstLine="0"/>
    </w:pPr>
    <w:rPr>
      <w:caps/>
      <w:smallCaps/>
      <w:sz w:val="16"/>
      <w:szCs w:val="24"/>
      <w:lang w:val="en-US" w:eastAsia="en-US"/>
    </w:rPr>
  </w:style>
  <w:style w:type="paragraph" w:customStyle="1" w:styleId="Style2">
    <w:name w:val="Style2"/>
    <w:basedOn w:val="Heading6"/>
    <w:next w:val="Heading6"/>
    <w:rsid w:val="0011647F"/>
    <w:pPr>
      <w:keepNext w:val="0"/>
      <w:keepLines w:val="0"/>
      <w:tabs>
        <w:tab w:val="num" w:pos="780"/>
      </w:tabs>
      <w:spacing w:before="240" w:after="60"/>
      <w:ind w:left="780" w:hanging="360"/>
    </w:pPr>
    <w:rPr>
      <w:rFonts w:ascii="Times New Roman" w:hAnsi="Times New Roman"/>
      <w:b/>
      <w:bCs/>
      <w:sz w:val="22"/>
      <w:szCs w:val="22"/>
      <w:lang w:eastAsia="en-US"/>
    </w:rPr>
  </w:style>
  <w:style w:type="paragraph" w:customStyle="1" w:styleId="Style1">
    <w:name w:val="Style1"/>
    <w:basedOn w:val="Heading7"/>
    <w:next w:val="Heading7"/>
    <w:rsid w:val="0011647F"/>
    <w:pPr>
      <w:keepNext w:val="0"/>
      <w:keepLines w:val="0"/>
      <w:tabs>
        <w:tab w:val="num" w:pos="2880"/>
      </w:tabs>
      <w:spacing w:before="240" w:after="60"/>
      <w:ind w:left="2880" w:hanging="2880"/>
    </w:pPr>
    <w:rPr>
      <w:rFonts w:ascii="Times New Roman" w:hAnsi="Times New Roman"/>
      <w:sz w:val="24"/>
      <w:szCs w:val="24"/>
      <w:lang w:eastAsia="x-none"/>
    </w:rPr>
  </w:style>
  <w:style w:type="paragraph" w:customStyle="1" w:styleId="berschrift3Underrubrik2H30Hh3nobreak">
    <w:name w:val="Überschrift 3.Underrubrik2.H3.0H.h3.no break"/>
    <w:basedOn w:val="Normal"/>
    <w:next w:val="Formatvorlage"/>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rsid w:val="0011647F"/>
  </w:style>
  <w:style w:type="paragraph" w:customStyle="1" w:styleId="Message2Header">
    <w:name w:val="Message 2 Header"/>
    <w:basedOn w:val="Heading2"/>
    <w:next w:val="Normal"/>
    <w:rsid w:val="0011647F"/>
    <w:pPr>
      <w:pBdr>
        <w:top w:val="single" w:sz="4" w:space="1" w:color="auto"/>
      </w:pBdr>
    </w:pPr>
    <w:rPr>
      <w:lang w:eastAsia="en-US"/>
    </w:rPr>
  </w:style>
  <w:style w:type="paragraph" w:customStyle="1" w:styleId="MessageEIOT-1">
    <w:name w:val="Message EIOT-1"/>
    <w:basedOn w:val="Message2Header"/>
    <w:rsid w:val="0011647F"/>
    <w:pPr>
      <w:pBdr>
        <w:bottom w:val="single" w:sz="4" w:space="1" w:color="auto"/>
      </w:pBdr>
    </w:pPr>
    <w:rPr>
      <w:sz w:val="20"/>
    </w:rPr>
  </w:style>
  <w:style w:type="paragraph" w:customStyle="1" w:styleId="TAL10">
    <w:name w:val="TAL1"/>
    <w:basedOn w:val="Normal"/>
    <w:next w:val="TAL"/>
    <w:rsid w:val="0011647F"/>
    <w:pPr>
      <w:keepNext/>
      <w:keepLines/>
      <w:spacing w:after="0"/>
    </w:pPr>
    <w:rPr>
      <w:rFonts w:ascii="Arial" w:hAnsi="Arial"/>
      <w:sz w:val="18"/>
      <w:lang w:eastAsia="en-US"/>
    </w:rPr>
  </w:style>
  <w:style w:type="character" w:customStyle="1" w:styleId="head81">
    <w:name w:val="head81"/>
    <w:aliases w:val="head91,hd12 C"/>
    <w:rsid w:val="0011647F"/>
    <w:rPr>
      <w:rFonts w:ascii="Arial" w:eastAsia="SimSun" w:hAnsi="Arial"/>
      <w:sz w:val="36"/>
      <w:lang w:val="en-GB" w:eastAsia="en-US" w:bidi="ar-SA"/>
    </w:rPr>
  </w:style>
  <w:style w:type="character" w:customStyle="1" w:styleId="h23Ch">
    <w:name w:val="h23 Ch"/>
    <w:rsid w:val="0011647F"/>
    <w:rPr>
      <w:rFonts w:ascii="Arial" w:eastAsia="SimSun" w:hAnsi="Arial"/>
      <w:sz w:val="32"/>
      <w:lang w:val="en-GB" w:eastAsia="en-US" w:bidi="ar-SA"/>
    </w:rPr>
  </w:style>
  <w:style w:type="character" w:customStyle="1" w:styleId="341Char">
    <w:name w:val="341 Char"/>
    <w:rsid w:val="0011647F"/>
    <w:rPr>
      <w:rFonts w:ascii="Arial" w:eastAsia="SimSun" w:hAnsi="Arial"/>
      <w:sz w:val="28"/>
      <w:lang w:val="en-GB" w:eastAsia="en-US" w:bidi="ar-SA"/>
    </w:rPr>
  </w:style>
  <w:style w:type="character" w:customStyle="1" w:styleId="424Char">
    <w:name w:val="424 Char"/>
    <w:rsid w:val="0011647F"/>
    <w:rPr>
      <w:rFonts w:ascii="Arial" w:eastAsia="SimSun" w:hAnsi="Arial"/>
      <w:sz w:val="24"/>
      <w:lang w:val="en-GB" w:eastAsia="en-US" w:bidi="ar-SA"/>
    </w:rPr>
  </w:style>
  <w:style w:type="paragraph" w:customStyle="1" w:styleId="NormalBody2Text2Indent3">
    <w:name w:val="Normal.Body2.Text2.Indent.3"/>
    <w:rsid w:val="0011647F"/>
    <w:pPr>
      <w:widowControl w:val="0"/>
      <w:ind w:left="357"/>
    </w:pPr>
    <w:rPr>
      <w:rFonts w:ascii="Arial" w:eastAsia="MS Mincho" w:hAnsi="Arial"/>
      <w:lang w:val="en-AU" w:eastAsia="en-US"/>
    </w:rPr>
  </w:style>
  <w:style w:type="paragraph" w:customStyle="1" w:styleId="berschrift91H13">
    <w:name w:val="Überschrift9.1.H13"/>
    <w:basedOn w:val="NormalBody2Text2Indent3"/>
    <w:next w:val="NormalBody2Text2Indent3"/>
    <w:rsid w:val="0011647F"/>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11647F"/>
    <w:pPr>
      <w:keepNext/>
      <w:spacing w:before="240" w:after="120"/>
      <w:jc w:val="both"/>
    </w:pPr>
    <w:rPr>
      <w:kern w:val="2"/>
      <w:sz w:val="21"/>
      <w:lang w:val="en-US"/>
    </w:rPr>
  </w:style>
  <w:style w:type="paragraph" w:customStyle="1" w:styleId="TdocReference">
    <w:name w:val="Tdoc_Reference"/>
    <w:basedOn w:val="Normal"/>
    <w:rsid w:val="0011647F"/>
    <w:pPr>
      <w:overflowPunct/>
      <w:autoSpaceDE/>
      <w:autoSpaceDN/>
      <w:adjustRightInd/>
      <w:spacing w:before="120" w:after="0"/>
      <w:ind w:left="567" w:hanging="567"/>
      <w:textAlignment w:val="auto"/>
    </w:pPr>
    <w:rPr>
      <w:lang w:val="en-US" w:eastAsia="en-US"/>
    </w:rPr>
  </w:style>
  <w:style w:type="paragraph" w:customStyle="1" w:styleId="TdocHeading2">
    <w:name w:val="Tdoc_Heading_2"/>
    <w:basedOn w:val="TdocHeading1"/>
    <w:next w:val="TdocText"/>
    <w:rsid w:val="0011647F"/>
    <w:pPr>
      <w:tabs>
        <w:tab w:val="clear" w:pos="360"/>
        <w:tab w:val="num" w:pos="1140"/>
      </w:tabs>
      <w:overflowPunct/>
      <w:autoSpaceDE/>
      <w:autoSpaceDN/>
      <w:adjustRightInd/>
      <w:ind w:left="1140" w:hanging="1140"/>
      <w:textAlignment w:val="auto"/>
      <w:outlineLvl w:val="1"/>
    </w:pPr>
    <w:rPr>
      <w:noProof w:val="0"/>
      <w:sz w:val="20"/>
      <w:lang w:val="en-GB"/>
    </w:rPr>
  </w:style>
  <w:style w:type="character" w:customStyle="1" w:styleId="B2CharChar">
    <w:name w:val="B2 Char Char"/>
    <w:rsid w:val="0011647F"/>
    <w:rPr>
      <w:rFonts w:ascii="Arial" w:eastAsia="MS Mincho" w:hAnsi="Arial" w:cs="Arial"/>
      <w:color w:val="0000FF"/>
      <w:kern w:val="2"/>
      <w:lang w:val="en-GB" w:eastAsia="en-US" w:bidi="ar-SA"/>
    </w:rPr>
  </w:style>
  <w:style w:type="paragraph" w:customStyle="1" w:styleId="CR">
    <w:name w:val="CR"/>
    <w:aliases w:val="Cover,Page"/>
    <w:next w:val="Normal"/>
    <w:rsid w:val="0011647F"/>
    <w:pPr>
      <w:spacing w:after="120"/>
    </w:pPr>
    <w:rPr>
      <w:rFonts w:ascii="Arial" w:eastAsia="SimSun" w:hAnsi="Arial"/>
      <w:lang w:eastAsia="en-US"/>
    </w:rPr>
  </w:style>
  <w:style w:type="paragraph" w:customStyle="1" w:styleId="berschrift">
    <w:name w:val="Überschrift"/>
    <w:aliases w:val="3.h3.H3.Underrubrik2"/>
    <w:basedOn w:val="Normal"/>
    <w:next w:val="Normal"/>
    <w:rsid w:val="0011647F"/>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paragraph" w:customStyle="1" w:styleId="-">
    <w:name w:val="標準-段落"/>
    <w:basedOn w:val="Normal"/>
    <w:rsid w:val="0011647F"/>
    <w:pPr>
      <w:tabs>
        <w:tab w:val="num" w:pos="1211"/>
      </w:tabs>
      <w:ind w:left="965" w:hanging="114"/>
    </w:pPr>
    <w:rPr>
      <w:rFonts w:eastAsia="MS Mincho"/>
      <w:lang w:eastAsia="en-US"/>
    </w:rPr>
  </w:style>
  <w:style w:type="paragraph" w:customStyle="1" w:styleId="CommentSubject1">
    <w:name w:val="Comment Subject1"/>
    <w:basedOn w:val="CommentText"/>
    <w:next w:val="CommentText"/>
    <w:semiHidden/>
    <w:rsid w:val="0011647F"/>
    <w:rPr>
      <w:rFonts w:ascii="CG Times (WN)" w:eastAsia="MS Mincho" w:hAnsi="CG Times (WN)"/>
      <w:b/>
      <w:bCs/>
      <w:lang w:eastAsia="en-GB"/>
    </w:rPr>
  </w:style>
  <w:style w:type="paragraph" w:customStyle="1" w:styleId="Tdocheading">
    <w:name w:val="Tdoc heading"/>
    <w:basedOn w:val="Normal"/>
    <w:rsid w:val="0011647F"/>
    <w:pPr>
      <w:overflowPunct/>
      <w:autoSpaceDE/>
      <w:autoSpaceDN/>
      <w:adjustRightInd/>
      <w:spacing w:after="240"/>
      <w:textAlignment w:val="auto"/>
    </w:pPr>
    <w:rPr>
      <w:rFonts w:ascii="Arial" w:eastAsia="SimSun" w:hAnsi="Arial" w:cs="Arial"/>
      <w:b/>
      <w:sz w:val="22"/>
      <w:szCs w:val="24"/>
      <w:lang w:val="en-US" w:eastAsia="en-US"/>
    </w:rPr>
  </w:style>
  <w:style w:type="paragraph" w:customStyle="1" w:styleId="aff">
    <w:name w:val="图片说明"/>
    <w:basedOn w:val="Normal"/>
    <w:next w:val="Normal"/>
    <w:autoRedefine/>
    <w:rsid w:val="0011647F"/>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11647F"/>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11647F"/>
    <w:pPr>
      <w:keepLines/>
      <w:spacing w:after="0"/>
    </w:pPr>
    <w:rPr>
      <w:rFonts w:ascii="Book Antiqua" w:eastAsia="SimSun" w:hAnsi="Book Antiqua"/>
      <w:sz w:val="16"/>
      <w:lang w:val="en-US" w:eastAsia="zh-CN"/>
    </w:rPr>
  </w:style>
  <w:style w:type="paragraph" w:customStyle="1" w:styleId="StateHead">
    <w:name w:val="State Head"/>
    <w:basedOn w:val="Normal"/>
    <w:autoRedefine/>
    <w:rsid w:val="0011647F"/>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11647F"/>
    <w:pPr>
      <w:overflowPunct/>
      <w:autoSpaceDE/>
      <w:autoSpaceDN/>
      <w:adjustRightInd/>
      <w:spacing w:after="240"/>
      <w:textAlignment w:val="auto"/>
    </w:pPr>
    <w:rPr>
      <w:rFonts w:eastAsia="SimSun"/>
      <w:sz w:val="22"/>
      <w:szCs w:val="24"/>
      <w:lang w:val="en-US" w:eastAsia="en-US"/>
    </w:rPr>
  </w:style>
  <w:style w:type="paragraph" w:customStyle="1" w:styleId="BalloonText2">
    <w:name w:val="Balloon Text2"/>
    <w:basedOn w:val="Normal"/>
    <w:semiHidden/>
    <w:rsid w:val="0011647F"/>
    <w:pPr>
      <w:overflowPunct/>
      <w:autoSpaceDE/>
      <w:autoSpaceDN/>
      <w:adjustRightInd/>
      <w:textAlignment w:val="auto"/>
    </w:pPr>
    <w:rPr>
      <w:rFonts w:ascii="Arial" w:eastAsia="MS Gothic" w:hAnsi="Arial"/>
      <w:sz w:val="18"/>
      <w:szCs w:val="18"/>
      <w:lang w:eastAsia="en-US"/>
    </w:rPr>
  </w:style>
  <w:style w:type="paragraph" w:customStyle="1" w:styleId="CommentSubject2">
    <w:name w:val="Comment Subject2"/>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paragraph" w:customStyle="1" w:styleId="CharCharCharCharCharCharChar">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acetate0">
    <w:name w:val="msoacetate"/>
    <w:basedOn w:val="Normal"/>
    <w:rsid w:val="0011647F"/>
    <w:pPr>
      <w:textAlignment w:val="auto"/>
    </w:pPr>
    <w:rPr>
      <w:rFonts w:ascii="Tahoma" w:hAnsi="Tahoma" w:cs="Tahoma"/>
      <w:sz w:val="16"/>
      <w:szCs w:val="16"/>
      <w:lang w:eastAsia="en-US"/>
    </w:rPr>
  </w:style>
  <w:style w:type="character" w:customStyle="1" w:styleId="H6CharCharChar">
    <w:name w:val="H6 Char Char Char"/>
    <w:rsid w:val="0011647F"/>
    <w:rPr>
      <w:rFonts w:ascii="Arial" w:hAnsi="Arial"/>
      <w:lang w:val="en-GB" w:eastAsia="en-GB" w:bidi="ar-SA"/>
    </w:rPr>
  </w:style>
  <w:style w:type="character" w:customStyle="1" w:styleId="B1CharChar">
    <w:name w:val="B1 Char Char"/>
    <w:rsid w:val="0011647F"/>
    <w:rPr>
      <w:lang w:val="en-GB" w:eastAsia="en-GB" w:bidi="ar-SA"/>
    </w:rPr>
  </w:style>
  <w:style w:type="character" w:customStyle="1" w:styleId="B2CharCharChar">
    <w:name w:val="B2 Char Char Char"/>
    <w:rsid w:val="0011647F"/>
    <w:rPr>
      <w:lang w:val="en-GB" w:eastAsia="en-GB" w:bidi="ar-SA"/>
    </w:rPr>
  </w:style>
  <w:style w:type="character" w:customStyle="1" w:styleId="B3CharChar">
    <w:name w:val="B3 Char Char"/>
    <w:rsid w:val="0011647F"/>
    <w:rPr>
      <w:lang w:val="en-GB" w:eastAsia="en-GB" w:bidi="ar-SA"/>
    </w:rPr>
  </w:style>
  <w:style w:type="character" w:customStyle="1" w:styleId="B4CharChar">
    <w:name w:val="B4 Char Char"/>
    <w:rsid w:val="0011647F"/>
    <w:rPr>
      <w:rFonts w:eastAsia="SimSun"/>
      <w:lang w:val="en-GB" w:eastAsia="en-GB" w:bidi="ar-SA"/>
    </w:rPr>
  </w:style>
  <w:style w:type="character" w:customStyle="1" w:styleId="B2Zchn">
    <w:name w:val="B2 Zchn"/>
    <w:rsid w:val="0011647F"/>
    <w:rPr>
      <w:lang w:val="en-GB" w:eastAsia="en-US" w:bidi="ar-SA"/>
    </w:rPr>
  </w:style>
  <w:style w:type="character" w:customStyle="1" w:styleId="L7Char">
    <w:name w:val="L7 Char"/>
    <w:aliases w:val="Header 7 Char Char"/>
    <w:rsid w:val="0011647F"/>
    <w:rPr>
      <w:rFonts w:ascii="Arial" w:hAnsi="Arial"/>
      <w:lang w:val="en-GB" w:eastAsia="en-GB" w:bidi="ar-SA"/>
    </w:rPr>
  </w:style>
  <w:style w:type="character" w:customStyle="1" w:styleId="AvtalBrdtextCharChar">
    <w:name w:val="AvtalBrödtext Char Char"/>
    <w:rsid w:val="0011647F"/>
    <w:rPr>
      <w:rFonts w:eastAsia="‚l‚r ‚oƒSƒVƒbƒN"/>
      <w:snapToGrid w:val="0"/>
      <w:lang w:val="en-GB" w:eastAsia="ja-JP" w:bidi="ar-SA"/>
    </w:rPr>
  </w:style>
  <w:style w:type="paragraph" w:customStyle="1" w:styleId="TableofFigures10">
    <w:name w:val="Table of Figures1"/>
    <w:basedOn w:val="Normal"/>
    <w:next w:val="Normal"/>
    <w:rsid w:val="0011647F"/>
    <w:pPr>
      <w:ind w:left="400" w:hanging="400"/>
      <w:jc w:val="center"/>
    </w:pPr>
    <w:rPr>
      <w:rFonts w:eastAsia="MS Mincho"/>
      <w:b/>
      <w:lang w:eastAsia="en-US"/>
    </w:rPr>
  </w:style>
  <w:style w:type="character" w:customStyle="1" w:styleId="EmailStyle2041">
    <w:name w:val="EmailStyle2041"/>
    <w:rsid w:val="0011647F"/>
    <w:rPr>
      <w:rFonts w:ascii="Arial" w:hAnsi="Arial" w:cs="Arial"/>
      <w:color w:val="000000"/>
      <w:sz w:val="20"/>
      <w:szCs w:val="20"/>
    </w:rPr>
  </w:style>
  <w:style w:type="character" w:customStyle="1" w:styleId="EmailStyle2771">
    <w:name w:val="EmailStyle2771"/>
    <w:rsid w:val="0011647F"/>
    <w:rPr>
      <w:rFonts w:ascii="Arial" w:hAnsi="Arial" w:cs="Arial"/>
      <w:color w:val="000000"/>
      <w:sz w:val="20"/>
      <w:szCs w:val="20"/>
    </w:rPr>
  </w:style>
  <w:style w:type="paragraph" w:customStyle="1" w:styleId="CharCharCharCharCharCharChar0">
    <w:name w:val="Char Char Char Char Char Char Char"/>
    <w:semiHidden/>
    <w:rsid w:val="001164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styleId="111111">
    <w:name w:val="Outline List 2"/>
    <w:basedOn w:val="NoList"/>
    <w:rsid w:val="0011647F"/>
    <w:pPr>
      <w:numPr>
        <w:numId w:val="7"/>
      </w:numPr>
    </w:pPr>
  </w:style>
  <w:style w:type="table" w:customStyle="1" w:styleId="TableStyle11">
    <w:name w:val="Table Style11"/>
    <w:basedOn w:val="TableNormal"/>
    <w:rsid w:val="0011647F"/>
    <w:rPr>
      <w:rFonts w:eastAsia="SimSun"/>
    </w:rPr>
    <w:tblPr/>
  </w:style>
  <w:style w:type="numbering" w:customStyle="1" w:styleId="110">
    <w:name w:val="无列表11"/>
    <w:next w:val="NoList"/>
    <w:semiHidden/>
    <w:rsid w:val="0011647F"/>
  </w:style>
  <w:style w:type="paragraph" w:customStyle="1" w:styleId="Textparagraph">
    <w:name w:val="Text paragraph"/>
    <w:basedOn w:val="BodyText"/>
    <w:next w:val="BodyText"/>
    <w:rsid w:val="0011647F"/>
    <w:pPr>
      <w:overflowPunct/>
      <w:autoSpaceDE/>
      <w:autoSpaceDN/>
      <w:adjustRightInd/>
      <w:spacing w:after="120"/>
      <w:textAlignment w:val="auto"/>
    </w:pPr>
    <w:rPr>
      <w:rFonts w:ascii="CG Times (WN)" w:hAnsi="CG Times (WN)"/>
      <w:sz w:val="22"/>
      <w:lang w:eastAsia="en-GB"/>
    </w:rPr>
  </w:style>
  <w:style w:type="paragraph" w:customStyle="1" w:styleId="aff0">
    <w:name w:val="批注框文本"/>
    <w:basedOn w:val="Normal"/>
    <w:semiHidden/>
    <w:rsid w:val="0011647F"/>
    <w:pPr>
      <w:overflowPunct/>
      <w:autoSpaceDE/>
      <w:autoSpaceDN/>
      <w:adjustRightInd/>
      <w:textAlignment w:val="auto"/>
    </w:pPr>
    <w:rPr>
      <w:rFonts w:ascii="Tahoma" w:eastAsia="SimSun" w:hAnsi="Tahoma" w:cs="Tahoma"/>
      <w:sz w:val="16"/>
      <w:szCs w:val="16"/>
      <w:lang w:eastAsia="en-US"/>
    </w:rPr>
  </w:style>
  <w:style w:type="character" w:customStyle="1" w:styleId="Char3">
    <w:name w:val="批注文字 Char"/>
    <w:semiHidden/>
    <w:rsid w:val="0011647F"/>
    <w:rPr>
      <w:rFonts w:ascii="Times New Roman" w:hAnsi="Times New Roman"/>
      <w:lang w:val="en-GB" w:eastAsia="en-US"/>
    </w:rPr>
  </w:style>
  <w:style w:type="paragraph" w:customStyle="1" w:styleId="B8">
    <w:name w:val="B8"/>
    <w:basedOn w:val="B5"/>
    <w:rsid w:val="0011647F"/>
    <w:pPr>
      <w:ind w:left="2552"/>
    </w:pPr>
    <w:rPr>
      <w:rFonts w:eastAsia="SimSun"/>
      <w:lang w:eastAsia="en-US"/>
    </w:rPr>
  </w:style>
  <w:style w:type="paragraph" w:customStyle="1" w:styleId="01BodyText">
    <w:name w:val="01 BodyText"/>
    <w:basedOn w:val="Normal"/>
    <w:rsid w:val="0011647F"/>
    <w:pPr>
      <w:spacing w:after="220"/>
      <w:ind w:left="1298" w:hanging="1298"/>
    </w:pPr>
    <w:rPr>
      <w:rFonts w:eastAsia="SimSun"/>
      <w:lang w:eastAsia="en-US"/>
    </w:rPr>
  </w:style>
  <w:style w:type="character" w:customStyle="1" w:styleId="01BodyTextChar">
    <w:name w:val="01 BodyText Char"/>
    <w:rsid w:val="0011647F"/>
    <w:rPr>
      <w:lang w:val="en-GB" w:eastAsia="en-GB" w:bidi="ar-SA"/>
    </w:rPr>
  </w:style>
  <w:style w:type="paragraph" w:customStyle="1" w:styleId="1f8">
    <w:name w:val="批注框文本1"/>
    <w:basedOn w:val="Normal"/>
    <w:semiHidden/>
    <w:rsid w:val="0011647F"/>
    <w:pPr>
      <w:overflowPunct/>
      <w:autoSpaceDE/>
      <w:autoSpaceDN/>
      <w:adjustRightInd/>
      <w:textAlignment w:val="auto"/>
    </w:pPr>
    <w:rPr>
      <w:rFonts w:ascii="Tahoma" w:eastAsia="SimSun" w:hAnsi="Tahoma" w:cs="Tahoma"/>
      <w:sz w:val="16"/>
      <w:szCs w:val="16"/>
      <w:lang w:eastAsia="en-US"/>
    </w:rPr>
  </w:style>
  <w:style w:type="paragraph" w:customStyle="1" w:styleId="1f9">
    <w:name w:val="批注主题1"/>
    <w:basedOn w:val="CommentText"/>
    <w:next w:val="CommentText"/>
    <w:semiHidden/>
    <w:rsid w:val="0011647F"/>
    <w:pPr>
      <w:overflowPunct/>
      <w:autoSpaceDE/>
      <w:autoSpaceDN/>
      <w:adjustRightInd/>
      <w:textAlignment w:val="auto"/>
    </w:pPr>
    <w:rPr>
      <w:rFonts w:ascii="CG Times (WN)" w:eastAsia="SimSun" w:hAnsi="CG Times (WN)"/>
      <w:b/>
      <w:bCs/>
      <w:lang w:eastAsia="en-US"/>
    </w:rPr>
  </w:style>
  <w:style w:type="character" w:customStyle="1" w:styleId="Char4">
    <w:name w:val="列表 Char"/>
    <w:rsid w:val="0011647F"/>
    <w:rPr>
      <w:rFonts w:eastAsia="SimSun"/>
      <w:lang w:val="en-GB" w:eastAsia="en-US" w:bidi="ar-SA"/>
    </w:rPr>
  </w:style>
  <w:style w:type="paragraph" w:customStyle="1" w:styleId="TOC">
    <w:name w:val="TOC"/>
    <w:basedOn w:val="Normal"/>
    <w:rsid w:val="0011647F"/>
    <w:pPr>
      <w:overflowPunct/>
      <w:autoSpaceDE/>
      <w:autoSpaceDN/>
      <w:adjustRightInd/>
      <w:spacing w:before="100" w:beforeAutospacing="1" w:after="100" w:afterAutospacing="1"/>
      <w:textAlignment w:val="auto"/>
    </w:pPr>
    <w:rPr>
      <w:rFonts w:ascii="Arial Unicode MS" w:eastAsia="Arial Unicode MS" w:hAnsi="Arial Unicode MS"/>
      <w:sz w:val="24"/>
      <w:lang w:eastAsia="en-US"/>
    </w:rPr>
  </w:style>
  <w:style w:type="paragraph" w:customStyle="1" w:styleId="p15">
    <w:name w:val="p15"/>
    <w:basedOn w:val="Normal"/>
    <w:rsid w:val="0011647F"/>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11647F"/>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11647F"/>
    <w:pPr>
      <w:widowControl w:val="0"/>
      <w:kinsoku w:val="0"/>
      <w:overflowPunct w:val="0"/>
      <w:autoSpaceDE w:val="0"/>
      <w:autoSpaceDN w:val="0"/>
      <w:spacing w:line="0" w:lineRule="atLeast"/>
      <w:jc w:val="distribute"/>
    </w:pPr>
    <w:rPr>
      <w:rFonts w:ascii="SimSun" w:eastAsia="SimSun"/>
      <w:b/>
      <w:spacing w:val="20"/>
      <w:w w:val="148"/>
      <w:sz w:val="52"/>
      <w:lang w:val="en-US" w:eastAsia="zh-CN"/>
    </w:rPr>
  </w:style>
  <w:style w:type="paragraph" w:customStyle="1" w:styleId="CharCharCharCharCharCharCharCharCharCharChar2CharCharChar">
    <w:name w:val="Char Char Char Char Char Char Char Char Char Char Char2 Char Char Char"/>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11647F"/>
    <w:pPr>
      <w:keepNext/>
      <w:keepLines/>
      <w:spacing w:after="0"/>
    </w:pPr>
    <w:rPr>
      <w:rFonts w:ascii="Arial" w:eastAsia="SimSun" w:hAnsi="Arial"/>
      <w:color w:val="0000FF"/>
      <w:kern w:val="2"/>
      <w:sz w:val="18"/>
      <w:lang w:eastAsia="en-US"/>
    </w:rPr>
  </w:style>
  <w:style w:type="paragraph" w:customStyle="1" w:styleId="1CharCharCharCharCharCharCharCharCharCharCharChar">
    <w:name w:val="1 Char Char Char Char Char Char Char Char Char Char Char Char"/>
    <w:rsid w:val="0011647F"/>
    <w:pPr>
      <w:keepNext/>
      <w:tabs>
        <w:tab w:val="left" w:pos="851"/>
      </w:tabs>
      <w:autoSpaceDE w:val="0"/>
      <w:autoSpaceDN w:val="0"/>
      <w:adjustRightInd w:val="0"/>
      <w:spacing w:before="60" w:after="60"/>
      <w:ind w:left="851" w:hanging="851"/>
      <w:jc w:val="both"/>
    </w:pPr>
    <w:rPr>
      <w:rFonts w:eastAsia="SimSun"/>
      <w:color w:val="0000FF"/>
      <w:kern w:val="2"/>
      <w:sz w:val="22"/>
      <w:lang w:val="en-US" w:eastAsia="zh-CN"/>
    </w:rPr>
  </w:style>
  <w:style w:type="paragraph" w:customStyle="1" w:styleId="1fa">
    <w:name w:val="样式1"/>
    <w:basedOn w:val="B6"/>
    <w:rsid w:val="0011647F"/>
    <w:pPr>
      <w:numPr>
        <w:ilvl w:val="1"/>
      </w:numPr>
      <w:overflowPunct/>
      <w:autoSpaceDE/>
      <w:autoSpaceDN/>
      <w:adjustRightInd/>
      <w:ind w:left="1985" w:hanging="284"/>
      <w:textAlignment w:val="auto"/>
    </w:pPr>
    <w:rPr>
      <w:rFonts w:ascii="CG Times (WN)" w:eastAsia="MS Mincho" w:hAnsi="CG Times (WN)"/>
      <w:lang w:eastAsia="en-GB"/>
    </w:rPr>
  </w:style>
  <w:style w:type="paragraph" w:customStyle="1" w:styleId="StyleHeading4h4H4H41h41H42h42H43h43H411h411H421h421H">
    <w:name w:val="Style Heading 4h4H4H41h41H42h42H43h43H411h411H421h421H..."/>
    <w:basedOn w:val="Heading4"/>
    <w:rsid w:val="0011647F"/>
    <w:pPr>
      <w:overflowPunct/>
      <w:autoSpaceDE/>
      <w:autoSpaceDN/>
      <w:adjustRightInd/>
      <w:ind w:left="0" w:firstLine="0"/>
      <w:textAlignment w:val="auto"/>
    </w:pPr>
    <w:rPr>
      <w:rFonts w:eastAsia="Batang"/>
      <w:color w:val="000000"/>
      <w:lang w:eastAsia="en-US"/>
    </w:rPr>
  </w:style>
  <w:style w:type="paragraph" w:customStyle="1" w:styleId="B2Lb1eft0">
    <w:name w:val="B2 + Lb1eft:  0"/>
    <w:basedOn w:val="B1"/>
    <w:rsid w:val="0011647F"/>
    <w:pPr>
      <w:overflowPunct/>
      <w:autoSpaceDE/>
      <w:autoSpaceDN/>
      <w:adjustRightInd/>
      <w:ind w:left="567"/>
      <w:textAlignment w:val="auto"/>
    </w:pPr>
    <w:rPr>
      <w:rFonts w:eastAsia="MS Mincho"/>
      <w:lang w:eastAsia="en-US"/>
    </w:rPr>
  </w:style>
  <w:style w:type="paragraph" w:customStyle="1" w:styleId="CharCharCharCharCharCharCharCharCharCharChar2CharCharChar1">
    <w:name w:val="Char Char Char Char Char Char Char Char Char Char Char2 Char Char Char1"/>
    <w:basedOn w:val="Normal"/>
    <w:rsid w:val="0011647F"/>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11647F"/>
    <w:pPr>
      <w:keepNext/>
      <w:tabs>
        <w:tab w:val="left" w:pos="1494"/>
      </w:tabs>
      <w:autoSpaceDE w:val="0"/>
      <w:autoSpaceDN w:val="0"/>
      <w:adjustRightInd w:val="0"/>
      <w:spacing w:before="60" w:after="60"/>
      <w:ind w:left="1494" w:hanging="360"/>
      <w:jc w:val="both"/>
    </w:pPr>
    <w:rPr>
      <w:rFonts w:ascii="Arial" w:eastAsia="SimSun" w:hAnsi="Arial"/>
      <w:color w:val="0000FF"/>
      <w:kern w:val="2"/>
      <w:lang w:val="en-US" w:eastAsia="zh-CN"/>
    </w:rPr>
  </w:style>
  <w:style w:type="paragraph" w:customStyle="1" w:styleId="NormalBlack">
    <w:name w:val="Normal + Black"/>
    <w:basedOn w:val="Normal"/>
    <w:rsid w:val="0011647F"/>
    <w:pPr>
      <w:overflowPunct/>
      <w:autoSpaceDE/>
      <w:autoSpaceDN/>
      <w:adjustRightInd/>
      <w:textAlignment w:val="auto"/>
    </w:pPr>
    <w:rPr>
      <w:rFonts w:eastAsia="SimSun"/>
      <w:color w:val="000000"/>
      <w:lang w:eastAsia="en-US"/>
    </w:rPr>
  </w:style>
  <w:style w:type="paragraph" w:customStyle="1" w:styleId="CharCharCharCharChar1CharCharCharCharCharCharCharCharCharCharCharChar">
    <w:name w:val="Char Char Char Char Char1 Char Char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11647F"/>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11647F"/>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11647F"/>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0">
    <w:name w:val="正文 + Arial"/>
    <w:basedOn w:val="Normal"/>
    <w:rsid w:val="0011647F"/>
    <w:pPr>
      <w:tabs>
        <w:tab w:val="left" w:pos="323"/>
        <w:tab w:val="center" w:pos="515"/>
      </w:tabs>
      <w:overflowPunct/>
      <w:spacing w:before="20" w:after="20"/>
      <w:ind w:left="30" w:right="30"/>
      <w:textAlignment w:val="auto"/>
    </w:pPr>
    <w:rPr>
      <w:rFonts w:ascii="Arial" w:eastAsia="SimSun" w:hAnsi="Arial"/>
      <w:sz w:val="18"/>
      <w:lang w:eastAsia="en-US"/>
    </w:rPr>
  </w:style>
  <w:style w:type="paragraph" w:customStyle="1" w:styleId="CharChar1CharCharCharChar">
    <w:name w:val="Char (文字) (文字) Char1 (文字) (文字) Char Char (文字) (文字) Char Char"/>
    <w:rsid w:val="0011647F"/>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Nokia-normal">
    <w:name w:val="Nokia - normal"/>
    <w:basedOn w:val="CRCoverPage"/>
    <w:rsid w:val="0011647F"/>
    <w:pPr>
      <w:spacing w:after="0"/>
    </w:pPr>
    <w:rPr>
      <w:rFonts w:eastAsia="SimSun"/>
    </w:rPr>
  </w:style>
  <w:style w:type="paragraph" w:customStyle="1" w:styleId="CharCharCharCharCarCar">
    <w:name w:val="Char Char Char Char Car Car"/>
    <w:basedOn w:val="Normal"/>
    <w:rsid w:val="0011647F"/>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11647F"/>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11647F"/>
    <w:pPr>
      <w:ind w:left="288"/>
    </w:pPr>
  </w:style>
  <w:style w:type="paragraph" w:customStyle="1" w:styleId="CharCharCharChar1CharCharCharChar">
    <w:name w:val="Char Char Char Char1 Char Char Char Char"/>
    <w:basedOn w:val="Normal"/>
    <w:rsid w:val="0011647F"/>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Heding2">
    <w:name w:val="Heding 2"/>
    <w:basedOn w:val="Heading3"/>
    <w:rsid w:val="0011647F"/>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11647F"/>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customStyle="1" w:styleId="pl0">
    <w:name w:val="pl"/>
    <w:basedOn w:val="Normal"/>
    <w:rsid w:val="0011647F"/>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11647F"/>
    <w:rPr>
      <w:lang w:val="en-GB" w:eastAsia="en-GB" w:bidi="ar-SA"/>
    </w:rPr>
  </w:style>
  <w:style w:type="character" w:customStyle="1" w:styleId="NMPHeading1c">
    <w:name w:val="NMP Heading 1 c"/>
    <w:rsid w:val="00B17C53"/>
    <w:rPr>
      <w:rFonts w:ascii="Arial" w:hAnsi="Arial" w:cs="Arial"/>
      <w:sz w:val="36"/>
      <w:szCs w:val="36"/>
      <w:lang w:val="en-GB" w:eastAsia="en-US"/>
    </w:rPr>
  </w:style>
  <w:style w:type="character" w:customStyle="1" w:styleId="h4c">
    <w:name w:val="h4 c"/>
    <w:rsid w:val="00B17C53"/>
    <w:rPr>
      <w:sz w:val="24"/>
      <w:szCs w:val="24"/>
    </w:rPr>
  </w:style>
  <w:style w:type="character" w:customStyle="1" w:styleId="h5C">
    <w:name w:val="h5 C"/>
    <w:rsid w:val="00B17C53"/>
    <w:rPr>
      <w:sz w:val="22"/>
      <w:szCs w:val="22"/>
    </w:rPr>
  </w:style>
  <w:style w:type="character" w:customStyle="1" w:styleId="Heading3Char2">
    <w:name w:val="Heading 3 Char2"/>
    <w:semiHidden/>
    <w:locked/>
    <w:rsid w:val="00B17C53"/>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17C53"/>
    <w:rPr>
      <w:rFonts w:ascii="Arial" w:eastAsia="SimSun" w:hAnsi="Arial" w:cs="Arial"/>
      <w:color w:val="000080"/>
      <w:kern w:val="2"/>
      <w:sz w:val="20"/>
      <w:szCs w:val="20"/>
      <w:lang w:val="en-US" w:eastAsia="zh-CN" w:bidi="ar-SA"/>
    </w:rPr>
  </w:style>
  <w:style w:type="character" w:customStyle="1" w:styleId="EmailStyle1461">
    <w:name w:val="EmailStyle1461"/>
    <w:rsid w:val="00B17C53"/>
    <w:rPr>
      <w:rFonts w:ascii="Arial" w:eastAsia="SimSun" w:hAnsi="Arial" w:cs="Arial"/>
      <w:color w:val="000000"/>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71095">
      <w:bodyDiv w:val="1"/>
      <w:marLeft w:val="0"/>
      <w:marRight w:val="0"/>
      <w:marTop w:val="0"/>
      <w:marBottom w:val="0"/>
      <w:divBdr>
        <w:top w:val="none" w:sz="0" w:space="0" w:color="auto"/>
        <w:left w:val="none" w:sz="0" w:space="0" w:color="auto"/>
        <w:bottom w:val="none" w:sz="0" w:space="0" w:color="auto"/>
        <w:right w:val="none" w:sz="0" w:space="0" w:color="auto"/>
      </w:divBdr>
    </w:div>
    <w:div w:id="1580484459">
      <w:bodyDiv w:val="1"/>
      <w:marLeft w:val="0"/>
      <w:marRight w:val="0"/>
      <w:marTop w:val="0"/>
      <w:marBottom w:val="0"/>
      <w:divBdr>
        <w:top w:val="none" w:sz="0" w:space="0" w:color="auto"/>
        <w:left w:val="none" w:sz="0" w:space="0" w:color="auto"/>
        <w:bottom w:val="none" w:sz="0" w:space="0" w:color="auto"/>
        <w:right w:val="none" w:sz="0" w:space="0" w:color="auto"/>
      </w:divBdr>
    </w:div>
    <w:div w:id="169071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6317-649B-48D2-83A2-2DABEF41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Pages>
  <Words>1490</Words>
  <Characters>8494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9965</CharactersWithSpaces>
  <SharedDoc>false</SharedDoc>
  <HyperlinkBase/>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786487</vt:i4>
      </vt:variant>
      <vt:variant>
        <vt:i4>21</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6</cp:revision>
  <dcterms:created xsi:type="dcterms:W3CDTF">2021-04-28T09:42:00Z</dcterms:created>
  <dcterms:modified xsi:type="dcterms:W3CDTF">2021-04-30T09:44:00Z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-693949549</vt:i4>
  </property>
  <property fmtid="{D5CDD505-2E9C-101B-9397-08002B2CF9AE}" pid="3" name="_NewReviewCycle">
    <vt:lpwstr/>
  </property>
  <property fmtid="{D5CDD505-2E9C-101B-9397-08002B2CF9AE}" pid="4" name="_EmailSubject">
    <vt:lpwstr>34.123 FE-FACH Prose CRs</vt:lpwstr>
  </property>
  <property fmtid="{D5CDD505-2E9C-101B-9397-08002B2CF9AE}" pid="5" name="_AuthorEmail">
    <vt:lpwstr>rksriniv@qti.qualcomm.com</vt:lpwstr>
  </property>
  <property fmtid="{D5CDD505-2E9C-101B-9397-08002B2CF9AE}" pid="6" name="_AuthorEmailDisplayName">
    <vt:lpwstr>Ravi Kumar Srinivasaiah</vt:lpwstr>
  </property>
  <property fmtid="{D5CDD505-2E9C-101B-9397-08002B2CF9AE}" pid="7" name="_PreviousAdHocReviewCycleID">
    <vt:i4>-1186730050</vt:i4>
  </property>
  <property fmtid="{D5CDD505-2E9C-101B-9397-08002B2CF9AE}" pid="8" name="_ReviewingToolsShownOnce">
    <vt:lpwstr/>
  </property>
</Properties>
</file>