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B2961" w14:textId="6839C294" w:rsidR="0013035E" w:rsidRDefault="0013035E" w:rsidP="001303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474310">
        <w:fldChar w:fldCharType="begin"/>
      </w:r>
      <w:r w:rsidR="00474310">
        <w:instrText xml:space="preserve"> DOCPROPERTY  Tdoc#  \* MERGEFORMAT </w:instrText>
      </w:r>
      <w:r w:rsidR="00474310">
        <w:fldChar w:fldCharType="separate"/>
      </w:r>
      <w:r>
        <w:rPr>
          <w:b/>
          <w:i/>
          <w:noProof/>
          <w:sz w:val="28"/>
        </w:rPr>
        <w:t>R5s210</w:t>
      </w:r>
      <w:r w:rsidR="00474310">
        <w:rPr>
          <w:b/>
          <w:i/>
          <w:noProof/>
          <w:sz w:val="28"/>
        </w:rPr>
        <w:fldChar w:fldCharType="end"/>
      </w:r>
      <w:r w:rsidR="000C313C">
        <w:rPr>
          <w:b/>
          <w:i/>
          <w:noProof/>
          <w:sz w:val="28"/>
        </w:rPr>
        <w:t>48</w:t>
      </w:r>
      <w:r w:rsidR="004372F6">
        <w:rPr>
          <w:b/>
          <w:i/>
          <w:noProof/>
          <w:sz w:val="28"/>
        </w:rPr>
        <w:t>6</w:t>
      </w:r>
    </w:p>
    <w:p w14:paraId="740F75DB" w14:textId="77777777" w:rsidR="0013035E" w:rsidRDefault="00474310" w:rsidP="0013035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3035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3035E">
        <w:rPr>
          <w:b/>
          <w:noProof/>
          <w:sz w:val="24"/>
        </w:rPr>
        <w:t xml:space="preserve">, </w:t>
      </w:r>
      <w:r w:rsidR="0013035E">
        <w:fldChar w:fldCharType="begin"/>
      </w:r>
      <w:r w:rsidR="0013035E">
        <w:instrText xml:space="preserve"> DOCPROPERTY  Country  \* MERGEFORMAT </w:instrText>
      </w:r>
      <w:r w:rsidR="0013035E">
        <w:fldChar w:fldCharType="end"/>
      </w:r>
      <w:r w:rsidR="0013035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3035E">
        <w:rPr>
          <w:b/>
          <w:noProof/>
          <w:sz w:val="24"/>
        </w:rPr>
        <w:t>7</w:t>
      </w:r>
      <w:r w:rsidR="0013035E" w:rsidRPr="00BA51D9">
        <w:rPr>
          <w:b/>
          <w:noProof/>
          <w:sz w:val="24"/>
        </w:rPr>
        <w:t>th Dec 20</w:t>
      </w:r>
      <w:r w:rsidR="0013035E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3035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3035E" w:rsidRPr="00BA51D9">
        <w:rPr>
          <w:b/>
          <w:noProof/>
          <w:sz w:val="24"/>
        </w:rPr>
        <w:t>31st Dec 202</w:t>
      </w:r>
      <w:r w:rsidR="0013035E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035E" w14:paraId="1B0B6397" w14:textId="77777777" w:rsidTr="007928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94A13" w14:textId="77777777" w:rsidR="0013035E" w:rsidRDefault="0013035E" w:rsidP="007928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3035E" w14:paraId="3A0F43C7" w14:textId="77777777" w:rsidTr="007928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86389" w14:textId="77777777" w:rsidR="0013035E" w:rsidRDefault="0013035E" w:rsidP="007928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035E" w14:paraId="28394DC1" w14:textId="77777777" w:rsidTr="007928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80E4B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53520DFB" w14:textId="77777777" w:rsidTr="00792881">
        <w:tc>
          <w:tcPr>
            <w:tcW w:w="142" w:type="dxa"/>
            <w:tcBorders>
              <w:left w:val="single" w:sz="4" w:space="0" w:color="auto"/>
            </w:tcBorders>
          </w:tcPr>
          <w:p w14:paraId="3968BE5B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5B695A" w14:textId="77777777" w:rsidR="0013035E" w:rsidRPr="00410371" w:rsidRDefault="0013035E" w:rsidP="007928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36.523-3</w:t>
            </w:r>
          </w:p>
        </w:tc>
        <w:tc>
          <w:tcPr>
            <w:tcW w:w="709" w:type="dxa"/>
          </w:tcPr>
          <w:p w14:paraId="07E54F55" w14:textId="77777777" w:rsidR="0013035E" w:rsidRDefault="0013035E" w:rsidP="007928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2114C0" w14:textId="19233E8B" w:rsidR="0013035E" w:rsidRPr="00410371" w:rsidRDefault="004372F6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460</w:t>
            </w:r>
            <w:r w:rsidR="000C313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725BBF2" w14:textId="77777777" w:rsidR="0013035E" w:rsidRDefault="0013035E" w:rsidP="007928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A7F1F5" w14:textId="77777777" w:rsidR="0013035E" w:rsidRPr="00A1055C" w:rsidRDefault="0013035E" w:rsidP="0079288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EFA330C" w14:textId="77777777" w:rsidR="0013035E" w:rsidRDefault="0013035E" w:rsidP="007928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8534B1" w14:textId="1A506C66" w:rsidR="0013035E" w:rsidRPr="00410371" w:rsidRDefault="0013035E" w:rsidP="0079288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C313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434244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</w:tr>
      <w:tr w:rsidR="0013035E" w14:paraId="2FF4BB1B" w14:textId="77777777" w:rsidTr="007928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F49F4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</w:tr>
      <w:tr w:rsidR="0013035E" w14:paraId="4B7441E0" w14:textId="77777777" w:rsidTr="007928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BACDC1" w14:textId="77777777" w:rsidR="0013035E" w:rsidRPr="00F25D98" w:rsidRDefault="0013035E" w:rsidP="007928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035E" w14:paraId="6F5A402F" w14:textId="77777777" w:rsidTr="00792881">
        <w:tc>
          <w:tcPr>
            <w:tcW w:w="9641" w:type="dxa"/>
            <w:gridSpan w:val="9"/>
          </w:tcPr>
          <w:p w14:paraId="46100345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D4E45" w14:textId="77777777" w:rsidR="0013035E" w:rsidRDefault="0013035E" w:rsidP="001303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035E" w14:paraId="74C22A79" w14:textId="77777777" w:rsidTr="00792881">
        <w:tc>
          <w:tcPr>
            <w:tcW w:w="2835" w:type="dxa"/>
          </w:tcPr>
          <w:p w14:paraId="3A90AF5E" w14:textId="77777777" w:rsidR="0013035E" w:rsidRDefault="0013035E" w:rsidP="007928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A47E31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89FDDC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DCB584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6591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4132A3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404B37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925912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6FC414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E463C9" w14:textId="77777777" w:rsidR="0013035E" w:rsidRDefault="0013035E" w:rsidP="001303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035E" w14:paraId="5656245A" w14:textId="77777777" w:rsidTr="00792881">
        <w:tc>
          <w:tcPr>
            <w:tcW w:w="9640" w:type="dxa"/>
            <w:gridSpan w:val="11"/>
          </w:tcPr>
          <w:p w14:paraId="6FD4EB5C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7207FEF2" w14:textId="77777777" w:rsidTr="00792881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BD7B52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0BE7A" w14:textId="77777777" w:rsidR="0013035E" w:rsidRDefault="0013035E" w:rsidP="00792881">
            <w:pPr>
              <w:pStyle w:val="CRCoverPage"/>
              <w:spacing w:after="0"/>
            </w:pPr>
            <w:r w:rsidRPr="00921DC1">
              <w:rPr>
                <w:iCs/>
              </w:rPr>
              <w:t>Correction to EUTRA RRC test case 8.2.4.13a</w:t>
            </w:r>
          </w:p>
        </w:tc>
      </w:tr>
      <w:tr w:rsidR="0013035E" w14:paraId="5F8CBCE1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37CC85B2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31DA33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09F86F4D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3536E239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91806C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3035E" w14:paraId="233BFB39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1AD29C11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B9E968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3035E" w14:paraId="0B74A5F9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4F217546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9CE7C7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53B80926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150FEB6B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736EC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TEI9_Test</w:t>
            </w:r>
          </w:p>
        </w:tc>
        <w:tc>
          <w:tcPr>
            <w:tcW w:w="567" w:type="dxa"/>
            <w:tcBorders>
              <w:left w:val="nil"/>
            </w:tcBorders>
          </w:tcPr>
          <w:p w14:paraId="5B92C769" w14:textId="77777777" w:rsidR="0013035E" w:rsidRDefault="0013035E" w:rsidP="007928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F8F285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C96F4" w14:textId="1C559E13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C313C">
              <w:rPr>
                <w:noProof/>
              </w:rPr>
              <w:t>04-26</w:t>
            </w:r>
          </w:p>
        </w:tc>
      </w:tr>
      <w:tr w:rsidR="0013035E" w14:paraId="7CC3AACD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5643D00B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11CA7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04E04D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1DB535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BD6476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30619E15" w14:textId="77777777" w:rsidTr="007928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7C738E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6A0858" w14:textId="77777777" w:rsidR="0013035E" w:rsidRDefault="0013035E" w:rsidP="007928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CEF841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698C0" w14:textId="77777777" w:rsidR="0013035E" w:rsidRDefault="0013035E" w:rsidP="007928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EECE00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3035E" w14:paraId="7963B238" w14:textId="77777777" w:rsidTr="007928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FA5B6E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24F98" w14:textId="77777777" w:rsidR="0013035E" w:rsidRDefault="0013035E" w:rsidP="007928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0462BF" w14:textId="77777777" w:rsidR="0013035E" w:rsidRDefault="0013035E" w:rsidP="007928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4CFBC6" w14:textId="77777777" w:rsidR="0013035E" w:rsidRPr="007C2097" w:rsidRDefault="0013035E" w:rsidP="007928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3035E" w14:paraId="6496048E" w14:textId="77777777" w:rsidTr="00792881">
        <w:tc>
          <w:tcPr>
            <w:tcW w:w="1843" w:type="dxa"/>
          </w:tcPr>
          <w:p w14:paraId="00B8FFA4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33DC44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3BF2DDF4" w14:textId="77777777" w:rsidTr="007928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99772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9A232" w14:textId="2F3B60B8" w:rsidR="000C313C" w:rsidRDefault="000C313C" w:rsidP="000C313C">
            <w:pPr>
              <w:pStyle w:val="CRCoverPage"/>
              <w:spacing w:after="0" w:line="259" w:lineRule="auto"/>
            </w:pPr>
            <w:r>
              <w:t xml:space="preserve">Following the implementation of TTCN CR R5s2110125, for the </w:t>
            </w:r>
            <w:proofErr w:type="spellStart"/>
            <w:r>
              <w:t>RRCConnectionReconfgiuration</w:t>
            </w:r>
            <w:proofErr w:type="spellEnd"/>
            <w:r>
              <w:t xml:space="preserve"> at step 8, </w:t>
            </w:r>
            <w:proofErr w:type="spellStart"/>
            <w:r>
              <w:t>measObjectId</w:t>
            </w:r>
            <w:proofErr w:type="spellEnd"/>
            <w:r>
              <w:t xml:space="preserve"> in </w:t>
            </w:r>
            <w:proofErr w:type="spellStart"/>
            <w:proofErr w:type="gramStart"/>
            <w:r>
              <w:t>MeasIdToAddMod</w:t>
            </w:r>
            <w:proofErr w:type="spellEnd"/>
            <w:r>
              <w:t>[</w:t>
            </w:r>
            <w:proofErr w:type="gramEnd"/>
            <w:r>
              <w:t xml:space="preserve">1] is incorrectly set to “6”. This </w:t>
            </w:r>
            <w:proofErr w:type="gramStart"/>
            <w:r>
              <w:t>should  be</w:t>
            </w:r>
            <w:proofErr w:type="gramEnd"/>
            <w:r>
              <w:t xml:space="preserve"> “1” according to the prose, this will correspond to the </w:t>
            </w:r>
            <w:proofErr w:type="spellStart"/>
            <w:r>
              <w:t>MeasObject</w:t>
            </w:r>
            <w:proofErr w:type="spellEnd"/>
            <w:r>
              <w:t xml:space="preserve"> containing frequencies for cell 1 in </w:t>
            </w:r>
            <w:proofErr w:type="spellStart"/>
            <w:r>
              <w:t>measObjectToAddModList</w:t>
            </w:r>
            <w:proofErr w:type="spellEnd"/>
            <w:r>
              <w:t>.</w:t>
            </w:r>
          </w:p>
          <w:p w14:paraId="5E494542" w14:textId="3694A299" w:rsidR="0013035E" w:rsidRPr="00921DC1" w:rsidRDefault="0013035E" w:rsidP="000C313C">
            <w:pPr>
              <w:pStyle w:val="CRCoverPage"/>
              <w:spacing w:after="0" w:line="259" w:lineRule="auto"/>
            </w:pPr>
          </w:p>
        </w:tc>
      </w:tr>
      <w:tr w:rsidR="0013035E" w14:paraId="0FF8D6B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99F79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7C9E3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6ED3FA0E" w14:textId="77777777" w:rsidTr="00792881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20EBC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C1D7C" w14:textId="7F2E88B1" w:rsidR="0013035E" w:rsidRDefault="000C313C" w:rsidP="00792881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t xml:space="preserve">Correct </w:t>
            </w:r>
            <w:proofErr w:type="spellStart"/>
            <w:r>
              <w:t>measObjectId</w:t>
            </w:r>
            <w:proofErr w:type="spellEnd"/>
            <w:r>
              <w:t xml:space="preserve"> in </w:t>
            </w:r>
            <w:proofErr w:type="spellStart"/>
            <w:proofErr w:type="gramStart"/>
            <w:r>
              <w:t>MeasIdToAddMod</w:t>
            </w:r>
            <w:proofErr w:type="spellEnd"/>
            <w:r>
              <w:t>[</w:t>
            </w:r>
            <w:proofErr w:type="gramEnd"/>
            <w:r>
              <w:t>1]</w:t>
            </w:r>
          </w:p>
        </w:tc>
      </w:tr>
      <w:tr w:rsidR="0013035E" w14:paraId="6DBB60C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CED63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BC402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5CDB2922" w14:textId="77777777" w:rsidTr="007928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7CD39D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F0AB8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may fail the test case </w:t>
            </w:r>
          </w:p>
        </w:tc>
      </w:tr>
      <w:tr w:rsidR="0013035E" w14:paraId="2464D499" w14:textId="77777777" w:rsidTr="00792881">
        <w:tc>
          <w:tcPr>
            <w:tcW w:w="2694" w:type="dxa"/>
            <w:gridSpan w:val="2"/>
          </w:tcPr>
          <w:p w14:paraId="5EC5D398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34AAE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05AD9DDD" w14:textId="77777777" w:rsidTr="007928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CADD3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552FD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8.2.4.13a</w:t>
            </w:r>
          </w:p>
        </w:tc>
      </w:tr>
      <w:tr w:rsidR="0013035E" w14:paraId="00332FE1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DD4C4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846DC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64FEB879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088EE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1E329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8475CF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A85ED8" w14:textId="77777777" w:rsidR="0013035E" w:rsidRDefault="0013035E" w:rsidP="00792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B3360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035E" w14:paraId="6BA33DF2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7E88E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146F6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C07C2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286C1" w14:textId="77777777" w:rsidR="0013035E" w:rsidRDefault="0013035E" w:rsidP="00792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85576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035E" w14:paraId="64EC0FA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C61F3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69CFD" w14:textId="77777777" w:rsidR="0013035E" w:rsidRDefault="0013035E" w:rsidP="0079288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17D8A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9D2A1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22682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035E" w14:paraId="2136DCE7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19658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1808A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D0E6B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1EE202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136FA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035E" w14:paraId="7A58ACD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559B7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0FAC7A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</w:tr>
      <w:tr w:rsidR="0013035E" w14:paraId="43B681E2" w14:textId="77777777" w:rsidTr="007928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BC338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D12CA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035E" w:rsidRPr="008863B9" w14:paraId="3F6D9743" w14:textId="77777777" w:rsidTr="007928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A1A546" w14:textId="77777777" w:rsidR="0013035E" w:rsidRPr="008863B9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4E5708" w14:textId="77777777" w:rsidR="0013035E" w:rsidRPr="008863B9" w:rsidRDefault="0013035E" w:rsidP="007928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035E" w14:paraId="1F36CDB9" w14:textId="77777777" w:rsidTr="007928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0B882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344E5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7F0575" w14:textId="77777777" w:rsidR="0013035E" w:rsidRDefault="0013035E" w:rsidP="0013035E">
      <w:pPr>
        <w:pStyle w:val="CRCoverPage"/>
        <w:spacing w:after="0"/>
        <w:rPr>
          <w:noProof/>
          <w:sz w:val="8"/>
          <w:szCs w:val="8"/>
        </w:rPr>
      </w:pPr>
    </w:p>
    <w:p w14:paraId="68010569" w14:textId="77777777" w:rsidR="0013035E" w:rsidRDefault="0013035E" w:rsidP="0013035E">
      <w:pPr>
        <w:rPr>
          <w:noProof/>
        </w:rPr>
        <w:sectPr w:rsidR="001303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977EC" w14:textId="77777777" w:rsidR="0013035E" w:rsidRPr="00D83A7A" w:rsidRDefault="0013035E" w:rsidP="0013035E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9BA45FD" w14:textId="77777777" w:rsidR="0013035E" w:rsidRDefault="0013035E" w:rsidP="001303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12520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_Toc61465329 \h </w:instrText>
      </w:r>
      <w:r>
        <w:fldChar w:fldCharType="separate"/>
      </w:r>
      <w:r>
        <w:t>2</w:t>
      </w:r>
      <w:r>
        <w:fldChar w:fldCharType="end"/>
      </w:r>
    </w:p>
    <w:p w14:paraId="5A1BF006" w14:textId="77777777" w:rsidR="0013035E" w:rsidRDefault="0013035E" w:rsidP="001303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CD3EC58" w14:textId="77777777" w:rsidR="0013035E" w:rsidRDefault="0013035E" w:rsidP="001303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691EE7D3" w14:textId="77777777" w:rsidR="0013035E" w:rsidRDefault="0013035E" w:rsidP="0013035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61B06D3B" w14:textId="77777777" w:rsidR="0013035E" w:rsidRDefault="0013035E" w:rsidP="0013035E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485B59A2" w14:textId="77777777" w:rsidR="0013035E" w:rsidRDefault="0013035E" w:rsidP="0013035E">
      <w:pPr>
        <w:rPr>
          <w:rFonts w:cs="Arial"/>
          <w:noProof/>
        </w:rPr>
      </w:pPr>
    </w:p>
    <w:p w14:paraId="738A7696" w14:textId="77777777" w:rsidR="0013035E" w:rsidRDefault="0013035E" w:rsidP="0013035E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21F4576C" w14:textId="77777777" w:rsidR="0013035E" w:rsidRDefault="0013035E" w:rsidP="0013035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35CA98AF" w14:textId="58799503" w:rsidR="0013035E" w:rsidRDefault="0013035E" w:rsidP="001303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0C313C">
        <w:rPr>
          <w:rFonts w:cs="Arial"/>
        </w:rPr>
        <w:t>1</w:t>
      </w:r>
      <w:r w:rsidRPr="00A37C31">
        <w:rPr>
          <w:rFonts w:cs="Arial"/>
        </w:rPr>
        <w:t>wk</w:t>
      </w:r>
      <w:r w:rsidR="000C313C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850523C" w14:textId="77777777" w:rsidR="0013035E" w:rsidRDefault="0013035E" w:rsidP="001303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Pr="00A37C31">
        <w:rPr>
          <w:rFonts w:cs="Arial"/>
          <w:lang w:eastAsia="ja-JP"/>
        </w:rPr>
        <w:t>shaun.harry@keysight.com</w:t>
      </w:r>
    </w:p>
    <w:p w14:paraId="7C6F8768" w14:textId="77777777" w:rsidR="0013035E" w:rsidRDefault="0013035E" w:rsidP="0013035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6528ACC7" w14:textId="075121D8" w:rsidR="0013035E" w:rsidRDefault="000C313C" w:rsidP="000C313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textAlignment w:val="baselin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Change 1</w:t>
      </w:r>
    </w:p>
    <w:p w14:paraId="43A034E6" w14:textId="77777777" w:rsidR="000C313C" w:rsidRPr="00D53466" w:rsidRDefault="000C313C" w:rsidP="000C313C"/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C313C" w:rsidRPr="00C21A01" w14:paraId="116971CD" w14:textId="77777777" w:rsidTr="00CF78D7">
        <w:tc>
          <w:tcPr>
            <w:tcW w:w="1985" w:type="dxa"/>
          </w:tcPr>
          <w:p w14:paraId="741A39D0" w14:textId="77777777" w:rsidR="000C313C" w:rsidRPr="00C21A01" w:rsidRDefault="000C313C" w:rsidP="00CF78D7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Function</w:t>
            </w:r>
            <w:r w:rsidRPr="00C21A01">
              <w:rPr>
                <w:rFonts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2D28CDBC" w14:textId="70433C72" w:rsidR="000C313C" w:rsidRPr="00B07A19" w:rsidRDefault="000C313C" w:rsidP="00CF78D7">
            <w:pPr>
              <w:spacing w:after="0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 xml:space="preserve">Template </w:t>
            </w:r>
            <w:r w:rsidRPr="001D31FF">
              <w:rPr>
                <w:rFonts w:ascii="Arial" w:hAnsi="Arial"/>
                <w:iCs/>
              </w:rPr>
              <w:t>cs_Measurement_Config_A3_InterFreq_8_2_4_1Xa_Step8</w:t>
            </w:r>
          </w:p>
        </w:tc>
      </w:tr>
      <w:tr w:rsidR="000C313C" w:rsidRPr="00ED547B" w14:paraId="6BA66F97" w14:textId="77777777" w:rsidTr="00CF78D7">
        <w:tc>
          <w:tcPr>
            <w:tcW w:w="1985" w:type="dxa"/>
          </w:tcPr>
          <w:p w14:paraId="153F8A69" w14:textId="77777777" w:rsidR="000C313C" w:rsidRPr="00CF440F" w:rsidRDefault="000C313C" w:rsidP="00CF78D7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Reason for change</w:t>
            </w:r>
          </w:p>
        </w:tc>
        <w:tc>
          <w:tcPr>
            <w:tcW w:w="7513" w:type="dxa"/>
          </w:tcPr>
          <w:p w14:paraId="3B594B31" w14:textId="0C82A4AF" w:rsidR="000C313C" w:rsidRPr="001112CE" w:rsidRDefault="000C313C" w:rsidP="000C313C">
            <w:pPr>
              <w:pStyle w:val="CRCoverPage"/>
              <w:spacing w:after="0"/>
              <w:rPr>
                <w:iCs/>
              </w:rPr>
            </w:pPr>
            <w:r>
              <w:rPr>
                <w:rFonts w:cs="Arial"/>
                <w:lang w:val="en-SG" w:eastAsia="ja-JP"/>
              </w:rPr>
              <w:t xml:space="preserve">Following the implementation of TTCN CR R5s2110125, </w:t>
            </w:r>
            <w:proofErr w:type="spellStart"/>
            <w:r>
              <w:t>measObjectId</w:t>
            </w:r>
            <w:proofErr w:type="spellEnd"/>
            <w:r>
              <w:t xml:space="preserve"> in </w:t>
            </w:r>
            <w:proofErr w:type="spellStart"/>
            <w:proofErr w:type="gramStart"/>
            <w:r w:rsidRPr="000C313C">
              <w:rPr>
                <w:rFonts w:cs="Arial"/>
                <w:lang w:val="en-SG" w:eastAsia="ja-JP"/>
              </w:rPr>
              <w:t>MeasIdToAddMod</w:t>
            </w:r>
            <w:proofErr w:type="spellEnd"/>
            <w:r>
              <w:rPr>
                <w:rFonts w:cs="Arial"/>
                <w:lang w:val="en-SG" w:eastAsia="ja-JP"/>
              </w:rPr>
              <w:t>[</w:t>
            </w:r>
            <w:proofErr w:type="gramEnd"/>
            <w:r>
              <w:rPr>
                <w:rFonts w:cs="Arial"/>
                <w:lang w:val="en-SG" w:eastAsia="ja-JP"/>
              </w:rPr>
              <w:t>1]</w:t>
            </w:r>
            <w:r w:rsidRPr="000C313C">
              <w:rPr>
                <w:rFonts w:cs="Arial"/>
                <w:lang w:val="en-SG" w:eastAsia="ja-JP"/>
              </w:rPr>
              <w:t xml:space="preserve"> </w:t>
            </w:r>
            <w:r>
              <w:rPr>
                <w:rFonts w:cs="Arial"/>
                <w:lang w:val="en-SG" w:eastAsia="ja-JP"/>
              </w:rPr>
              <w:t xml:space="preserve">is incorrectly set to “6”, this should </w:t>
            </w:r>
            <w:r w:rsidRPr="000C313C">
              <w:rPr>
                <w:rFonts w:cs="Arial"/>
                <w:lang w:val="en-SG" w:eastAsia="ja-JP"/>
              </w:rPr>
              <w:t xml:space="preserve"> be “1” according to the prose, this will correspond to the </w:t>
            </w:r>
            <w:proofErr w:type="spellStart"/>
            <w:r w:rsidRPr="000C313C">
              <w:rPr>
                <w:rFonts w:cs="Arial"/>
                <w:lang w:val="en-SG" w:eastAsia="ja-JP"/>
              </w:rPr>
              <w:t>MeasObject</w:t>
            </w:r>
            <w:proofErr w:type="spellEnd"/>
            <w:r w:rsidRPr="000C313C">
              <w:rPr>
                <w:rFonts w:cs="Arial"/>
                <w:lang w:val="en-SG" w:eastAsia="ja-JP"/>
              </w:rPr>
              <w:t xml:space="preserve"> containing frequencies for cell 1 in </w:t>
            </w:r>
            <w:proofErr w:type="spellStart"/>
            <w:r w:rsidRPr="000C313C">
              <w:rPr>
                <w:rFonts w:cs="Arial"/>
                <w:lang w:val="en-SG" w:eastAsia="ja-JP"/>
              </w:rPr>
              <w:t>measObjectToAddModList</w:t>
            </w:r>
            <w:proofErr w:type="spellEnd"/>
            <w:r w:rsidRPr="000C313C">
              <w:rPr>
                <w:rFonts w:cs="Arial"/>
                <w:lang w:val="en-SG" w:eastAsia="ja-JP"/>
              </w:rPr>
              <w:t>.</w:t>
            </w:r>
          </w:p>
        </w:tc>
      </w:tr>
      <w:tr w:rsidR="000C313C" w:rsidRPr="00C21A01" w14:paraId="516D2C0A" w14:textId="77777777" w:rsidTr="00CF78D7">
        <w:tc>
          <w:tcPr>
            <w:tcW w:w="1985" w:type="dxa"/>
          </w:tcPr>
          <w:p w14:paraId="6B13D70F" w14:textId="77777777" w:rsidR="000C313C" w:rsidRPr="00CF440F" w:rsidRDefault="000C313C" w:rsidP="00CF78D7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Summary of change</w:t>
            </w:r>
          </w:p>
        </w:tc>
        <w:tc>
          <w:tcPr>
            <w:tcW w:w="7513" w:type="dxa"/>
          </w:tcPr>
          <w:p w14:paraId="732E472B" w14:textId="3B91ACA4" w:rsidR="000C313C" w:rsidRDefault="000C313C" w:rsidP="00CF78D7">
            <w:pPr>
              <w:spacing w:after="0"/>
              <w:rPr>
                <w:noProof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Correct </w:t>
            </w:r>
            <w:proofErr w:type="spellStart"/>
            <w:r w:rsidRPr="000C313C">
              <w:rPr>
                <w:rFonts w:ascii="Arial" w:hAnsi="Arial" w:cs="Arial"/>
                <w:lang w:val="en-SG" w:eastAsia="ja-JP"/>
              </w:rPr>
              <w:t>measObjectId</w:t>
            </w:r>
            <w:proofErr w:type="spellEnd"/>
            <w:r w:rsidRPr="000C313C">
              <w:rPr>
                <w:rFonts w:ascii="Arial" w:hAnsi="Arial" w:cs="Arial"/>
                <w:lang w:val="en-SG" w:eastAsia="ja-JP"/>
              </w:rPr>
              <w:t xml:space="preserve"> in </w:t>
            </w:r>
            <w:proofErr w:type="spellStart"/>
            <w:proofErr w:type="gramStart"/>
            <w:r w:rsidRPr="000C313C">
              <w:rPr>
                <w:rFonts w:ascii="Arial" w:hAnsi="Arial" w:cs="Arial"/>
                <w:lang w:val="en-SG" w:eastAsia="ja-JP"/>
              </w:rPr>
              <w:t>MeasIdToAddMod</w:t>
            </w:r>
            <w:proofErr w:type="spellEnd"/>
            <w:r w:rsidRPr="000C313C">
              <w:rPr>
                <w:rFonts w:ascii="Arial" w:hAnsi="Arial" w:cs="Arial"/>
                <w:lang w:val="en-SG" w:eastAsia="ja-JP"/>
              </w:rPr>
              <w:t>[</w:t>
            </w:r>
            <w:proofErr w:type="gramEnd"/>
            <w:r w:rsidRPr="000C313C">
              <w:rPr>
                <w:rFonts w:ascii="Arial" w:hAnsi="Arial" w:cs="Arial"/>
                <w:lang w:val="en-SG" w:eastAsia="ja-JP"/>
              </w:rPr>
              <w:t xml:space="preserve">1] </w:t>
            </w:r>
          </w:p>
        </w:tc>
      </w:tr>
      <w:tr w:rsidR="000C313C" w:rsidRPr="00C21A01" w14:paraId="563D8031" w14:textId="77777777" w:rsidTr="00CF78D7">
        <w:tc>
          <w:tcPr>
            <w:tcW w:w="1985" w:type="dxa"/>
          </w:tcPr>
          <w:p w14:paraId="643F595E" w14:textId="77777777" w:rsidR="000C313C" w:rsidRPr="00C21A01" w:rsidRDefault="000C313C" w:rsidP="00CF78D7">
            <w:pPr>
              <w:spacing w:before="40" w:after="40"/>
              <w:rPr>
                <w:b/>
              </w:rPr>
            </w:pPr>
            <w:r w:rsidRPr="00C21A01">
              <w:rPr>
                <w:b/>
              </w:rPr>
              <w:t>TTCN module</w:t>
            </w:r>
          </w:p>
        </w:tc>
        <w:tc>
          <w:tcPr>
            <w:tcW w:w="7513" w:type="dxa"/>
          </w:tcPr>
          <w:p w14:paraId="6D544DE7" w14:textId="77777777" w:rsidR="000C313C" w:rsidRPr="0084554F" w:rsidRDefault="000C313C" w:rsidP="00CF78D7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RRC_Handover.ttcn</w:t>
            </w:r>
            <w:proofErr w:type="spellEnd"/>
          </w:p>
        </w:tc>
      </w:tr>
      <w:tr w:rsidR="00974C2D" w:rsidRPr="00C21A01" w14:paraId="03ACA865" w14:textId="77777777" w:rsidTr="00974C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FCAA" w14:textId="4ED10827" w:rsidR="00974C2D" w:rsidRPr="00C21A01" w:rsidRDefault="00974C2D" w:rsidP="00AF3389">
            <w:pPr>
              <w:spacing w:before="40" w:after="40"/>
              <w:rPr>
                <w:b/>
              </w:rPr>
            </w:pPr>
            <w:r w:rsidRPr="00974C2D">
              <w:rPr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EE95" w14:textId="1A91F23A" w:rsidR="00974C2D" w:rsidRPr="0084554F" w:rsidRDefault="00974C2D" w:rsidP="00AF3389">
            <w:pPr>
              <w:spacing w:after="0"/>
              <w:rPr>
                <w:rFonts w:ascii="Arial" w:hAnsi="Arial" w:cs="Arial"/>
                <w:color w:val="000000"/>
              </w:rPr>
            </w:pPr>
            <w:r w:rsidRPr="00974C2D">
              <w:rPr>
                <w:rFonts w:ascii="Arial" w:hAnsi="Arial" w:cs="Arial"/>
                <w:color w:val="000000"/>
                <w:highlight w:val="cyan"/>
              </w:rPr>
              <w:t>Accepted</w:t>
            </w:r>
          </w:p>
        </w:tc>
      </w:tr>
    </w:tbl>
    <w:p w14:paraId="106BB996" w14:textId="77777777" w:rsidR="000C313C" w:rsidRDefault="000C313C" w:rsidP="000C313C">
      <w:pPr>
        <w:spacing w:after="0"/>
        <w:rPr>
          <w:rFonts w:eastAsia="SimSun"/>
          <w:b/>
        </w:rPr>
      </w:pPr>
    </w:p>
    <w:p w14:paraId="0FBB648B" w14:textId="77777777" w:rsidR="000C313C" w:rsidRDefault="000C313C" w:rsidP="000C313C">
      <w:pPr>
        <w:spacing w:after="0"/>
        <w:rPr>
          <w:rFonts w:eastAsia="SimSun"/>
          <w:b/>
        </w:rPr>
      </w:pPr>
    </w:p>
    <w:p w14:paraId="230CF30D" w14:textId="77777777" w:rsidR="000C313C" w:rsidRDefault="000C313C" w:rsidP="000C313C">
      <w:pPr>
        <w:spacing w:after="0"/>
        <w:rPr>
          <w:rFonts w:eastAsia="SimSun"/>
          <w:b/>
        </w:rPr>
      </w:pPr>
      <w:r w:rsidRPr="00C21A01">
        <w:rPr>
          <w:rFonts w:eastAsia="SimSun"/>
          <w:b/>
        </w:rPr>
        <w:t>Before change</w:t>
      </w:r>
    </w:p>
    <w:p w14:paraId="42D5094C" w14:textId="77777777" w:rsidR="000C313C" w:rsidRPr="001D31FF" w:rsidRDefault="000C313C" w:rsidP="000C313C">
      <w:pPr>
        <w:spacing w:after="0"/>
        <w:rPr>
          <w:rFonts w:eastAsia="SimSun"/>
          <w:b/>
        </w:rPr>
      </w:pPr>
    </w:p>
    <w:p w14:paraId="7BA7FC41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template (value) </w:t>
      </w:r>
      <w:proofErr w:type="spellStart"/>
      <w:r w:rsidRPr="000C313C">
        <w:rPr>
          <w:rFonts w:ascii="Arial" w:hAnsi="Arial"/>
          <w:iCs/>
        </w:rPr>
        <w:t>MeasConfig</w:t>
      </w:r>
      <w:proofErr w:type="spellEnd"/>
      <w:r w:rsidRPr="000C313C">
        <w:rPr>
          <w:rFonts w:ascii="Arial" w:hAnsi="Arial"/>
          <w:iCs/>
        </w:rPr>
        <w:t xml:space="preserve"> cs_Measurement_Config_A3_InterFreq_8_2_4_1Xa_Step8(ARFCN_ValueEUTRA p_EUTRA_DL_CarrierFreq1,</w:t>
      </w:r>
    </w:p>
    <w:p w14:paraId="76853D73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                            </w:t>
      </w:r>
      <w:proofErr w:type="spellStart"/>
      <w:r w:rsidRPr="000C313C">
        <w:rPr>
          <w:rFonts w:ascii="Arial" w:hAnsi="Arial"/>
          <w:iCs/>
        </w:rPr>
        <w:t>AllowedMeasBandwidth</w:t>
      </w:r>
      <w:proofErr w:type="spellEnd"/>
      <w:r w:rsidRPr="000C313C">
        <w:rPr>
          <w:rFonts w:ascii="Arial" w:hAnsi="Arial"/>
          <w:iCs/>
        </w:rPr>
        <w:t xml:space="preserve"> p_MeasurementBandwidth1,</w:t>
      </w:r>
    </w:p>
    <w:p w14:paraId="70935E15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                            </w:t>
      </w:r>
      <w:proofErr w:type="spellStart"/>
      <w:r w:rsidRPr="000C313C">
        <w:rPr>
          <w:rFonts w:ascii="Arial" w:hAnsi="Arial"/>
          <w:iCs/>
        </w:rPr>
        <w:t>ARFCN_ValueEUTRA</w:t>
      </w:r>
      <w:proofErr w:type="spellEnd"/>
      <w:r w:rsidRPr="000C313C">
        <w:rPr>
          <w:rFonts w:ascii="Arial" w:hAnsi="Arial"/>
          <w:iCs/>
        </w:rPr>
        <w:t xml:space="preserve"> p_EUTRA_DL_CarrierFreq2,</w:t>
      </w:r>
    </w:p>
    <w:p w14:paraId="608D4ED4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                            </w:t>
      </w:r>
      <w:proofErr w:type="spellStart"/>
      <w:r w:rsidRPr="000C313C">
        <w:rPr>
          <w:rFonts w:ascii="Arial" w:hAnsi="Arial"/>
          <w:iCs/>
        </w:rPr>
        <w:t>AllowedMeasBandwidth</w:t>
      </w:r>
      <w:proofErr w:type="spellEnd"/>
      <w:r w:rsidRPr="000C313C">
        <w:rPr>
          <w:rFonts w:ascii="Arial" w:hAnsi="Arial"/>
          <w:iCs/>
        </w:rPr>
        <w:t xml:space="preserve"> p_MeasurementBandwidth2,</w:t>
      </w:r>
    </w:p>
    <w:p w14:paraId="2815F6F4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                            template (omit) </w:t>
      </w:r>
      <w:proofErr w:type="spellStart"/>
      <w:r w:rsidRPr="000C313C">
        <w:rPr>
          <w:rFonts w:ascii="Arial" w:hAnsi="Arial"/>
          <w:iCs/>
        </w:rPr>
        <w:t>MeasGapConfig</w:t>
      </w:r>
      <w:proofErr w:type="spellEnd"/>
      <w:r w:rsidRPr="000C313C">
        <w:rPr>
          <w:rFonts w:ascii="Arial" w:hAnsi="Arial"/>
          <w:iCs/>
        </w:rPr>
        <w:t xml:space="preserve"> </w:t>
      </w:r>
      <w:proofErr w:type="spellStart"/>
      <w:r w:rsidRPr="000C313C">
        <w:rPr>
          <w:rFonts w:ascii="Arial" w:hAnsi="Arial"/>
          <w:iCs/>
        </w:rPr>
        <w:t>p_</w:t>
      </w:r>
      <w:proofErr w:type="gramStart"/>
      <w:r w:rsidRPr="000C313C">
        <w:rPr>
          <w:rFonts w:ascii="Arial" w:hAnsi="Arial"/>
          <w:iCs/>
        </w:rPr>
        <w:t>MeasGapConfig</w:t>
      </w:r>
      <w:proofErr w:type="spellEnd"/>
      <w:r w:rsidRPr="000C313C">
        <w:rPr>
          <w:rFonts w:ascii="Arial" w:hAnsi="Arial"/>
          <w:iCs/>
        </w:rPr>
        <w:t xml:space="preserve"> :</w:t>
      </w:r>
      <w:proofErr w:type="gramEnd"/>
      <w:r w:rsidRPr="000C313C">
        <w:rPr>
          <w:rFonts w:ascii="Arial" w:hAnsi="Arial"/>
          <w:iCs/>
        </w:rPr>
        <w:t>= omit,</w:t>
      </w:r>
    </w:p>
    <w:p w14:paraId="6DAFC39B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                            template (omit) MeasObjectToAddModList_v9e0 p_MeasObjectToAddModList_v9e</w:t>
      </w:r>
      <w:proofErr w:type="gramStart"/>
      <w:r w:rsidRPr="000C313C">
        <w:rPr>
          <w:rFonts w:ascii="Arial" w:hAnsi="Arial"/>
          <w:iCs/>
        </w:rPr>
        <w:t>0 :</w:t>
      </w:r>
      <w:proofErr w:type="gramEnd"/>
      <w:r w:rsidRPr="000C313C">
        <w:rPr>
          <w:rFonts w:ascii="Arial" w:hAnsi="Arial"/>
          <w:iCs/>
        </w:rPr>
        <w:t>= omit) :=  //@sic R5-133693 sic@ @sic R5-171995 sic@</w:t>
      </w:r>
    </w:p>
    <w:p w14:paraId="0AF010C4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/* @status    APPROVED (LTE) */</w:t>
      </w:r>
    </w:p>
    <w:p w14:paraId="36BFE1A1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</w:t>
      </w:r>
      <w:proofErr w:type="spellStart"/>
      <w:r w:rsidRPr="000C313C">
        <w:rPr>
          <w:rFonts w:ascii="Arial" w:hAnsi="Arial"/>
          <w:iCs/>
        </w:rPr>
        <w:t>cs_</w:t>
      </w:r>
      <w:proofErr w:type="gramStart"/>
      <w:r w:rsidRPr="000C313C">
        <w:rPr>
          <w:rFonts w:ascii="Arial" w:hAnsi="Arial"/>
          <w:iCs/>
        </w:rPr>
        <w:t>MeasConfig</w:t>
      </w:r>
      <w:proofErr w:type="spellEnd"/>
      <w:r w:rsidRPr="000C313C">
        <w:rPr>
          <w:rFonts w:ascii="Arial" w:hAnsi="Arial"/>
          <w:iCs/>
        </w:rPr>
        <w:t>(</w:t>
      </w:r>
      <w:proofErr w:type="gramEnd"/>
      <w:r w:rsidRPr="000C313C">
        <w:rPr>
          <w:rFonts w:ascii="Arial" w:hAnsi="Arial"/>
          <w:iCs/>
        </w:rPr>
        <w:t>omit,</w:t>
      </w:r>
    </w:p>
    <w:p w14:paraId="7A3FC0B1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cs_MeasObjectToAddModList_2</w:t>
      </w:r>
      <w:proofErr w:type="gramStart"/>
      <w:r w:rsidRPr="000C313C">
        <w:rPr>
          <w:rFonts w:ascii="Arial" w:hAnsi="Arial"/>
          <w:iCs/>
        </w:rPr>
        <w:t>Entries(</w:t>
      </w:r>
      <w:proofErr w:type="gramEnd"/>
      <w:r w:rsidRPr="000C313C">
        <w:rPr>
          <w:rFonts w:ascii="Arial" w:hAnsi="Arial"/>
          <w:iCs/>
        </w:rPr>
        <w:t>tsc_IdMeasObject_f1,</w:t>
      </w:r>
    </w:p>
    <w:p w14:paraId="7AD03305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</w:t>
      </w:r>
      <w:proofErr w:type="spellStart"/>
      <w:r w:rsidRPr="000C313C">
        <w:rPr>
          <w:rFonts w:ascii="Arial" w:hAnsi="Arial"/>
          <w:iCs/>
        </w:rPr>
        <w:t>cs_MeasObject_measObjectEUTRA_</w:t>
      </w:r>
      <w:proofErr w:type="gramStart"/>
      <w:r w:rsidRPr="000C313C">
        <w:rPr>
          <w:rFonts w:ascii="Arial" w:hAnsi="Arial"/>
          <w:iCs/>
        </w:rPr>
        <w:t>Common</w:t>
      </w:r>
      <w:proofErr w:type="spellEnd"/>
      <w:r w:rsidRPr="000C313C">
        <w:rPr>
          <w:rFonts w:ascii="Arial" w:hAnsi="Arial"/>
          <w:iCs/>
        </w:rPr>
        <w:t>(</w:t>
      </w:r>
      <w:proofErr w:type="gramEnd"/>
      <w:r w:rsidRPr="000C313C">
        <w:rPr>
          <w:rFonts w:ascii="Arial" w:hAnsi="Arial"/>
          <w:iCs/>
        </w:rPr>
        <w:t>p_EUTRA_DL_CarrierFreq1, p_MeasurementBandwidth1),</w:t>
      </w:r>
    </w:p>
    <w:p w14:paraId="2042363D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tsc_IdMeasObject_f6,</w:t>
      </w:r>
    </w:p>
    <w:p w14:paraId="27277989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</w:t>
      </w:r>
      <w:proofErr w:type="spellStart"/>
      <w:r w:rsidRPr="000C313C">
        <w:rPr>
          <w:rFonts w:ascii="Arial" w:hAnsi="Arial"/>
          <w:iCs/>
        </w:rPr>
        <w:t>cs_MeasObject_measObjectEUTRA_</w:t>
      </w:r>
      <w:proofErr w:type="gramStart"/>
      <w:r w:rsidRPr="000C313C">
        <w:rPr>
          <w:rFonts w:ascii="Arial" w:hAnsi="Arial"/>
          <w:iCs/>
        </w:rPr>
        <w:t>Common</w:t>
      </w:r>
      <w:proofErr w:type="spellEnd"/>
      <w:r w:rsidRPr="000C313C">
        <w:rPr>
          <w:rFonts w:ascii="Arial" w:hAnsi="Arial"/>
          <w:iCs/>
        </w:rPr>
        <w:t>(</w:t>
      </w:r>
      <w:proofErr w:type="gramEnd"/>
      <w:r w:rsidRPr="000C313C">
        <w:rPr>
          <w:rFonts w:ascii="Arial" w:hAnsi="Arial"/>
          <w:iCs/>
        </w:rPr>
        <w:t>p_EUTRA_DL_CarrierFreq2, p_MeasurementBandwidth2)), //@sic R5s210125 sic@</w:t>
      </w:r>
    </w:p>
    <w:p w14:paraId="306E392A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omit,</w:t>
      </w:r>
    </w:p>
    <w:p w14:paraId="0F93C32C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cs_ReportConfigToAddModList_1</w:t>
      </w:r>
      <w:proofErr w:type="gramStart"/>
      <w:r w:rsidRPr="000C313C">
        <w:rPr>
          <w:rFonts w:ascii="Arial" w:hAnsi="Arial"/>
          <w:iCs/>
        </w:rPr>
        <w:t>Entry(</w:t>
      </w:r>
      <w:proofErr w:type="gramEnd"/>
      <w:r w:rsidRPr="000C313C">
        <w:rPr>
          <w:rFonts w:ascii="Arial" w:hAnsi="Arial"/>
          <w:iCs/>
        </w:rPr>
        <w:t>tsc_IdReportConfig_A3, cs_508_ReportConfigEUTRA_A3),</w:t>
      </w:r>
    </w:p>
    <w:p w14:paraId="32B32A54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omit,</w:t>
      </w:r>
    </w:p>
    <w:p w14:paraId="1E6BACF6" w14:textId="796CDB6B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cs_MeasIdToAddModList_1</w:t>
      </w:r>
      <w:proofErr w:type="gramStart"/>
      <w:r w:rsidRPr="000C313C">
        <w:rPr>
          <w:rFonts w:ascii="Arial" w:hAnsi="Arial"/>
          <w:iCs/>
        </w:rPr>
        <w:t>Entry( 1</w:t>
      </w:r>
      <w:proofErr w:type="gramEnd"/>
      <w:r w:rsidRPr="000C313C">
        <w:rPr>
          <w:rFonts w:ascii="Arial" w:hAnsi="Arial"/>
          <w:iCs/>
        </w:rPr>
        <w:t xml:space="preserve">, </w:t>
      </w:r>
      <w:r w:rsidRPr="000C313C">
        <w:rPr>
          <w:rFonts w:ascii="Arial" w:hAnsi="Arial"/>
          <w:iCs/>
          <w:highlight w:val="yellow"/>
        </w:rPr>
        <w:t>tsc_IdMeasObject_f6</w:t>
      </w:r>
      <w:r w:rsidRPr="000C313C">
        <w:rPr>
          <w:rFonts w:ascii="Arial" w:hAnsi="Arial"/>
          <w:iCs/>
        </w:rPr>
        <w:t>, tsc_IdReportConfig_A3 ), //@sic R5s210125 sic@</w:t>
      </w:r>
    </w:p>
    <w:p w14:paraId="23D7280B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-,</w:t>
      </w:r>
    </w:p>
    <w:p w14:paraId="1027FD33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</w:t>
      </w:r>
      <w:proofErr w:type="spellStart"/>
      <w:r w:rsidRPr="000C313C">
        <w:rPr>
          <w:rFonts w:ascii="Arial" w:hAnsi="Arial"/>
          <w:iCs/>
        </w:rPr>
        <w:t>p_MeasGapConfig</w:t>
      </w:r>
      <w:proofErr w:type="spellEnd"/>
      <w:r w:rsidRPr="000C313C">
        <w:rPr>
          <w:rFonts w:ascii="Arial" w:hAnsi="Arial"/>
          <w:iCs/>
        </w:rPr>
        <w:t>,</w:t>
      </w:r>
    </w:p>
    <w:p w14:paraId="692940C7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-,</w:t>
      </w:r>
    </w:p>
    <w:p w14:paraId="6EA6F56C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-,</w:t>
      </w:r>
    </w:p>
    <w:p w14:paraId="162215FD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-,</w:t>
      </w:r>
    </w:p>
    <w:p w14:paraId="342D761F" w14:textId="34B2582A" w:rsidR="000C313C" w:rsidRPr="00BD2668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lastRenderedPageBreak/>
        <w:t xml:space="preserve">                  p_MeasObjectToAddModList_v9e0); // @sic R5-171995 sic@</w:t>
      </w:r>
    </w:p>
    <w:p w14:paraId="4F196531" w14:textId="77777777" w:rsidR="000C313C" w:rsidRDefault="000C313C" w:rsidP="000C313C">
      <w:pPr>
        <w:spacing w:after="0"/>
        <w:rPr>
          <w:rFonts w:ascii="Arial" w:hAnsi="Arial"/>
          <w:iCs/>
        </w:rPr>
      </w:pPr>
    </w:p>
    <w:p w14:paraId="1C4BF227" w14:textId="77777777" w:rsidR="000C313C" w:rsidRDefault="000C313C" w:rsidP="000C313C">
      <w:pPr>
        <w:spacing w:after="0"/>
        <w:rPr>
          <w:rFonts w:ascii="Arial" w:hAnsi="Arial"/>
          <w:iCs/>
        </w:rPr>
      </w:pPr>
    </w:p>
    <w:p w14:paraId="2895847B" w14:textId="77777777" w:rsidR="000C313C" w:rsidRPr="003B316E" w:rsidRDefault="000C313C" w:rsidP="000C313C">
      <w:pPr>
        <w:spacing w:after="0"/>
        <w:rPr>
          <w:rFonts w:ascii="Arial" w:hAnsi="Arial"/>
          <w:b/>
          <w:bCs/>
          <w:iCs/>
        </w:rPr>
      </w:pPr>
      <w:r w:rsidRPr="003B316E">
        <w:rPr>
          <w:rFonts w:ascii="Arial" w:hAnsi="Arial"/>
          <w:b/>
          <w:bCs/>
          <w:iCs/>
        </w:rPr>
        <w:t>After change</w:t>
      </w:r>
    </w:p>
    <w:p w14:paraId="0B083303" w14:textId="77777777" w:rsidR="000C313C" w:rsidRPr="00BD2668" w:rsidRDefault="000C313C" w:rsidP="000C313C">
      <w:pPr>
        <w:spacing w:after="0"/>
        <w:rPr>
          <w:rFonts w:ascii="Arial" w:hAnsi="Arial"/>
          <w:iCs/>
        </w:rPr>
      </w:pPr>
    </w:p>
    <w:p w14:paraId="1183FF93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template (value) </w:t>
      </w:r>
      <w:proofErr w:type="spellStart"/>
      <w:r w:rsidRPr="000C313C">
        <w:rPr>
          <w:rFonts w:ascii="Arial" w:hAnsi="Arial"/>
          <w:iCs/>
        </w:rPr>
        <w:t>MeasConfig</w:t>
      </w:r>
      <w:proofErr w:type="spellEnd"/>
      <w:r w:rsidRPr="000C313C">
        <w:rPr>
          <w:rFonts w:ascii="Arial" w:hAnsi="Arial"/>
          <w:iCs/>
        </w:rPr>
        <w:t xml:space="preserve"> cs_Measurement_Config_A3_InterFreq_8_2_4_1Xa_Step8(ARFCN_ValueEUTRA p_EUTRA_DL_CarrierFreq1,</w:t>
      </w:r>
    </w:p>
    <w:p w14:paraId="0FF062AD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                            </w:t>
      </w:r>
      <w:proofErr w:type="spellStart"/>
      <w:r w:rsidRPr="000C313C">
        <w:rPr>
          <w:rFonts w:ascii="Arial" w:hAnsi="Arial"/>
          <w:iCs/>
        </w:rPr>
        <w:t>AllowedMeasBandwidth</w:t>
      </w:r>
      <w:proofErr w:type="spellEnd"/>
      <w:r w:rsidRPr="000C313C">
        <w:rPr>
          <w:rFonts w:ascii="Arial" w:hAnsi="Arial"/>
          <w:iCs/>
        </w:rPr>
        <w:t xml:space="preserve"> p_MeasurementBandwidth1,</w:t>
      </w:r>
    </w:p>
    <w:p w14:paraId="14064A23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                            </w:t>
      </w:r>
      <w:proofErr w:type="spellStart"/>
      <w:r w:rsidRPr="000C313C">
        <w:rPr>
          <w:rFonts w:ascii="Arial" w:hAnsi="Arial"/>
          <w:iCs/>
        </w:rPr>
        <w:t>ARFCN_ValueEUTRA</w:t>
      </w:r>
      <w:proofErr w:type="spellEnd"/>
      <w:r w:rsidRPr="000C313C">
        <w:rPr>
          <w:rFonts w:ascii="Arial" w:hAnsi="Arial"/>
          <w:iCs/>
        </w:rPr>
        <w:t xml:space="preserve"> p_EUTRA_DL_CarrierFreq2,</w:t>
      </w:r>
    </w:p>
    <w:p w14:paraId="5056D889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                            </w:t>
      </w:r>
      <w:proofErr w:type="spellStart"/>
      <w:r w:rsidRPr="000C313C">
        <w:rPr>
          <w:rFonts w:ascii="Arial" w:hAnsi="Arial"/>
          <w:iCs/>
        </w:rPr>
        <w:t>AllowedMeasBandwidth</w:t>
      </w:r>
      <w:proofErr w:type="spellEnd"/>
      <w:r w:rsidRPr="000C313C">
        <w:rPr>
          <w:rFonts w:ascii="Arial" w:hAnsi="Arial"/>
          <w:iCs/>
        </w:rPr>
        <w:t xml:space="preserve"> p_MeasurementBandwidth2,</w:t>
      </w:r>
    </w:p>
    <w:p w14:paraId="2EBDE5F9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                            template (omit) </w:t>
      </w:r>
      <w:proofErr w:type="spellStart"/>
      <w:r w:rsidRPr="000C313C">
        <w:rPr>
          <w:rFonts w:ascii="Arial" w:hAnsi="Arial"/>
          <w:iCs/>
        </w:rPr>
        <w:t>MeasGapConfig</w:t>
      </w:r>
      <w:proofErr w:type="spellEnd"/>
      <w:r w:rsidRPr="000C313C">
        <w:rPr>
          <w:rFonts w:ascii="Arial" w:hAnsi="Arial"/>
          <w:iCs/>
        </w:rPr>
        <w:t xml:space="preserve"> </w:t>
      </w:r>
      <w:proofErr w:type="spellStart"/>
      <w:r w:rsidRPr="000C313C">
        <w:rPr>
          <w:rFonts w:ascii="Arial" w:hAnsi="Arial"/>
          <w:iCs/>
        </w:rPr>
        <w:t>p_</w:t>
      </w:r>
      <w:proofErr w:type="gramStart"/>
      <w:r w:rsidRPr="000C313C">
        <w:rPr>
          <w:rFonts w:ascii="Arial" w:hAnsi="Arial"/>
          <w:iCs/>
        </w:rPr>
        <w:t>MeasGapConfig</w:t>
      </w:r>
      <w:proofErr w:type="spellEnd"/>
      <w:r w:rsidRPr="000C313C">
        <w:rPr>
          <w:rFonts w:ascii="Arial" w:hAnsi="Arial"/>
          <w:iCs/>
        </w:rPr>
        <w:t xml:space="preserve"> :</w:t>
      </w:r>
      <w:proofErr w:type="gramEnd"/>
      <w:r w:rsidRPr="000C313C">
        <w:rPr>
          <w:rFonts w:ascii="Arial" w:hAnsi="Arial"/>
          <w:iCs/>
        </w:rPr>
        <w:t>= omit,</w:t>
      </w:r>
    </w:p>
    <w:p w14:paraId="462C5201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                            template (omit) MeasObjectToAddModList_v9e0 p_MeasObjectToAddModList_v9e</w:t>
      </w:r>
      <w:proofErr w:type="gramStart"/>
      <w:r w:rsidRPr="000C313C">
        <w:rPr>
          <w:rFonts w:ascii="Arial" w:hAnsi="Arial"/>
          <w:iCs/>
        </w:rPr>
        <w:t>0 :</w:t>
      </w:r>
      <w:proofErr w:type="gramEnd"/>
      <w:r w:rsidRPr="000C313C">
        <w:rPr>
          <w:rFonts w:ascii="Arial" w:hAnsi="Arial"/>
          <w:iCs/>
        </w:rPr>
        <w:t>= omit) :=  //@sic R5-133693 sic@ @sic R5-171995 sic@</w:t>
      </w:r>
    </w:p>
    <w:p w14:paraId="2D52D452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/* @status    APPROVED (LTE) */</w:t>
      </w:r>
    </w:p>
    <w:p w14:paraId="5DA80D1A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</w:t>
      </w:r>
      <w:proofErr w:type="spellStart"/>
      <w:r w:rsidRPr="000C313C">
        <w:rPr>
          <w:rFonts w:ascii="Arial" w:hAnsi="Arial"/>
          <w:iCs/>
        </w:rPr>
        <w:t>cs_</w:t>
      </w:r>
      <w:proofErr w:type="gramStart"/>
      <w:r w:rsidRPr="000C313C">
        <w:rPr>
          <w:rFonts w:ascii="Arial" w:hAnsi="Arial"/>
          <w:iCs/>
        </w:rPr>
        <w:t>MeasConfig</w:t>
      </w:r>
      <w:proofErr w:type="spellEnd"/>
      <w:r w:rsidRPr="000C313C">
        <w:rPr>
          <w:rFonts w:ascii="Arial" w:hAnsi="Arial"/>
          <w:iCs/>
        </w:rPr>
        <w:t>(</w:t>
      </w:r>
      <w:proofErr w:type="gramEnd"/>
      <w:r w:rsidRPr="000C313C">
        <w:rPr>
          <w:rFonts w:ascii="Arial" w:hAnsi="Arial"/>
          <w:iCs/>
        </w:rPr>
        <w:t>omit,</w:t>
      </w:r>
    </w:p>
    <w:p w14:paraId="130B8AF2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cs_MeasObjectToAddModList_2</w:t>
      </w:r>
      <w:proofErr w:type="gramStart"/>
      <w:r w:rsidRPr="000C313C">
        <w:rPr>
          <w:rFonts w:ascii="Arial" w:hAnsi="Arial"/>
          <w:iCs/>
        </w:rPr>
        <w:t>Entries(</w:t>
      </w:r>
      <w:proofErr w:type="gramEnd"/>
      <w:r w:rsidRPr="000C313C">
        <w:rPr>
          <w:rFonts w:ascii="Arial" w:hAnsi="Arial"/>
          <w:iCs/>
        </w:rPr>
        <w:t>tsc_IdMeasObject_f1,</w:t>
      </w:r>
    </w:p>
    <w:p w14:paraId="3CDE19FD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</w:t>
      </w:r>
      <w:proofErr w:type="spellStart"/>
      <w:r w:rsidRPr="000C313C">
        <w:rPr>
          <w:rFonts w:ascii="Arial" w:hAnsi="Arial"/>
          <w:iCs/>
        </w:rPr>
        <w:t>cs_MeasObject_measObjectEUTRA_</w:t>
      </w:r>
      <w:proofErr w:type="gramStart"/>
      <w:r w:rsidRPr="000C313C">
        <w:rPr>
          <w:rFonts w:ascii="Arial" w:hAnsi="Arial"/>
          <w:iCs/>
        </w:rPr>
        <w:t>Common</w:t>
      </w:r>
      <w:proofErr w:type="spellEnd"/>
      <w:r w:rsidRPr="000C313C">
        <w:rPr>
          <w:rFonts w:ascii="Arial" w:hAnsi="Arial"/>
          <w:iCs/>
        </w:rPr>
        <w:t>(</w:t>
      </w:r>
      <w:proofErr w:type="gramEnd"/>
      <w:r w:rsidRPr="000C313C">
        <w:rPr>
          <w:rFonts w:ascii="Arial" w:hAnsi="Arial"/>
          <w:iCs/>
        </w:rPr>
        <w:t>p_EUTRA_DL_CarrierFreq1, p_MeasurementBandwidth1),</w:t>
      </w:r>
    </w:p>
    <w:p w14:paraId="2F97E1F7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tsc_IdMeasObject_f6,</w:t>
      </w:r>
    </w:p>
    <w:p w14:paraId="70C49F83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</w:t>
      </w:r>
      <w:proofErr w:type="spellStart"/>
      <w:r w:rsidRPr="000C313C">
        <w:rPr>
          <w:rFonts w:ascii="Arial" w:hAnsi="Arial"/>
          <w:iCs/>
        </w:rPr>
        <w:t>cs_MeasObject_measObjectEUTRA_</w:t>
      </w:r>
      <w:proofErr w:type="gramStart"/>
      <w:r w:rsidRPr="000C313C">
        <w:rPr>
          <w:rFonts w:ascii="Arial" w:hAnsi="Arial"/>
          <w:iCs/>
        </w:rPr>
        <w:t>Common</w:t>
      </w:r>
      <w:proofErr w:type="spellEnd"/>
      <w:r w:rsidRPr="000C313C">
        <w:rPr>
          <w:rFonts w:ascii="Arial" w:hAnsi="Arial"/>
          <w:iCs/>
        </w:rPr>
        <w:t>(</w:t>
      </w:r>
      <w:proofErr w:type="gramEnd"/>
      <w:r w:rsidRPr="000C313C">
        <w:rPr>
          <w:rFonts w:ascii="Arial" w:hAnsi="Arial"/>
          <w:iCs/>
        </w:rPr>
        <w:t>p_EUTRA_DL_CarrierFreq2, p_MeasurementBandwidth2)), //@sic R5s210125 sic@</w:t>
      </w:r>
    </w:p>
    <w:p w14:paraId="42285C2D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omit,</w:t>
      </w:r>
    </w:p>
    <w:p w14:paraId="2165004B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cs_ReportConfigToAddModList_1</w:t>
      </w:r>
      <w:proofErr w:type="gramStart"/>
      <w:r w:rsidRPr="000C313C">
        <w:rPr>
          <w:rFonts w:ascii="Arial" w:hAnsi="Arial"/>
          <w:iCs/>
        </w:rPr>
        <w:t>Entry(</w:t>
      </w:r>
      <w:proofErr w:type="gramEnd"/>
      <w:r w:rsidRPr="000C313C">
        <w:rPr>
          <w:rFonts w:ascii="Arial" w:hAnsi="Arial"/>
          <w:iCs/>
        </w:rPr>
        <w:t>tsc_IdReportConfig_A3, cs_508_ReportConfigEUTRA_A3),</w:t>
      </w:r>
    </w:p>
    <w:p w14:paraId="3AC8FDD6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omit,</w:t>
      </w:r>
    </w:p>
    <w:p w14:paraId="4BBEC43F" w14:textId="25457253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cs_MeasIdToAddModList_1</w:t>
      </w:r>
      <w:proofErr w:type="gramStart"/>
      <w:r w:rsidRPr="000C313C">
        <w:rPr>
          <w:rFonts w:ascii="Arial" w:hAnsi="Arial"/>
          <w:iCs/>
        </w:rPr>
        <w:t>Entry( 1</w:t>
      </w:r>
      <w:proofErr w:type="gramEnd"/>
      <w:r w:rsidRPr="000C313C">
        <w:rPr>
          <w:rFonts w:ascii="Arial" w:hAnsi="Arial"/>
          <w:iCs/>
        </w:rPr>
        <w:t xml:space="preserve">, </w:t>
      </w:r>
      <w:r w:rsidRPr="000C313C">
        <w:rPr>
          <w:rFonts w:ascii="Arial" w:hAnsi="Arial"/>
          <w:iCs/>
          <w:highlight w:val="yellow"/>
        </w:rPr>
        <w:t>tsc_IdMeasObject_f1</w:t>
      </w:r>
      <w:r w:rsidRPr="000C313C">
        <w:rPr>
          <w:rFonts w:ascii="Arial" w:hAnsi="Arial"/>
          <w:iCs/>
        </w:rPr>
        <w:t>, tsc_IdReportConfig_A3 ), //@sic R5s210125 sic@</w:t>
      </w:r>
    </w:p>
    <w:p w14:paraId="707B85FE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-,</w:t>
      </w:r>
    </w:p>
    <w:p w14:paraId="4DD04AB2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</w:t>
      </w:r>
      <w:proofErr w:type="spellStart"/>
      <w:r w:rsidRPr="000C313C">
        <w:rPr>
          <w:rFonts w:ascii="Arial" w:hAnsi="Arial"/>
          <w:iCs/>
        </w:rPr>
        <w:t>p_MeasGapConfig</w:t>
      </w:r>
      <w:proofErr w:type="spellEnd"/>
      <w:r w:rsidRPr="000C313C">
        <w:rPr>
          <w:rFonts w:ascii="Arial" w:hAnsi="Arial"/>
          <w:iCs/>
        </w:rPr>
        <w:t>,</w:t>
      </w:r>
    </w:p>
    <w:p w14:paraId="4ACE7E62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-,</w:t>
      </w:r>
    </w:p>
    <w:p w14:paraId="6ED348C5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-,</w:t>
      </w:r>
    </w:p>
    <w:p w14:paraId="3A9B9F3C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-,</w:t>
      </w:r>
    </w:p>
    <w:p w14:paraId="03282DA6" w14:textId="7F388966" w:rsidR="000C313C" w:rsidRPr="002D50FB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p_MeasObjectToAddModList_v9e0); // @sic R5-171995 sic@</w:t>
      </w:r>
    </w:p>
    <w:p w14:paraId="376BF7DF" w14:textId="77777777" w:rsidR="000C313C" w:rsidRPr="00BD2668" w:rsidRDefault="000C313C" w:rsidP="000C313C">
      <w:pPr>
        <w:spacing w:after="0"/>
        <w:rPr>
          <w:rFonts w:ascii="Arial" w:hAnsi="Arial"/>
          <w:iCs/>
        </w:rPr>
      </w:pPr>
    </w:p>
    <w:p w14:paraId="4410F331" w14:textId="77777777" w:rsidR="000C313C" w:rsidRPr="0013035E" w:rsidRDefault="000C313C" w:rsidP="000C313C"/>
    <w:p w14:paraId="04A436F6" w14:textId="77777777" w:rsidR="000C313C" w:rsidRPr="000C313C" w:rsidRDefault="000C313C" w:rsidP="000C313C"/>
    <w:p w14:paraId="64794487" w14:textId="77777777" w:rsidR="0013035E" w:rsidRPr="00BD2668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  <w:sectPr w:rsidR="0013035E" w:rsidRPr="00BD266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46E103" w14:textId="77777777" w:rsidR="0013035E" w:rsidRPr="00BD2668" w:rsidRDefault="0013035E" w:rsidP="0013035E">
      <w:pPr>
        <w:spacing w:after="0"/>
        <w:rPr>
          <w:rFonts w:ascii="Arial" w:hAnsi="Arial"/>
          <w:iCs/>
        </w:rPr>
      </w:pPr>
    </w:p>
    <w:p w14:paraId="328C8982" w14:textId="77777777" w:rsidR="0072251C" w:rsidRPr="0013035E" w:rsidRDefault="0072251C" w:rsidP="0013035E"/>
    <w:sectPr w:rsidR="0072251C" w:rsidRPr="0013035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D5FEB" w14:textId="77777777" w:rsidR="00474310" w:rsidRDefault="00474310">
      <w:r>
        <w:separator/>
      </w:r>
    </w:p>
  </w:endnote>
  <w:endnote w:type="continuationSeparator" w:id="0">
    <w:p w14:paraId="123B0347" w14:textId="77777777" w:rsidR="00474310" w:rsidRDefault="00474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E1AEF" w14:textId="77777777" w:rsidR="00474310" w:rsidRDefault="00474310">
      <w:r>
        <w:separator/>
      </w:r>
    </w:p>
  </w:footnote>
  <w:footnote w:type="continuationSeparator" w:id="0">
    <w:p w14:paraId="0DBF0CD0" w14:textId="77777777" w:rsidR="00474310" w:rsidRDefault="00474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2EE22" w14:textId="77777777" w:rsidR="0013035E" w:rsidRDefault="001303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2994D" w14:textId="77777777" w:rsidR="0013035E" w:rsidRDefault="001303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42685" w:rsidRDefault="004426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15"/>
  </w:num>
  <w:num w:numId="6">
    <w:abstractNumId w:val="4"/>
  </w:num>
  <w:num w:numId="7">
    <w:abstractNumId w:val="13"/>
  </w:num>
  <w:num w:numId="8">
    <w:abstractNumId w:val="19"/>
  </w:num>
  <w:num w:numId="9">
    <w:abstractNumId w:val="12"/>
  </w:num>
  <w:num w:numId="10">
    <w:abstractNumId w:val="11"/>
  </w:num>
  <w:num w:numId="11">
    <w:abstractNumId w:val="17"/>
  </w:num>
  <w:num w:numId="12">
    <w:abstractNumId w:val="14"/>
  </w:num>
  <w:num w:numId="13">
    <w:abstractNumId w:val="6"/>
  </w:num>
  <w:num w:numId="14">
    <w:abstractNumId w:val="21"/>
  </w:num>
  <w:num w:numId="15">
    <w:abstractNumId w:val="9"/>
  </w:num>
  <w:num w:numId="16">
    <w:abstractNumId w:val="16"/>
  </w:num>
  <w:num w:numId="17">
    <w:abstractNumId w:val="20"/>
  </w:num>
  <w:num w:numId="18">
    <w:abstractNumId w:val="2"/>
  </w:num>
  <w:num w:numId="19">
    <w:abstractNumId w:val="3"/>
  </w:num>
  <w:num w:numId="20">
    <w:abstractNumId w:val="18"/>
  </w:num>
  <w:num w:numId="21">
    <w:abstractNumId w:val="7"/>
  </w:num>
  <w:num w:numId="22">
    <w:abstractNumId w:val="1"/>
  </w:num>
  <w:num w:numId="23">
    <w:abstractNumId w:val="0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B"/>
    <w:rsid w:val="00065CBA"/>
    <w:rsid w:val="000A6394"/>
    <w:rsid w:val="000B2FF3"/>
    <w:rsid w:val="000B7FED"/>
    <w:rsid w:val="000C038A"/>
    <w:rsid w:val="000C313C"/>
    <w:rsid w:val="000C6598"/>
    <w:rsid w:val="000D44B3"/>
    <w:rsid w:val="0013035E"/>
    <w:rsid w:val="00134C93"/>
    <w:rsid w:val="00144A79"/>
    <w:rsid w:val="00145D43"/>
    <w:rsid w:val="00192C46"/>
    <w:rsid w:val="001A08B3"/>
    <w:rsid w:val="001A09A3"/>
    <w:rsid w:val="001A1B18"/>
    <w:rsid w:val="001A433F"/>
    <w:rsid w:val="001A5014"/>
    <w:rsid w:val="001A7B60"/>
    <w:rsid w:val="001B52F0"/>
    <w:rsid w:val="001B7A65"/>
    <w:rsid w:val="001E41F3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E6C98"/>
    <w:rsid w:val="002F6BAD"/>
    <w:rsid w:val="00305409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A0EDE"/>
    <w:rsid w:val="003A22C0"/>
    <w:rsid w:val="003A3CA7"/>
    <w:rsid w:val="003E1A36"/>
    <w:rsid w:val="00410371"/>
    <w:rsid w:val="004242F1"/>
    <w:rsid w:val="004372F6"/>
    <w:rsid w:val="00442685"/>
    <w:rsid w:val="00474310"/>
    <w:rsid w:val="004942F6"/>
    <w:rsid w:val="00494D00"/>
    <w:rsid w:val="0049581F"/>
    <w:rsid w:val="004B75B7"/>
    <w:rsid w:val="004C3318"/>
    <w:rsid w:val="004F2994"/>
    <w:rsid w:val="0051580D"/>
    <w:rsid w:val="0051584C"/>
    <w:rsid w:val="00547111"/>
    <w:rsid w:val="00555E70"/>
    <w:rsid w:val="00557065"/>
    <w:rsid w:val="00566776"/>
    <w:rsid w:val="00576B7D"/>
    <w:rsid w:val="00592D74"/>
    <w:rsid w:val="005B5B29"/>
    <w:rsid w:val="005D5EA0"/>
    <w:rsid w:val="005E2C44"/>
    <w:rsid w:val="00600564"/>
    <w:rsid w:val="00611C32"/>
    <w:rsid w:val="00621188"/>
    <w:rsid w:val="006257ED"/>
    <w:rsid w:val="0064130D"/>
    <w:rsid w:val="0066224B"/>
    <w:rsid w:val="00665C47"/>
    <w:rsid w:val="006667C0"/>
    <w:rsid w:val="0067277E"/>
    <w:rsid w:val="00695808"/>
    <w:rsid w:val="006B3C17"/>
    <w:rsid w:val="006B46FB"/>
    <w:rsid w:val="006E21FB"/>
    <w:rsid w:val="007146D3"/>
    <w:rsid w:val="00715499"/>
    <w:rsid w:val="0072251C"/>
    <w:rsid w:val="00792342"/>
    <w:rsid w:val="007977A8"/>
    <w:rsid w:val="007B512A"/>
    <w:rsid w:val="007C0435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63018"/>
    <w:rsid w:val="00870EE7"/>
    <w:rsid w:val="00872CA9"/>
    <w:rsid w:val="008863B9"/>
    <w:rsid w:val="008A3025"/>
    <w:rsid w:val="008A45A6"/>
    <w:rsid w:val="008A55E2"/>
    <w:rsid w:val="008C7320"/>
    <w:rsid w:val="008F3789"/>
    <w:rsid w:val="008F686C"/>
    <w:rsid w:val="009148DE"/>
    <w:rsid w:val="00915048"/>
    <w:rsid w:val="00921DC1"/>
    <w:rsid w:val="00926F1C"/>
    <w:rsid w:val="00937A5E"/>
    <w:rsid w:val="00941E30"/>
    <w:rsid w:val="0095216E"/>
    <w:rsid w:val="00952F40"/>
    <w:rsid w:val="00974C2D"/>
    <w:rsid w:val="009777D9"/>
    <w:rsid w:val="00991B88"/>
    <w:rsid w:val="009A1430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3085"/>
    <w:rsid w:val="00B67B97"/>
    <w:rsid w:val="00B77890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330A6"/>
    <w:rsid w:val="00D44D27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73E1B"/>
    <w:rsid w:val="00E81ED2"/>
    <w:rsid w:val="00E85415"/>
    <w:rsid w:val="00EB09B7"/>
    <w:rsid w:val="00EE7D7C"/>
    <w:rsid w:val="00F25D98"/>
    <w:rsid w:val="00F300FB"/>
    <w:rsid w:val="00F556AD"/>
    <w:rsid w:val="00F7019E"/>
    <w:rsid w:val="00F751B6"/>
    <w:rsid w:val="00F93B4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F1D11F56-BC3B-4E13-9BD1-58F3F7A35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64130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9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A55B1-F553-45ED-AB95-EA248A058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927</Words>
  <Characters>5843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Erich Weber</cp:lastModifiedBy>
  <cp:revision>9</cp:revision>
  <cp:lastPrinted>1900-01-01T00:00:00Z</cp:lastPrinted>
  <dcterms:created xsi:type="dcterms:W3CDTF">2020-12-08T10:56:00Z</dcterms:created>
  <dcterms:modified xsi:type="dcterms:W3CDTF">2021-05-05T13:56:00Z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