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EAE08C4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7B40DD" w:rsidRPr="00E5262B">
          <w:rPr>
            <w:b/>
            <w:i/>
            <w:noProof/>
            <w:sz w:val="28"/>
          </w:rPr>
          <w:t>0</w:t>
        </w:r>
        <w:r w:rsidR="00FB2BB4">
          <w:rPr>
            <w:b/>
            <w:i/>
            <w:noProof/>
            <w:sz w:val="28"/>
          </w:rPr>
          <w:t>4</w:t>
        </w:r>
        <w:r w:rsidR="00A40312">
          <w:rPr>
            <w:b/>
            <w:i/>
            <w:noProof/>
            <w:sz w:val="28"/>
          </w:rPr>
          <w:t>6</w:t>
        </w:r>
        <w:r w:rsidR="003B1C05">
          <w:rPr>
            <w:b/>
            <w:i/>
            <w:noProof/>
            <w:sz w:val="28"/>
          </w:rPr>
          <w:t>9</w:t>
        </w:r>
      </w:fldSimple>
    </w:p>
    <w:p w14:paraId="5D6FC58C" w14:textId="307A0302" w:rsidR="001A09A3" w:rsidRPr="00E5262B" w:rsidRDefault="00C64F5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C64F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</w:t>
              </w:r>
              <w:r w:rsidR="00C078C0">
                <w:rPr>
                  <w:b/>
                  <w:noProof/>
                  <w:sz w:val="28"/>
                </w:rPr>
                <w:t>4.229</w:t>
              </w:r>
              <w:r w:rsidR="007B40DD" w:rsidRPr="00E5262B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8DA3BEF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A40312">
              <w:rPr>
                <w:b/>
                <w:noProof/>
                <w:sz w:val="28"/>
              </w:rPr>
              <w:t>9</w:t>
            </w:r>
            <w:r w:rsidR="003B1C0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8EC98C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764917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25FDA1E" w:rsidR="001E41F3" w:rsidRPr="00E5262B" w:rsidRDefault="00A40312" w:rsidP="007B40DD">
            <w:pPr>
              <w:pStyle w:val="CRCoverPage"/>
              <w:spacing w:after="0"/>
              <w:rPr>
                <w:noProof/>
              </w:rPr>
            </w:pPr>
            <w:r w:rsidRPr="00A40312">
              <w:t>Addition of IMS 5GS call control test case 7.3</w:t>
            </w:r>
            <w:r w:rsidR="003B1C05">
              <w:t>4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7AB741B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  <w:r w:rsidR="00C078C0">
              <w:t>, Anritsu</w:t>
            </w:r>
            <w:r w:rsidR="00A40312">
              <w:t>, Rohde &amp; Schwarz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46A08FD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B2BB4">
              <w:rPr>
                <w:noProof/>
              </w:rPr>
              <w:t>4-</w:t>
            </w:r>
            <w:r w:rsidR="00A40312">
              <w:rPr>
                <w:noProof/>
              </w:rPr>
              <w:t>23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4D0274D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>IMS 5GS call control test ca</w:t>
            </w:r>
            <w:r w:rsidRPr="00E5262B">
              <w:rPr>
                <w:noProof/>
              </w:rPr>
              <w:t xml:space="preserve">se </w:t>
            </w:r>
            <w:r w:rsidR="009B0D99">
              <w:rPr>
                <w:noProof/>
              </w:rPr>
              <w:t>7</w:t>
            </w:r>
            <w:r w:rsidR="00C078C0">
              <w:rPr>
                <w:noProof/>
              </w:rPr>
              <w:t>.3</w:t>
            </w:r>
            <w:r w:rsidR="003B1C05">
              <w:rPr>
                <w:noProof/>
              </w:rPr>
              <w:t>4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5E217CB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>IMS 5GS call control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FB2BB4">
              <w:rPr>
                <w:rFonts w:cs="Arial"/>
                <w:noProof/>
              </w:rPr>
              <w:t>7</w:t>
            </w:r>
            <w:r w:rsidR="00C078C0">
              <w:rPr>
                <w:rFonts w:cs="Arial"/>
                <w:noProof/>
              </w:rPr>
              <w:t>.3</w:t>
            </w:r>
            <w:r w:rsidR="0065523D">
              <w:rPr>
                <w:rFonts w:cs="Arial"/>
                <w:noProof/>
              </w:rPr>
              <w:t>4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620089E" w:rsidR="00C078C0" w:rsidRPr="00E5262B" w:rsidRDefault="00C078C0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</w:t>
            </w:r>
            <w:r w:rsidR="0065523D">
              <w:rPr>
                <w:noProof/>
              </w:rPr>
              <w:t>4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E4B61A9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5F760DB" w:rsidR="001E41F3" w:rsidRPr="00E5262B" w:rsidRDefault="0065523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296425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008233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0647E44" w14:textId="6EE57C5A" w:rsidR="00BB4EA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BB4EA9" w:rsidRPr="005D199F">
        <w:rPr>
          <w:rFonts w:cs="Arial"/>
          <w:iCs/>
        </w:rPr>
        <w:t>Table of Contents</w:t>
      </w:r>
      <w:r w:rsidR="00BB4EA9">
        <w:tab/>
      </w:r>
      <w:r w:rsidR="00BB4EA9">
        <w:fldChar w:fldCharType="begin"/>
      </w:r>
      <w:r w:rsidR="00BB4EA9">
        <w:instrText xml:space="preserve"> PAGEREF _Toc70082337 \h </w:instrText>
      </w:r>
      <w:r w:rsidR="00BB4EA9">
        <w:fldChar w:fldCharType="separate"/>
      </w:r>
      <w:r w:rsidR="00BB4EA9">
        <w:t>2</w:t>
      </w:r>
      <w:r w:rsidR="00BB4EA9">
        <w:fldChar w:fldCharType="end"/>
      </w:r>
    </w:p>
    <w:p w14:paraId="3A4CC71A" w14:textId="673E36B2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_Toc70082338 \h </w:instrText>
      </w:r>
      <w:r>
        <w:fldChar w:fldCharType="separate"/>
      </w:r>
      <w:r>
        <w:t>3</w:t>
      </w:r>
      <w:r>
        <w:fldChar w:fldCharType="end"/>
      </w:r>
    </w:p>
    <w:p w14:paraId="2E7F0677" w14:textId="4B743317" w:rsidR="00BB4EA9" w:rsidRDefault="00BB4E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D199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D199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_Toc70082339 \h </w:instrText>
      </w:r>
      <w:r>
        <w:fldChar w:fldCharType="separate"/>
      </w:r>
      <w:r>
        <w:t>3</w:t>
      </w:r>
      <w:r>
        <w:fldChar w:fldCharType="end"/>
      </w:r>
    </w:p>
    <w:p w14:paraId="5A27CAC9" w14:textId="29355BB4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_Toc70082340 \h </w:instrText>
      </w:r>
      <w:r>
        <w:fldChar w:fldCharType="separate"/>
      </w:r>
      <w:r>
        <w:t>3</w:t>
      </w:r>
      <w:r>
        <w:fldChar w:fldCharType="end"/>
      </w:r>
    </w:p>
    <w:p w14:paraId="439B6CC4" w14:textId="02BDD5DA" w:rsidR="00BB4EA9" w:rsidRDefault="00BB4E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_Toc70082341 \h </w:instrText>
      </w:r>
      <w:r>
        <w:fldChar w:fldCharType="separate"/>
      </w:r>
      <w:r>
        <w:t>3</w:t>
      </w:r>
      <w:r>
        <w:fldChar w:fldCharType="end"/>
      </w:r>
    </w:p>
    <w:p w14:paraId="3CA87CAF" w14:textId="75821127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_Toc70082342 \h </w:instrText>
      </w:r>
      <w:r>
        <w:fldChar w:fldCharType="separate"/>
      </w:r>
      <w:r>
        <w:t>4</w:t>
      </w:r>
      <w:r>
        <w:fldChar w:fldCharType="end"/>
      </w:r>
    </w:p>
    <w:p w14:paraId="26C42B7B" w14:textId="31DC8F92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_Toc70082343 \h </w:instrText>
      </w:r>
      <w:r>
        <w:fldChar w:fldCharType="separate"/>
      </w:r>
      <w:r>
        <w:t>4</w:t>
      </w:r>
      <w:r>
        <w:fldChar w:fldCharType="end"/>
      </w:r>
    </w:p>
    <w:p w14:paraId="4EC4C25C" w14:textId="646A5BC0" w:rsidR="00BB4EA9" w:rsidRDefault="00BB4E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D199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D199F">
        <w:rPr>
          <w:rFonts w:cs="Arial"/>
          <w:b/>
        </w:rPr>
        <w:t>Qualcomm SM8350+SDX60</w:t>
      </w:r>
      <w:r>
        <w:tab/>
      </w:r>
      <w:r>
        <w:fldChar w:fldCharType="begin"/>
      </w:r>
      <w:r>
        <w:instrText xml:space="preserve"> PAGEREF _Toc70082344 \h </w:instrText>
      </w:r>
      <w:r>
        <w:fldChar w:fldCharType="separate"/>
      </w:r>
      <w:r>
        <w:t>4</w:t>
      </w:r>
      <w:r>
        <w:fldChar w:fldCharType="end"/>
      </w:r>
    </w:p>
    <w:p w14:paraId="6D61117F" w14:textId="709BA47D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_Toc70082345 \h </w:instrText>
      </w:r>
      <w:r>
        <w:fldChar w:fldCharType="separate"/>
      </w:r>
      <w:r>
        <w:t>5</w:t>
      </w:r>
      <w:r>
        <w:fldChar w:fldCharType="end"/>
      </w:r>
    </w:p>
    <w:p w14:paraId="2E4D4796" w14:textId="3FE91951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008233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5E1EDCCE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7.3</w:t>
      </w:r>
      <w:r w:rsidR="003B1C05">
        <w:rPr>
          <w:rFonts w:cs="Arial"/>
        </w:rPr>
        <w:t>4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4537B68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531C78" w:rsidRPr="00926F31">
          <w:rPr>
            <w:rStyle w:val="Hyperlink"/>
            <w:rFonts w:cs="Arial"/>
            <w:lang w:eastAsia="ja-JP"/>
          </w:rPr>
          <w:t>shaun.harry@keysight.com</w:t>
        </w:r>
      </w:hyperlink>
    </w:p>
    <w:p w14:paraId="3CC5007F" w14:textId="3FC4303A" w:rsidR="00531C78" w:rsidRPr="00170AD4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>
        <w:rPr>
          <w:rFonts w:cs="Arial"/>
          <w:lang w:eastAsia="ja-JP"/>
        </w:rPr>
        <w:t xml:space="preserve">                                           </w:t>
      </w:r>
      <w:r w:rsidRPr="00170AD4">
        <w:rPr>
          <w:rFonts w:cs="Arial"/>
          <w:lang w:val="es-ES" w:eastAsia="ja-JP"/>
        </w:rPr>
        <w:t>Narendra Kalahasti</w:t>
      </w:r>
    </w:p>
    <w:p w14:paraId="647AE807" w14:textId="70746093" w:rsidR="00531C78" w:rsidRPr="00170AD4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170AD4">
        <w:rPr>
          <w:rFonts w:cs="Arial"/>
          <w:lang w:val="es-ES" w:eastAsia="ja-JP"/>
        </w:rPr>
        <w:t xml:space="preserve">                                           </w:t>
      </w:r>
      <w:hyperlink r:id="rId14" w:history="1">
        <w:r w:rsidRPr="00170AD4">
          <w:rPr>
            <w:rStyle w:val="Hyperlink"/>
            <w:rFonts w:cs="Arial"/>
            <w:lang w:val="es-ES" w:eastAsia="ja-JP"/>
          </w:rPr>
          <w:t>Narendra.kalahasti@anritsu.com</w:t>
        </w:r>
      </w:hyperlink>
    </w:p>
    <w:p w14:paraId="45059953" w14:textId="77777777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170AD4">
        <w:rPr>
          <w:rFonts w:cs="Arial"/>
          <w:lang w:val="es-ES" w:eastAsia="ja-JP"/>
        </w:rPr>
        <w:t xml:space="preserve">                                           </w:t>
      </w:r>
      <w:r w:rsidRPr="00531C78">
        <w:rPr>
          <w:rFonts w:cs="Arial"/>
          <w:lang w:eastAsia="ja-JP"/>
        </w:rPr>
        <w:t xml:space="preserve">Hans Rohnert </w:t>
      </w:r>
    </w:p>
    <w:p w14:paraId="06F1F47C" w14:textId="3FA4A54D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  <w:r w:rsidRPr="00531C78">
        <w:rPr>
          <w:rFonts w:cs="Arial"/>
          <w:lang w:eastAsia="ja-JP"/>
        </w:rPr>
        <w:t>Hans.Rohnert@rohde-schwarz.com</w:t>
      </w:r>
    </w:p>
    <w:p w14:paraId="0F886EEB" w14:textId="72505594" w:rsidR="00531C78" w:rsidRPr="00E5262B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008233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9A3621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C078C0">
        <w:rPr>
          <w:rFonts w:cs="Arial"/>
          <w:lang w:eastAsia="ja-JP"/>
        </w:rPr>
        <w:t>7.3</w:t>
      </w:r>
      <w:r w:rsidR="003B1C05">
        <w:rPr>
          <w:rFonts w:cs="Arial"/>
          <w:lang w:eastAsia="ja-JP"/>
        </w:rPr>
        <w:t>4</w:t>
      </w:r>
      <w:r w:rsidR="00410243" w:rsidRPr="00E5262B">
        <w:rPr>
          <w:rFonts w:cs="Arial"/>
          <w:lang w:eastAsia="ja-JP"/>
        </w:rPr>
        <w:t>.NR5GC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6F73A24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  <w:r w:rsidR="00531C78">
        <w:rPr>
          <w:rFonts w:cs="Arial"/>
          <w:lang w:eastAsia="ja-JP"/>
        </w:rPr>
        <w:t xml:space="preserve">, </w:t>
      </w:r>
      <w:r w:rsidR="00C078C0" w:rsidRPr="00C078C0">
        <w:rPr>
          <w:rFonts w:cs="Arial"/>
          <w:lang w:eastAsia="ja-JP"/>
        </w:rPr>
        <w:t>Anritsu Protocol Conformance Test System ME7834NR</w:t>
      </w:r>
      <w:r w:rsidR="00531C78">
        <w:rPr>
          <w:rFonts w:cs="Arial"/>
          <w:lang w:eastAsia="ja-JP"/>
        </w:rPr>
        <w:t xml:space="preserve"> and </w:t>
      </w:r>
      <w:r w:rsidR="00531C78" w:rsidRPr="00531C78">
        <w:rPr>
          <w:rFonts w:cs="Arial"/>
          <w:lang w:eastAsia="ja-JP"/>
        </w:rPr>
        <w:t>Rohde &amp; Schwarz 5G Protocol Conformance Test platform.</w:t>
      </w:r>
    </w:p>
    <w:p w14:paraId="4939F6E6" w14:textId="73E236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A32967" w:rsidRPr="00A32967">
        <w:rPr>
          <w:rFonts w:cs="Arial"/>
          <w:bCs/>
          <w:lang w:eastAsia="ja-JP"/>
        </w:rPr>
        <w:t>Qualcomm SM8350+SDX60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547755E8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0082340"/>
      <w:r w:rsidRPr="00E5262B">
        <w:rPr>
          <w:b/>
        </w:rPr>
        <w:t>Corrections required</w:t>
      </w:r>
      <w:bookmarkEnd w:id="6"/>
      <w:bookmarkEnd w:id="7"/>
      <w:bookmarkEnd w:id="8"/>
    </w:p>
    <w:p w14:paraId="6D8CE04B" w14:textId="0759B4BA" w:rsidR="00C078C0" w:rsidRDefault="003B1C05" w:rsidP="00C078C0">
      <w:pPr>
        <w:pStyle w:val="Heading2"/>
      </w:pPr>
      <w:bookmarkStart w:id="9" w:name="_Toc70082341"/>
      <w:r>
        <w:t>2.</w:t>
      </w:r>
      <w:r w:rsidR="00C078C0">
        <w:t>1 Change 1</w:t>
      </w:r>
      <w:bookmarkEnd w:id="9"/>
    </w:p>
    <w:p w14:paraId="50858180" w14:textId="77777777" w:rsidR="00C078C0" w:rsidRDefault="00C078C0" w:rsidP="00C078C0">
      <w:pPr>
        <w:spacing w:after="0"/>
        <w:rPr>
          <w:rFonts w:cs="Arial"/>
          <w:b/>
          <w:sz w:val="28"/>
          <w:szCs w:val="2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078C0" w14:paraId="03F01F00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6D7" w14:textId="77777777" w:rsidR="00C078C0" w:rsidRDefault="00C078C0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89B1" w14:textId="6EC533E5" w:rsidR="00C078C0" w:rsidRPr="00054302" w:rsidRDefault="00C078C0" w:rsidP="00EE5ADC">
            <w:pPr>
              <w:rPr>
                <w:rFonts w:ascii="Arial" w:hAnsi="Arial" w:cs="Arial"/>
                <w:color w:val="000000"/>
                <w:lang w:eastAsia="zh-CN"/>
              </w:rPr>
            </w:pPr>
            <w:r w:rsidRPr="00C14BEF">
              <w:rPr>
                <w:rFonts w:ascii="Arial" w:hAnsi="Arial" w:cs="Arial"/>
                <w:color w:val="000000"/>
                <w:lang w:eastAsia="zh-CN"/>
              </w:rPr>
              <w:t>TC_7_3</w:t>
            </w:r>
            <w:r w:rsidR="003B1C05">
              <w:rPr>
                <w:rFonts w:ascii="Arial" w:hAnsi="Arial" w:cs="Arial"/>
                <w:color w:val="000000"/>
                <w:lang w:eastAsia="zh-CN"/>
              </w:rPr>
              <w:t>4</w:t>
            </w:r>
            <w:r w:rsidRPr="00C14BEF">
              <w:rPr>
                <w:rFonts w:ascii="Arial" w:hAnsi="Arial" w:cs="Arial"/>
                <w:color w:val="000000"/>
                <w:lang w:eastAsia="zh-CN"/>
              </w:rPr>
              <w:t>_NR5GC</w:t>
            </w:r>
          </w:p>
        </w:tc>
      </w:tr>
      <w:tr w:rsidR="00C078C0" w14:paraId="451C64AD" w14:textId="77777777" w:rsidTr="00EE5AD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F25B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F1B" w14:textId="1E64D48A" w:rsidR="00C078C0" w:rsidRPr="00A32F63" w:rsidRDefault="00C078C0" w:rsidP="00EE5AD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Guard timer for this test is insufficient due to the delay at step 2</w:t>
            </w:r>
            <w:r w:rsidR="00A40312"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C078C0" w14:paraId="1313F1AB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20D4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5C19" w14:textId="23970AE2" w:rsidR="00C078C0" w:rsidRPr="00C91E2F" w:rsidRDefault="00C078C0" w:rsidP="00EE5AD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Increase guard timer to </w:t>
            </w:r>
            <w:r w:rsidR="00A40312"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500s</w:t>
            </w:r>
          </w:p>
        </w:tc>
      </w:tr>
      <w:tr w:rsidR="00C078C0" w14:paraId="2851301A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4A4" w14:textId="77777777" w:rsidR="00C078C0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5846" w14:textId="77777777" w:rsidR="00C078C0" w:rsidRPr="00C91E2F" w:rsidRDefault="00C078C0" w:rsidP="00EE5ADC">
            <w:pPr>
              <w:spacing w:after="0"/>
              <w:rPr>
                <w:rFonts w:ascii="Arial" w:hAnsi="Arial" w:cs="Arial"/>
                <w:lang w:eastAsia="en-GB"/>
              </w:rPr>
            </w:pPr>
            <w:r w:rsidRPr="00C14BEF">
              <w:rPr>
                <w:rFonts w:ascii="Arial" w:hAnsi="Arial" w:cs="Arial"/>
                <w:lang w:eastAsia="en-GB"/>
              </w:rPr>
              <w:t>IMS_Testsuite_NR5GC.ttcn</w:t>
            </w:r>
          </w:p>
        </w:tc>
      </w:tr>
      <w:tr w:rsidR="00C078C0" w14:paraId="5B8E5B98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118A" w14:textId="77777777" w:rsidR="00C078C0" w:rsidRPr="00EE1104" w:rsidRDefault="00C078C0" w:rsidP="00EE5AD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A888" w14:textId="03F86D66" w:rsidR="00C078C0" w:rsidRPr="00EE1104" w:rsidRDefault="00170AD4" w:rsidP="00EE5ADC">
            <w:pPr>
              <w:rPr>
                <w:rFonts w:ascii="Arial" w:hAnsi="Arial"/>
                <w:lang w:eastAsia="zh-CN"/>
              </w:rPr>
            </w:pPr>
            <w:r w:rsidRPr="00170AD4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F5CCF86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</w:p>
    <w:p w14:paraId="26924ACE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8C0" w14:paraId="4767030D" w14:textId="77777777" w:rsidTr="00EE5A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61E9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testcase TC_7_34_NR5GC() runs on MTC_IMS system SYSTEM_IMS {</w:t>
            </w:r>
          </w:p>
          <w:p w14:paraId="3B13E563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0553D438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  Session Timer / MO Call / UE </w:t>
            </w:r>
            <w:proofErr w:type="gramStart"/>
            <w:r>
              <w:rPr>
                <w:rFonts w:ascii="Arial" w:hAnsi="Arial" w:cs="Arial"/>
                <w:lang w:eastAsia="de-DE"/>
              </w:rPr>
              <w:t>is able to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 refresh the session / 5GS</w:t>
            </w:r>
          </w:p>
          <w:p w14:paraId="7C01263B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v_IMS1       := </w:t>
            </w:r>
            <w:proofErr w:type="gramStart"/>
            <w:r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5324A6FC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v_IMS2       := </w:t>
            </w:r>
            <w:proofErr w:type="gramStart"/>
            <w:r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4026EDA2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307742C2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:= </w:t>
            </w:r>
            <w:r w:rsidRPr="003B1C05">
              <w:rPr>
                <w:rFonts w:ascii="Arial" w:hAnsi="Arial" w:cs="Arial"/>
                <w:lang w:eastAsia="de-DE"/>
              </w:rPr>
              <w:t>int2float</w:t>
            </w:r>
            <w:r>
              <w:rPr>
                <w:rFonts w:ascii="Arial" w:hAnsi="Arial" w:cs="Arial"/>
                <w:highlight w:val="yellow"/>
                <w:lang w:eastAsia="de-DE"/>
              </w:rPr>
              <w:t>(300</w:t>
            </w:r>
            <w:proofErr w:type="gramStart"/>
            <w:r>
              <w:rPr>
                <w:rFonts w:ascii="Arial" w:hAnsi="Arial" w:cs="Arial"/>
                <w:highlight w:val="yellow"/>
                <w:lang w:eastAsia="de-DE"/>
              </w:rPr>
              <w:t>);</w:t>
            </w:r>
            <w:proofErr w:type="gramEnd"/>
          </w:p>
          <w:p w14:paraId="6A48DD52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085F929F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 := </w:t>
            </w:r>
            <w:proofErr w:type="spellStart"/>
            <w:r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("IMS1") </w:t>
            </w:r>
            <w:proofErr w:type="gramStart"/>
            <w:r>
              <w:rPr>
                <w:rFonts w:ascii="Arial" w:hAnsi="Arial" w:cs="Arial"/>
                <w:lang w:eastAsia="de-DE"/>
              </w:rPr>
              <w:t>alive;</w:t>
            </w:r>
            <w:proofErr w:type="gramEnd"/>
          </w:p>
          <w:p w14:paraId="55888C97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2866AD9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f_MTC_IMS_CreateMapAndConnectPTCs_NR5GC(system, v_IMS1, v_IMS2</w:t>
            </w:r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9BDF98D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lastRenderedPageBreak/>
              <w:t xml:space="preserve">  </w:t>
            </w:r>
          </w:p>
          <w:p w14:paraId="781B4D4B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v_IMS1.start(f_TC_7_34_NR5GC_IMS1()</w:t>
            </w:r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A71237E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16B6C51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>
              <w:rPr>
                <w:rFonts w:ascii="Arial" w:hAnsi="Arial" w:cs="Arial"/>
                <w:lang w:eastAsia="de-DE"/>
              </w:rPr>
              <w:t>start</w:t>
            </w:r>
            <w:proofErr w:type="spellEnd"/>
            <w:r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41274D92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1BD7B47B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54A8913" w14:textId="3D338F60" w:rsidR="00C078C0" w:rsidRPr="008B7086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}  </w:t>
            </w:r>
            <w:r w:rsidR="00C078C0" w:rsidRPr="009E614F">
              <w:rPr>
                <w:rFonts w:ascii="Arial" w:hAnsi="Arial" w:cs="Arial"/>
                <w:lang w:eastAsia="de-DE"/>
              </w:rPr>
              <w:t xml:space="preserve">  </w:t>
            </w:r>
          </w:p>
          <w:p w14:paraId="377966BC" w14:textId="77777777" w:rsidR="00C078C0" w:rsidRPr="008B7086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5ECF1DF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bookmarkStart w:id="10" w:name="OLE_LINK5"/>
      <w:bookmarkStart w:id="11" w:name="OLE_LINK4"/>
    </w:p>
    <w:p w14:paraId="7E07E448" w14:textId="77777777" w:rsidR="00C078C0" w:rsidRDefault="00C078C0" w:rsidP="00C078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8C0" w14:paraId="0B374498" w14:textId="77777777" w:rsidTr="00EE5AD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p w14:paraId="0FCD8A0E" w14:textId="77777777" w:rsidR="00C078C0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A2AD9">
              <w:rPr>
                <w:rFonts w:ascii="Arial" w:hAnsi="Arial" w:cs="Arial"/>
                <w:lang w:eastAsia="de-DE"/>
              </w:rPr>
              <w:t xml:space="preserve">   </w:t>
            </w:r>
          </w:p>
          <w:p w14:paraId="0A7AF67D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testcase TC_7_34_NR5GC() runs on MTC_IMS system SYSTEM_IMS {</w:t>
            </w:r>
          </w:p>
          <w:p w14:paraId="2A4ECEE9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2C648EA5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  Session Timer / MO Call / UE </w:t>
            </w:r>
            <w:proofErr w:type="gramStart"/>
            <w:r>
              <w:rPr>
                <w:rFonts w:ascii="Arial" w:hAnsi="Arial" w:cs="Arial"/>
                <w:lang w:eastAsia="de-DE"/>
              </w:rPr>
              <w:t>is able to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 refresh the session / 5GS</w:t>
            </w:r>
          </w:p>
          <w:p w14:paraId="28C12D27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v_IMS1       := </w:t>
            </w:r>
            <w:proofErr w:type="gramStart"/>
            <w:r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15EE0983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v_IMS2       := </w:t>
            </w:r>
            <w:proofErr w:type="gramStart"/>
            <w:r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67EF9FFC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6ED965A1" w14:textId="1D5004F8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:= i</w:t>
            </w:r>
            <w:r w:rsidRPr="003B1C05">
              <w:rPr>
                <w:rFonts w:ascii="Arial" w:hAnsi="Arial" w:cs="Arial"/>
                <w:lang w:eastAsia="de-DE"/>
              </w:rPr>
              <w:t>nt2float(</w:t>
            </w:r>
            <w:r w:rsidRPr="003B1C05">
              <w:rPr>
                <w:rFonts w:ascii="Arial" w:hAnsi="Arial" w:cs="Arial"/>
                <w:highlight w:val="yellow"/>
                <w:lang w:eastAsia="de-DE"/>
              </w:rPr>
              <w:t>1500</w:t>
            </w:r>
            <w:proofErr w:type="gramStart"/>
            <w:r w:rsidRPr="003B1C05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51CBE96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5AC845F3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 := </w:t>
            </w:r>
            <w:proofErr w:type="spellStart"/>
            <w:r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("IMS1") </w:t>
            </w:r>
            <w:proofErr w:type="gramStart"/>
            <w:r>
              <w:rPr>
                <w:rFonts w:ascii="Arial" w:hAnsi="Arial" w:cs="Arial"/>
                <w:lang w:eastAsia="de-DE"/>
              </w:rPr>
              <w:t>alive;</w:t>
            </w:r>
            <w:proofErr w:type="gramEnd"/>
          </w:p>
          <w:p w14:paraId="503063BA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6B6EB859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f_MTC_IMS_CreateMapAndConnectPTCs_NR5GC(system, v_IMS1, v_IMS2</w:t>
            </w:r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1A3301C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3C796CBA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v_IMS1.start(f_TC_7_34_NR5GC_IMS1()</w:t>
            </w:r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94CEB26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36E5C089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>
              <w:rPr>
                <w:rFonts w:ascii="Arial" w:hAnsi="Arial" w:cs="Arial"/>
                <w:lang w:eastAsia="de-DE"/>
              </w:rPr>
              <w:t>start</w:t>
            </w:r>
            <w:proofErr w:type="spellEnd"/>
            <w:r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2718164C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621C22DF" w14:textId="77777777" w:rsidR="003B1C05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A29DAB8" w14:textId="6C72A6DE" w:rsidR="00C078C0" w:rsidRPr="00EA2AD9" w:rsidRDefault="003B1C05" w:rsidP="003B1C0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lang w:eastAsia="de-DE"/>
              </w:rPr>
              <w:t xml:space="preserve">  }  </w:t>
            </w:r>
            <w:r w:rsidR="00C078C0" w:rsidRPr="00EA2AD9">
              <w:rPr>
                <w:rFonts w:ascii="Arial" w:hAnsi="Arial" w:cs="Arial"/>
                <w:bCs/>
                <w:lang w:eastAsia="en-GB"/>
              </w:rPr>
              <w:t xml:space="preserve">  </w:t>
            </w:r>
          </w:p>
          <w:p w14:paraId="52B880EF" w14:textId="77777777" w:rsidR="00C078C0" w:rsidRPr="00750C9A" w:rsidRDefault="00C078C0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</w:tc>
      </w:tr>
    </w:tbl>
    <w:p w14:paraId="624F20AE" w14:textId="77777777" w:rsidR="00C078C0" w:rsidRDefault="00C078C0" w:rsidP="00C078C0">
      <w:pPr>
        <w:rPr>
          <w:rFonts w:ascii="Arial" w:hAnsi="Arial" w:cs="Arial"/>
          <w:noProof/>
        </w:rPr>
      </w:pPr>
    </w:p>
    <w:p w14:paraId="2E662B6C" w14:textId="00E2D8BF" w:rsidR="00C078C0" w:rsidRPr="00C078C0" w:rsidRDefault="00C078C0" w:rsidP="003B1C05">
      <w:pPr>
        <w:pStyle w:val="Heading2"/>
      </w:pP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EA682FF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70082342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5ED38D94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</w:t>
      </w:r>
      <w:r w:rsidR="007C124B">
        <w:rPr>
          <w:rFonts w:cs="Arial"/>
        </w:rPr>
        <w:t>s</w:t>
      </w:r>
      <w:r w:rsidR="00410243" w:rsidRPr="00E5262B">
        <w:rPr>
          <w:rFonts w:cs="Arial"/>
        </w:rPr>
        <w:t xml:space="preserve"> n</w:t>
      </w:r>
      <w:r w:rsidR="007C124B">
        <w:rPr>
          <w:rFonts w:cs="Arial"/>
        </w:rPr>
        <w:t>3 and n41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70082343"/>
      <w:r w:rsidRPr="00E5262B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72F63BC3" w:rsidR="003A22C0" w:rsidRPr="00E5262B" w:rsidRDefault="00A3296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70082344"/>
      <w:r w:rsidRPr="00A32967">
        <w:rPr>
          <w:rFonts w:cs="Arial"/>
          <w:b/>
        </w:rPr>
        <w:t>Qualcomm SM8350+SDX60</w:t>
      </w:r>
      <w:bookmarkEnd w:id="20"/>
      <w:r w:rsidRPr="00A32967">
        <w:rPr>
          <w:rFonts w:cs="Arial"/>
          <w:b/>
        </w:rPr>
        <w:t xml:space="preserve"> </w:t>
      </w:r>
    </w:p>
    <w:p w14:paraId="6BFB4688" w14:textId="432F10C8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63F727BD" w:rsidR="00075921" w:rsidRPr="00E5262B" w:rsidRDefault="005C4F2A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A32967">
        <w:rPr>
          <w:rFonts w:cs="Arial"/>
        </w:rPr>
        <w:t>7</w:t>
      </w:r>
      <w:r w:rsidR="00075921" w:rsidRPr="00E5262B">
        <w:rPr>
          <w:rFonts w:cs="Arial"/>
        </w:rPr>
        <w:t>_</w:t>
      </w:r>
      <w:r>
        <w:rPr>
          <w:rFonts w:cs="Arial"/>
        </w:rPr>
        <w:t>3</w:t>
      </w:r>
      <w:r w:rsidR="003B1C05">
        <w:rPr>
          <w:rFonts w:cs="Arial"/>
        </w:rPr>
        <w:t>4</w:t>
      </w:r>
      <w:r>
        <w:rPr>
          <w:rFonts w:cs="Arial"/>
        </w:rPr>
        <w:t>_</w:t>
      </w:r>
      <w:r w:rsidR="00075921"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272470C1" w:rsidR="00075921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A32967">
        <w:rPr>
          <w:rFonts w:cs="Arial"/>
        </w:rPr>
        <w:t>7</w:t>
      </w:r>
      <w:r>
        <w:rPr>
          <w:rFonts w:cs="Arial"/>
        </w:rPr>
        <w:t>_3</w:t>
      </w:r>
      <w:r w:rsidR="003B1C05">
        <w:rPr>
          <w:rFonts w:cs="Arial"/>
        </w:rPr>
        <w:t>4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580F0EB6" w14:textId="77777777" w:rsidR="00C078C0" w:rsidRPr="00E5262B" w:rsidRDefault="00C078C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0A06A3B0" w14:textId="66BFF610" w:rsidR="00C078C0" w:rsidRPr="00E5262B" w:rsidRDefault="00C078C0" w:rsidP="00C078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Pr="0058002B"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="005C4F2A" w:rsidRPr="005C4F2A">
        <w:rPr>
          <w:rFonts w:cs="Arial"/>
        </w:rPr>
        <w:t>Anritsu Protocol Conformance Test System ME7834NR</w:t>
      </w:r>
      <w:r w:rsidRPr="00E5262B">
        <w:rPr>
          <w:rFonts w:cs="Arial"/>
        </w:rPr>
        <w:t>. The documentation below is enclosed as evidence of the successful test case run [1]:</w:t>
      </w:r>
    </w:p>
    <w:p w14:paraId="3BC24F49" w14:textId="77777777" w:rsidR="00C078C0" w:rsidRPr="00E5262B" w:rsidRDefault="00C078C0" w:rsidP="00C078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lastRenderedPageBreak/>
        <w:t>Test case execution log file:</w:t>
      </w:r>
    </w:p>
    <w:p w14:paraId="28686DC6" w14:textId="5D7DB39B" w:rsidR="00C078C0" w:rsidRPr="00E5262B" w:rsidRDefault="005C4F2A" w:rsidP="00C078C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C078C0" w:rsidRPr="00E5262B">
        <w:rPr>
          <w:rFonts w:cs="Arial"/>
        </w:rPr>
        <w:t>TC_</w:t>
      </w:r>
      <w:r w:rsidR="00C078C0">
        <w:rPr>
          <w:rFonts w:cs="Arial"/>
        </w:rPr>
        <w:t>7</w:t>
      </w:r>
      <w:r w:rsidR="00C078C0" w:rsidRPr="00E5262B">
        <w:rPr>
          <w:rFonts w:cs="Arial"/>
        </w:rPr>
        <w:t>_</w:t>
      </w:r>
      <w:r>
        <w:rPr>
          <w:rFonts w:cs="Arial"/>
        </w:rPr>
        <w:t>3</w:t>
      </w:r>
      <w:r w:rsidR="003B1C05">
        <w:rPr>
          <w:rFonts w:cs="Arial"/>
        </w:rPr>
        <w:t>4</w:t>
      </w:r>
      <w:r>
        <w:rPr>
          <w:rFonts w:cs="Arial"/>
        </w:rPr>
        <w:t>_</w:t>
      </w:r>
      <w:r w:rsidR="00C078C0" w:rsidRPr="00E5262B">
        <w:rPr>
          <w:rFonts w:cs="Arial"/>
        </w:rPr>
        <w:t>LOG.</w:t>
      </w:r>
      <w:r>
        <w:rPr>
          <w:rFonts w:cs="Arial"/>
        </w:rPr>
        <w:t>xml</w:t>
      </w:r>
    </w:p>
    <w:p w14:paraId="49481EFE" w14:textId="77777777" w:rsidR="00C078C0" w:rsidRPr="00E5262B" w:rsidRDefault="00C078C0" w:rsidP="00C078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6ED9DCD9" w14:textId="1700AFD2" w:rsidR="00C078C0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="00C078C0" w:rsidRPr="00E5262B">
        <w:rPr>
          <w:rFonts w:cs="Arial"/>
        </w:rPr>
        <w:t>TC_</w:t>
      </w:r>
      <w:r>
        <w:rPr>
          <w:rFonts w:cs="Arial"/>
        </w:rPr>
        <w:t>7_3</w:t>
      </w:r>
      <w:r w:rsidR="003B1C05">
        <w:rPr>
          <w:rFonts w:cs="Arial"/>
        </w:rPr>
        <w:t>4</w:t>
      </w:r>
      <w:r>
        <w:rPr>
          <w:rFonts w:cs="Arial"/>
        </w:rPr>
        <w:t>_</w:t>
      </w:r>
      <w:r w:rsidR="00C078C0" w:rsidRPr="00E5262B">
        <w:rPr>
          <w:rFonts w:cs="Arial"/>
        </w:rPr>
        <w:t>PIXIT.</w:t>
      </w:r>
      <w:r>
        <w:rPr>
          <w:rFonts w:cs="Arial"/>
        </w:rPr>
        <w:t>txt</w:t>
      </w:r>
    </w:p>
    <w:p w14:paraId="27D765FC" w14:textId="182879CC" w:rsidR="00531C78" w:rsidRPr="00E5262B" w:rsidRDefault="00531C78" w:rsidP="00531C78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Pr="0058002B"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Pr="00531C78">
        <w:rPr>
          <w:rFonts w:cs="Arial"/>
        </w:rPr>
        <w:t xml:space="preserve">Rohde &amp; Schwarz 5G Protocol Conformance Test </w:t>
      </w:r>
      <w:proofErr w:type="gramStart"/>
      <w:r w:rsidRPr="00531C78">
        <w:rPr>
          <w:rFonts w:cs="Arial"/>
        </w:rPr>
        <w:t>platform.</w:t>
      </w:r>
      <w:r w:rsidRPr="00E5262B">
        <w:rPr>
          <w:rFonts w:cs="Arial"/>
        </w:rPr>
        <w:t>.</w:t>
      </w:r>
      <w:proofErr w:type="gramEnd"/>
      <w:r w:rsidRPr="00E5262B">
        <w:rPr>
          <w:rFonts w:cs="Arial"/>
        </w:rPr>
        <w:t xml:space="preserve"> The documentation below is enclosed as evidence of the successful test case run [1]:</w:t>
      </w:r>
    </w:p>
    <w:p w14:paraId="0D704D0A" w14:textId="60357D12" w:rsidR="00531C78" w:rsidRPr="00E5262B" w:rsidRDefault="00531C78" w:rsidP="00531C7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 xml:space="preserve">Test case execution log </w:t>
      </w:r>
      <w:r w:rsidR="00767B41">
        <w:rPr>
          <w:rFonts w:cs="Arial"/>
          <w:b/>
        </w:rPr>
        <w:t xml:space="preserve">and PICS/PIXIT parameter </w:t>
      </w:r>
      <w:r w:rsidRPr="00E5262B">
        <w:rPr>
          <w:rFonts w:cs="Arial"/>
          <w:b/>
        </w:rPr>
        <w:t>file:</w:t>
      </w:r>
    </w:p>
    <w:p w14:paraId="28483FF7" w14:textId="2B7969AF" w:rsidR="00531C78" w:rsidRPr="00E5262B" w:rsidRDefault="00531C78" w:rsidP="00531C78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R&amp;S/</w:t>
      </w:r>
      <w:r w:rsidR="00767B41" w:rsidRPr="00767B41">
        <w:rPr>
          <w:rFonts w:cs="Arial"/>
        </w:rPr>
        <w:t>7_3</w:t>
      </w:r>
      <w:r w:rsidR="003B1C05">
        <w:rPr>
          <w:rFonts w:cs="Arial"/>
        </w:rPr>
        <w:t>4</w:t>
      </w:r>
      <w:r w:rsidR="00767B41" w:rsidRPr="00767B41">
        <w:rPr>
          <w:rFonts w:cs="Arial"/>
        </w:rPr>
        <w:t>_RS_QC_ttcn_tli</w:t>
      </w:r>
    </w:p>
    <w:p w14:paraId="6C668AA9" w14:textId="36FA6439" w:rsidR="003A22C0" w:rsidRPr="00E5262B" w:rsidRDefault="003A22C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70082345"/>
      <w:r w:rsidRPr="00E52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1270A1C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767B41">
              <w:rPr>
                <w:rFonts w:cs="Arial"/>
                <w:b/>
                <w:sz w:val="18"/>
              </w:rPr>
              <w:t>470</w:t>
            </w:r>
            <w:r w:rsidRPr="00E5262B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5C4F2A">
              <w:rPr>
                <w:rFonts w:cs="Arial"/>
                <w:bCs/>
                <w:sz w:val="18"/>
              </w:rPr>
              <w:t xml:space="preserve">IMS 5GS call control </w:t>
            </w:r>
            <w:proofErr w:type="spellStart"/>
            <w:r w:rsidR="005C4F2A">
              <w:rPr>
                <w:rFonts w:cs="Arial"/>
                <w:bCs/>
                <w:sz w:val="18"/>
              </w:rPr>
              <w:t>tets</w:t>
            </w:r>
            <w:proofErr w:type="spellEnd"/>
            <w:r w:rsidR="005C4F2A">
              <w:rPr>
                <w:rFonts w:cs="Arial"/>
                <w:bCs/>
                <w:sz w:val="18"/>
              </w:rPr>
              <w:t xml:space="preserve"> case </w:t>
            </w:r>
            <w:proofErr w:type="gramStart"/>
            <w:r w:rsidR="005C4F2A">
              <w:rPr>
                <w:rFonts w:cs="Arial"/>
                <w:bCs/>
                <w:sz w:val="18"/>
              </w:rPr>
              <w:t>7.3</w:t>
            </w:r>
            <w:r w:rsidR="003B1C05">
              <w:rPr>
                <w:rFonts w:cs="Arial"/>
                <w:bCs/>
                <w:sz w:val="18"/>
              </w:rPr>
              <w:t>4</w:t>
            </w:r>
            <w:proofErr w:type="gramEnd"/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AF377" w14:textId="77777777" w:rsidR="009E40E0" w:rsidRDefault="009E40E0">
      <w:r>
        <w:separator/>
      </w:r>
    </w:p>
  </w:endnote>
  <w:endnote w:type="continuationSeparator" w:id="0">
    <w:p w14:paraId="533F9480" w14:textId="77777777" w:rsidR="009E40E0" w:rsidRDefault="009E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B72FB" w14:textId="77777777" w:rsidR="009E40E0" w:rsidRDefault="009E40E0">
      <w:r>
        <w:separator/>
      </w:r>
    </w:p>
  </w:footnote>
  <w:footnote w:type="continuationSeparator" w:id="0">
    <w:p w14:paraId="029C4621" w14:textId="77777777" w:rsidR="009E40E0" w:rsidRDefault="009E4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134C93"/>
    <w:rsid w:val="00145D43"/>
    <w:rsid w:val="00164E77"/>
    <w:rsid w:val="00170AD4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2F780D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B1C05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31C78"/>
    <w:rsid w:val="00547111"/>
    <w:rsid w:val="0058002B"/>
    <w:rsid w:val="00587E49"/>
    <w:rsid w:val="00592D74"/>
    <w:rsid w:val="005C1392"/>
    <w:rsid w:val="005C4F2A"/>
    <w:rsid w:val="005D1D23"/>
    <w:rsid w:val="005E2C44"/>
    <w:rsid w:val="00621188"/>
    <w:rsid w:val="006257ED"/>
    <w:rsid w:val="0065523D"/>
    <w:rsid w:val="00655CDC"/>
    <w:rsid w:val="00665C47"/>
    <w:rsid w:val="006851FC"/>
    <w:rsid w:val="00695808"/>
    <w:rsid w:val="006B3C17"/>
    <w:rsid w:val="006B46FB"/>
    <w:rsid w:val="006E21FB"/>
    <w:rsid w:val="0074594D"/>
    <w:rsid w:val="00764917"/>
    <w:rsid w:val="00767B41"/>
    <w:rsid w:val="00792342"/>
    <w:rsid w:val="007977A8"/>
    <w:rsid w:val="007B40DD"/>
    <w:rsid w:val="007B512A"/>
    <w:rsid w:val="007C124B"/>
    <w:rsid w:val="007C2097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A45A6"/>
    <w:rsid w:val="008C6AD8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B0C3B"/>
    <w:rsid w:val="009B0D99"/>
    <w:rsid w:val="009C3ADF"/>
    <w:rsid w:val="009E3297"/>
    <w:rsid w:val="009E3609"/>
    <w:rsid w:val="009E40E0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4EA9"/>
    <w:rsid w:val="00BB5DFC"/>
    <w:rsid w:val="00BD279D"/>
    <w:rsid w:val="00BD6BB8"/>
    <w:rsid w:val="00C078C0"/>
    <w:rsid w:val="00C462F9"/>
    <w:rsid w:val="00C64F5D"/>
    <w:rsid w:val="00C66BA2"/>
    <w:rsid w:val="00C95985"/>
    <w:rsid w:val="00CC2EED"/>
    <w:rsid w:val="00CC5026"/>
    <w:rsid w:val="00CC68D0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708F"/>
    <w:rsid w:val="00EE167D"/>
    <w:rsid w:val="00EE7D7C"/>
    <w:rsid w:val="00F25D98"/>
    <w:rsid w:val="00F300FB"/>
    <w:rsid w:val="00F43211"/>
    <w:rsid w:val="00FB2BB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954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2021-04-29T17:12:00Z</dcterms:created>
  <dcterms:modified xsi:type="dcterms:W3CDTF">2021-04-29T17:12:00Z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