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C9AC68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07765" w:rsidRPr="00307765">
        <w:rPr>
          <w:b/>
          <w:i/>
          <w:noProof/>
          <w:sz w:val="28"/>
        </w:rPr>
        <w:t>R5s210440</w:t>
      </w:r>
    </w:p>
    <w:p w14:paraId="5D6FC58C" w14:textId="307A0302" w:rsidR="001A09A3" w:rsidRDefault="00C27F5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03F737C" w:rsidR="001E41F3" w:rsidRPr="00410371" w:rsidRDefault="00307765" w:rsidP="00547111">
            <w:pPr>
              <w:pStyle w:val="CRCoverPage"/>
              <w:spacing w:after="0"/>
              <w:rPr>
                <w:noProof/>
              </w:rPr>
            </w:pPr>
            <w:r w:rsidRPr="00307765">
              <w:rPr>
                <w:b/>
                <w:noProof/>
                <w:sz w:val="28"/>
              </w:rPr>
              <w:t>1678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7C958C7" w:rsidR="001E41F3" w:rsidRDefault="00307765" w:rsidP="00715499">
            <w:pPr>
              <w:pStyle w:val="CRCoverPage"/>
              <w:spacing w:after="0"/>
            </w:pPr>
            <w:r w:rsidRPr="00307765">
              <w:t>Correction for NR idle mode test case 6.1.2.8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A308A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B725AD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57EDC" w14:textId="77777777" w:rsidR="00B725AD" w:rsidRDefault="00B725AD" w:rsidP="00B725AD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proofErr w:type="spellStart"/>
            <w:r w:rsidRPr="00B23AEC">
              <w:rPr>
                <w:rFonts w:cs="Arial"/>
              </w:rPr>
              <w:t>Iel</w:t>
            </w:r>
            <w:proofErr w:type="spellEnd"/>
            <w:r w:rsidRPr="00B23AEC">
              <w:rPr>
                <w:rFonts w:cs="Arial"/>
              </w:rPr>
              <w:t xml:space="preserve"> of NSSAI_SSTs is </w:t>
            </w:r>
            <w:proofErr w:type="spellStart"/>
            <w:r w:rsidRPr="00B23AEC">
              <w:rPr>
                <w:rFonts w:cs="Arial"/>
              </w:rPr>
              <w:t>incorect</w:t>
            </w:r>
            <w:proofErr w:type="spellEnd"/>
            <w:r w:rsidRPr="00B23AEC">
              <w:rPr>
                <w:rFonts w:cs="Arial"/>
              </w:rPr>
              <w:t xml:space="preserve">, because the length of    </w:t>
            </w:r>
            <w:proofErr w:type="spellStart"/>
            <w:r w:rsidRPr="00B23AEC">
              <w:rPr>
                <w:rFonts w:cs="Arial"/>
              </w:rPr>
              <w:t>s_nssai</w:t>
            </w:r>
            <w:proofErr w:type="spellEnd"/>
            <w:r w:rsidRPr="00B23AEC">
              <w:rPr>
                <w:rFonts w:cs="Arial"/>
              </w:rPr>
              <w:t xml:space="preserve">    is 3 octet</w:t>
            </w:r>
          </w:p>
          <w:p w14:paraId="5EEFE268" w14:textId="77777777" w:rsidR="00B725AD" w:rsidRDefault="00B725AD" w:rsidP="00B725AD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636CE47F" w14:textId="77777777" w:rsidR="00B725AD" w:rsidRDefault="00B725AD" w:rsidP="00B725AD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r w:rsidRPr="00B725AD">
              <w:rPr>
                <w:rFonts w:cs="Arial"/>
              </w:rPr>
              <w:t xml:space="preserve">UE </w:t>
            </w:r>
            <w:proofErr w:type="spellStart"/>
            <w:r w:rsidRPr="00B725AD">
              <w:rPr>
                <w:rFonts w:cs="Arial"/>
              </w:rPr>
              <w:t>can not</w:t>
            </w:r>
            <w:proofErr w:type="spellEnd"/>
            <w:r w:rsidRPr="00B725AD">
              <w:rPr>
                <w:rFonts w:cs="Arial"/>
              </w:rPr>
              <w:t xml:space="preserve"> receive </w:t>
            </w:r>
            <w:proofErr w:type="spellStart"/>
            <w:r w:rsidRPr="00B725AD">
              <w:rPr>
                <w:rFonts w:cs="Arial"/>
              </w:rPr>
              <w:t>RegistrationAccept</w:t>
            </w:r>
            <w:proofErr w:type="spellEnd"/>
            <w:r w:rsidRPr="00B725AD">
              <w:rPr>
                <w:rFonts w:cs="Arial"/>
              </w:rPr>
              <w:t xml:space="preserve"> because it is send with SRB2</w:t>
            </w:r>
          </w:p>
          <w:p w14:paraId="6386DAEA" w14:textId="77777777" w:rsidR="00B725AD" w:rsidRDefault="00B725AD" w:rsidP="00B725AD">
            <w:pPr>
              <w:pStyle w:val="ListParagraph"/>
              <w:rPr>
                <w:rFonts w:cs="Arial"/>
              </w:rPr>
            </w:pPr>
          </w:p>
          <w:p w14:paraId="2ABF885A" w14:textId="77777777" w:rsidR="00B725AD" w:rsidRDefault="00B725AD" w:rsidP="00B725AD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r w:rsidRPr="00B725AD">
              <w:rPr>
                <w:rFonts w:cs="Arial"/>
              </w:rPr>
              <w:t xml:space="preserve">UE is unhappy with the </w:t>
            </w:r>
            <w:proofErr w:type="spellStart"/>
            <w:r w:rsidRPr="00B725AD">
              <w:rPr>
                <w:rFonts w:cs="Arial"/>
              </w:rPr>
              <w:t>RegistrationAccept</w:t>
            </w:r>
            <w:proofErr w:type="spellEnd"/>
            <w:r w:rsidRPr="00B725AD">
              <w:rPr>
                <w:rFonts w:cs="Arial"/>
              </w:rPr>
              <w:t xml:space="preserve"> because 5G-GUTI and TAI list are not included. According to 38.508 Table 4.7.1-7, they should be included</w:t>
            </w:r>
          </w:p>
          <w:p w14:paraId="10DEA908" w14:textId="77777777" w:rsidR="00B725AD" w:rsidRDefault="00B725AD" w:rsidP="00B725AD">
            <w:pPr>
              <w:pStyle w:val="ListParagraph"/>
              <w:rPr>
                <w:lang w:val="en-SG"/>
              </w:rPr>
            </w:pPr>
          </w:p>
          <w:p w14:paraId="5CC9551D" w14:textId="2DA19435" w:rsidR="00B725AD" w:rsidRPr="00B725AD" w:rsidRDefault="00B725AD" w:rsidP="00B725AD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r w:rsidRPr="00B725AD">
              <w:rPr>
                <w:lang w:val="en-SG"/>
              </w:rPr>
              <w:t>According to 38.523-1 Table 6.1.2.8.3.2-3, UE shall camp to Cell2 at step 5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70CFC" w14:textId="77777777" w:rsidR="00B725AD" w:rsidRDefault="00B725AD" w:rsidP="00B725A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725AD">
              <w:rPr>
                <w:noProof/>
              </w:rPr>
              <w:t xml:space="preserve">Change iel to := '03'O </w:t>
            </w:r>
            <w:r>
              <w:rPr>
                <w:noProof/>
              </w:rPr>
              <w:t>1</w:t>
            </w:r>
          </w:p>
          <w:p w14:paraId="1735BE44" w14:textId="77777777" w:rsidR="00B725AD" w:rsidRDefault="00B725AD" w:rsidP="00B725A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FD995F8" w14:textId="1B39E5E8" w:rsidR="00B725AD" w:rsidRDefault="00B725AD" w:rsidP="00B725A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send RegistrationAccept using SRB1</w:t>
            </w:r>
          </w:p>
          <w:p w14:paraId="375FE51C" w14:textId="77777777" w:rsidR="00B725AD" w:rsidRDefault="00B725AD" w:rsidP="00B725A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ABFE3C3" w14:textId="77777777" w:rsidR="00B725AD" w:rsidRDefault="00B725AD" w:rsidP="00B725A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5G-GUTI and TAI list in RegistrationAccept</w:t>
            </w:r>
            <w:r>
              <w:t xml:space="preserve"> </w:t>
            </w:r>
          </w:p>
          <w:p w14:paraId="6E918CE7" w14:textId="77777777" w:rsidR="00B725AD" w:rsidRDefault="00B725AD" w:rsidP="00B725AD">
            <w:pPr>
              <w:pStyle w:val="ListParagraph"/>
              <w:rPr>
                <w:noProof/>
              </w:rPr>
            </w:pPr>
          </w:p>
          <w:p w14:paraId="171ADF2A" w14:textId="033C48C2" w:rsidR="00056850" w:rsidRPr="00B725AD" w:rsidRDefault="00B725AD" w:rsidP="00B725A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725AD">
              <w:rPr>
                <w:noProof/>
              </w:rPr>
              <w:t>Change Cell ID to NR Cell 2 at step 5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543D0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63CDB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FFB9D4A" w:rsidR="00D44D27" w:rsidRDefault="00307765" w:rsidP="00D44D27">
            <w:pPr>
              <w:pStyle w:val="CRCoverPage"/>
              <w:spacing w:after="0"/>
              <w:rPr>
                <w:noProof/>
              </w:rPr>
            </w:pPr>
            <w:r w:rsidRPr="00307765">
              <w:t>6.1.2.8</w:t>
            </w:r>
            <w:r w:rsidR="00B725AD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6387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448065" w14:textId="78D737C5" w:rsidR="003A4D8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D8D" w:rsidRPr="00CE677C">
        <w:rPr>
          <w:rFonts w:cs="Arial"/>
          <w:iCs/>
        </w:rPr>
        <w:t>Table of Contents</w:t>
      </w:r>
      <w:r w:rsidR="003A4D8D">
        <w:tab/>
      </w:r>
      <w:r w:rsidR="003A4D8D">
        <w:fldChar w:fldCharType="begin"/>
      </w:r>
      <w:r w:rsidR="003A4D8D">
        <w:instrText xml:space="preserve"> PAGEREF _Toc68638740 \h </w:instrText>
      </w:r>
      <w:r w:rsidR="003A4D8D">
        <w:fldChar w:fldCharType="separate"/>
      </w:r>
      <w:r w:rsidR="00E90963">
        <w:t>2</w:t>
      </w:r>
      <w:r w:rsidR="003A4D8D">
        <w:fldChar w:fldCharType="end"/>
      </w:r>
    </w:p>
    <w:p w14:paraId="61FE805A" w14:textId="162F3FE8" w:rsidR="003A4D8D" w:rsidRDefault="003A4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677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67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_Toc68638741 \h </w:instrText>
      </w:r>
      <w:r>
        <w:fldChar w:fldCharType="separate"/>
      </w:r>
      <w:r w:rsidR="00E90963">
        <w:t>3</w:t>
      </w:r>
      <w:r>
        <w:fldChar w:fldCharType="end"/>
      </w:r>
    </w:p>
    <w:p w14:paraId="7B8ED87B" w14:textId="55C189BB" w:rsidR="003A4D8D" w:rsidRDefault="003A4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677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_Toc68638742 \h </w:instrText>
      </w:r>
      <w:r>
        <w:fldChar w:fldCharType="separate"/>
      </w:r>
      <w:r w:rsidR="00E90963">
        <w:t>3</w:t>
      </w:r>
      <w:r>
        <w:fldChar w:fldCharType="end"/>
      </w:r>
    </w:p>
    <w:p w14:paraId="3213D414" w14:textId="7C19A4DA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_Toc68638743 \h </w:instrText>
      </w:r>
      <w:r>
        <w:fldChar w:fldCharType="separate"/>
      </w:r>
      <w:r w:rsidR="00E90963">
        <w:t>3</w:t>
      </w:r>
      <w:r>
        <w:fldChar w:fldCharType="end"/>
      </w:r>
    </w:p>
    <w:p w14:paraId="3DBBE499" w14:textId="7B4289B2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 xml:space="preserve">Change </w:t>
      </w:r>
      <w:r w:rsidRPr="00CE677C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_Toc68638744 \h </w:instrText>
      </w:r>
      <w:r>
        <w:fldChar w:fldCharType="separate"/>
      </w:r>
      <w:r w:rsidR="00E90963">
        <w:t>3</w:t>
      </w:r>
      <w:r>
        <w:fldChar w:fldCharType="end"/>
      </w:r>
    </w:p>
    <w:p w14:paraId="6C3D998C" w14:textId="79D29FC5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 xml:space="preserve">Change </w:t>
      </w:r>
      <w:r w:rsidRPr="00CE677C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_Toc68638745 \h </w:instrText>
      </w:r>
      <w:r>
        <w:fldChar w:fldCharType="separate"/>
      </w:r>
      <w:r w:rsidR="00E90963">
        <w:t>6</w:t>
      </w:r>
      <w:r>
        <w:fldChar w:fldCharType="end"/>
      </w:r>
    </w:p>
    <w:p w14:paraId="2E4D4796" w14:textId="123873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63874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638742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63874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5C633822" w:rsidR="00B22104" w:rsidRDefault="00B23AEC" w:rsidP="00E60DA6">
            <w:pPr>
              <w:spacing w:after="0"/>
            </w:pPr>
            <w:proofErr w:type="spellStart"/>
            <w:r w:rsidRPr="00B23AEC">
              <w:t>cs_NSSAI_SSTs</w:t>
            </w:r>
            <w:proofErr w:type="spellEnd"/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481EB3AE" w:rsidR="00B22104" w:rsidRPr="00B22104" w:rsidRDefault="00B23AEC" w:rsidP="00E60DA6">
            <w:pPr>
              <w:rPr>
                <w:rFonts w:ascii="Arial" w:hAnsi="Arial" w:cs="Arial"/>
              </w:rPr>
            </w:pPr>
            <w:proofErr w:type="spellStart"/>
            <w:r w:rsidRPr="00B23AEC">
              <w:rPr>
                <w:rFonts w:ascii="Arial" w:hAnsi="Arial" w:cs="Arial"/>
              </w:rPr>
              <w:t>Iel</w:t>
            </w:r>
            <w:proofErr w:type="spellEnd"/>
            <w:r w:rsidRPr="00B23AEC">
              <w:rPr>
                <w:rFonts w:ascii="Arial" w:hAnsi="Arial" w:cs="Arial"/>
              </w:rPr>
              <w:t xml:space="preserve"> of NSSAI_SSTs is </w:t>
            </w:r>
            <w:proofErr w:type="spellStart"/>
            <w:r w:rsidRPr="00B23AEC">
              <w:rPr>
                <w:rFonts w:ascii="Arial" w:hAnsi="Arial" w:cs="Arial"/>
              </w:rPr>
              <w:t>incorect</w:t>
            </w:r>
            <w:proofErr w:type="spellEnd"/>
            <w:r w:rsidRPr="00B23AEC">
              <w:rPr>
                <w:rFonts w:ascii="Arial" w:hAnsi="Arial" w:cs="Arial"/>
              </w:rPr>
              <w:t xml:space="preserve">, because the length of    </w:t>
            </w:r>
            <w:proofErr w:type="spellStart"/>
            <w:r w:rsidRPr="00B23AEC">
              <w:rPr>
                <w:rFonts w:ascii="Arial" w:hAnsi="Arial" w:cs="Arial"/>
              </w:rPr>
              <w:t>s_nssai</w:t>
            </w:r>
            <w:proofErr w:type="spellEnd"/>
            <w:r w:rsidRPr="00B23AEC">
              <w:rPr>
                <w:rFonts w:ascii="Arial" w:hAnsi="Arial" w:cs="Arial"/>
              </w:rPr>
              <w:t xml:space="preserve">    is 3 octet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70E0B81C" w:rsidR="00B22104" w:rsidRPr="00B22104" w:rsidRDefault="00915FF3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E115A">
              <w:rPr>
                <w:highlight w:val="green"/>
                <w:lang w:val="en-SG" w:eastAsia="zh-CN"/>
              </w:rPr>
              <w:t xml:space="preserve">Change </w:t>
            </w:r>
            <w:proofErr w:type="spellStart"/>
            <w:r w:rsidRPr="003E115A">
              <w:rPr>
                <w:highlight w:val="green"/>
                <w:lang w:val="en-SG" w:eastAsia="zh-CN"/>
              </w:rPr>
              <w:t>iel</w:t>
            </w:r>
            <w:proofErr w:type="spellEnd"/>
            <w:r w:rsidRPr="003E115A">
              <w:rPr>
                <w:highlight w:val="green"/>
                <w:lang w:val="en-SG" w:eastAsia="zh-CN"/>
              </w:rPr>
              <w:t xml:space="preserve"> to </w:t>
            </w:r>
            <w:r w:rsidRPr="003E115A">
              <w:rPr>
                <w:highlight w:val="green"/>
                <w:lang w:eastAsia="zh-CN"/>
              </w:rPr>
              <w:t>:= '03'O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5CC0FDA1" w:rsidR="00B22104" w:rsidRDefault="00915FF3" w:rsidP="00E60DA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3E115A">
              <w:rPr>
                <w:rFonts w:ascii="Arial" w:hAnsi="Arial" w:cs="Arial"/>
                <w:lang w:eastAsia="zh-CN"/>
              </w:rPr>
              <w:t>NG_NAS_Templates</w:t>
            </w:r>
            <w:proofErr w:type="spellEnd"/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2A5FC174" w:rsidR="00B22104" w:rsidRDefault="00F9338A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3DA9E94E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template (value) NSSAI </w:t>
            </w:r>
            <w:proofErr w:type="spellStart"/>
            <w:r w:rsidRPr="003E115A">
              <w:rPr>
                <w:lang w:eastAsia="zh-CN"/>
              </w:rPr>
              <w:t>cs_NSSAI_SSTs</w:t>
            </w:r>
            <w:proofErr w:type="spellEnd"/>
            <w:r w:rsidRPr="003E115A">
              <w:rPr>
                <w:lang w:eastAsia="zh-CN"/>
              </w:rPr>
              <w:t xml:space="preserve"> (template (value) IEI8_Type </w:t>
            </w:r>
            <w:proofErr w:type="spellStart"/>
            <w:r w:rsidRPr="003E115A">
              <w:rPr>
                <w:lang w:eastAsia="zh-CN"/>
              </w:rPr>
              <w:t>p_IEI</w:t>
            </w:r>
            <w:proofErr w:type="spellEnd"/>
            <w:r w:rsidRPr="003E115A">
              <w:rPr>
                <w:lang w:eastAsia="zh-CN"/>
              </w:rPr>
              <w:t>) :=</w:t>
            </w:r>
          </w:p>
          <w:p w14:paraId="3A681B2B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{ /* @status    APPROVED (NR5GC) */</w:t>
            </w:r>
          </w:p>
          <w:p w14:paraId="46E7258D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3E115A">
              <w:rPr>
                <w:lang w:eastAsia="zh-CN"/>
              </w:rPr>
              <w:t>iei</w:t>
            </w:r>
            <w:proofErr w:type="spellEnd"/>
            <w:r w:rsidRPr="003E115A">
              <w:rPr>
                <w:lang w:eastAsia="zh-CN"/>
              </w:rPr>
              <w:t xml:space="preserve">        := </w:t>
            </w:r>
            <w:proofErr w:type="spellStart"/>
            <w:r w:rsidRPr="003E115A">
              <w:rPr>
                <w:lang w:eastAsia="zh-CN"/>
              </w:rPr>
              <w:t>p_IEI</w:t>
            </w:r>
            <w:proofErr w:type="spellEnd"/>
            <w:r w:rsidRPr="003E115A">
              <w:rPr>
                <w:lang w:eastAsia="zh-CN"/>
              </w:rPr>
              <w:t>,</w:t>
            </w:r>
          </w:p>
          <w:p w14:paraId="2C985F66" w14:textId="77777777" w:rsidR="00801BD7" w:rsidRPr="00F9338A" w:rsidRDefault="00801BD7" w:rsidP="00801BD7">
            <w:pPr>
              <w:rPr>
                <w:lang w:val="es-ES"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F9338A">
              <w:rPr>
                <w:lang w:val="es-ES" w:eastAsia="zh-CN"/>
              </w:rPr>
              <w:t>iel</w:t>
            </w:r>
            <w:proofErr w:type="spellEnd"/>
            <w:r w:rsidRPr="00F9338A">
              <w:rPr>
                <w:lang w:val="es-ES" w:eastAsia="zh-CN"/>
              </w:rPr>
              <w:t xml:space="preserve">        := '</w:t>
            </w:r>
            <w:r w:rsidRPr="00F9338A">
              <w:rPr>
                <w:highlight w:val="green"/>
                <w:lang w:val="es-ES" w:eastAsia="zh-CN"/>
              </w:rPr>
              <w:t>02</w:t>
            </w:r>
            <w:r w:rsidRPr="00F9338A">
              <w:rPr>
                <w:lang w:val="es-ES" w:eastAsia="zh-CN"/>
              </w:rPr>
              <w:t>'O,</w:t>
            </w:r>
          </w:p>
          <w:p w14:paraId="6C90A957" w14:textId="77777777" w:rsidR="00801BD7" w:rsidRPr="00F9338A" w:rsidRDefault="00801BD7" w:rsidP="00801BD7">
            <w:pPr>
              <w:rPr>
                <w:lang w:val="es-ES" w:eastAsia="zh-CN"/>
              </w:rPr>
            </w:pPr>
            <w:r w:rsidRPr="00F9338A">
              <w:rPr>
                <w:lang w:val="es-ES" w:eastAsia="zh-CN"/>
              </w:rPr>
              <w:t xml:space="preserve">    </w:t>
            </w:r>
            <w:proofErr w:type="spellStart"/>
            <w:r w:rsidRPr="00F9338A">
              <w:rPr>
                <w:lang w:val="es-ES" w:eastAsia="zh-CN"/>
              </w:rPr>
              <w:t>s_nssai</w:t>
            </w:r>
            <w:proofErr w:type="spellEnd"/>
            <w:r w:rsidRPr="00F9338A">
              <w:rPr>
                <w:lang w:val="es-ES" w:eastAsia="zh-CN"/>
              </w:rPr>
              <w:t xml:space="preserve">    := {</w:t>
            </w:r>
            <w:proofErr w:type="spellStart"/>
            <w:r w:rsidRPr="00F9338A">
              <w:rPr>
                <w:lang w:val="es-ES" w:eastAsia="zh-CN"/>
              </w:rPr>
              <w:t>cs_S_NSSAI</w:t>
            </w:r>
            <w:proofErr w:type="spellEnd"/>
            <w:r w:rsidRPr="00F9338A">
              <w:rPr>
                <w:lang w:val="es-ES" w:eastAsia="zh-CN"/>
              </w:rPr>
              <w:t>(</w:t>
            </w:r>
            <w:proofErr w:type="spellStart"/>
            <w:r w:rsidRPr="00F9338A">
              <w:rPr>
                <w:lang w:val="es-ES" w:eastAsia="zh-CN"/>
              </w:rPr>
              <w:t>omit</w:t>
            </w:r>
            <w:proofErr w:type="spellEnd"/>
            <w:r w:rsidRPr="00F9338A">
              <w:rPr>
                <w:lang w:val="es-ES" w:eastAsia="zh-CN"/>
              </w:rPr>
              <w:t xml:space="preserve">, '02'O, '01'O, </w:t>
            </w:r>
            <w:proofErr w:type="spellStart"/>
            <w:r w:rsidRPr="00F9338A">
              <w:rPr>
                <w:lang w:val="es-ES" w:eastAsia="zh-CN"/>
              </w:rPr>
              <w:t>omit</w:t>
            </w:r>
            <w:proofErr w:type="spellEnd"/>
            <w:r w:rsidRPr="00F9338A">
              <w:rPr>
                <w:lang w:val="es-ES" w:eastAsia="zh-CN"/>
              </w:rPr>
              <w:t>, '01'O)}</w:t>
            </w:r>
          </w:p>
          <w:p w14:paraId="49AD8070" w14:textId="04BD4DEB" w:rsidR="00B22104" w:rsidRDefault="00801BD7" w:rsidP="00801BD7">
            <w:pPr>
              <w:rPr>
                <w:lang w:val="en-US"/>
              </w:rPr>
            </w:pPr>
            <w:r w:rsidRPr="00F9338A">
              <w:rPr>
                <w:lang w:val="es-ES" w:eastAsia="zh-CN"/>
              </w:rPr>
              <w:t xml:space="preserve">  </w:t>
            </w:r>
            <w:r w:rsidRPr="003E115A">
              <w:rPr>
                <w:lang w:eastAsia="zh-CN"/>
              </w:rPr>
              <w:t>};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575EFB3C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template (value) NSSAI </w:t>
            </w:r>
            <w:proofErr w:type="spellStart"/>
            <w:r w:rsidRPr="003E115A">
              <w:rPr>
                <w:lang w:eastAsia="zh-CN"/>
              </w:rPr>
              <w:t>cs_NSSAI_SSTs</w:t>
            </w:r>
            <w:proofErr w:type="spellEnd"/>
            <w:r w:rsidRPr="003E115A">
              <w:rPr>
                <w:lang w:eastAsia="zh-CN"/>
              </w:rPr>
              <w:t xml:space="preserve"> (template (value) IEI8_Type </w:t>
            </w:r>
            <w:proofErr w:type="spellStart"/>
            <w:r w:rsidRPr="003E115A">
              <w:rPr>
                <w:lang w:eastAsia="zh-CN"/>
              </w:rPr>
              <w:t>p_IEI</w:t>
            </w:r>
            <w:proofErr w:type="spellEnd"/>
            <w:r w:rsidRPr="003E115A">
              <w:rPr>
                <w:lang w:eastAsia="zh-CN"/>
              </w:rPr>
              <w:t>) :=</w:t>
            </w:r>
          </w:p>
          <w:p w14:paraId="71D90476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{ /* @status    APPROVED (NR5GC) */</w:t>
            </w:r>
          </w:p>
          <w:p w14:paraId="2D8D10A3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3E115A">
              <w:rPr>
                <w:lang w:eastAsia="zh-CN"/>
              </w:rPr>
              <w:t>iei</w:t>
            </w:r>
            <w:proofErr w:type="spellEnd"/>
            <w:r w:rsidRPr="003E115A">
              <w:rPr>
                <w:lang w:eastAsia="zh-CN"/>
              </w:rPr>
              <w:t xml:space="preserve">        := </w:t>
            </w:r>
            <w:proofErr w:type="spellStart"/>
            <w:r w:rsidRPr="003E115A">
              <w:rPr>
                <w:lang w:eastAsia="zh-CN"/>
              </w:rPr>
              <w:t>p_IEI</w:t>
            </w:r>
            <w:proofErr w:type="spellEnd"/>
            <w:r w:rsidRPr="003E115A">
              <w:rPr>
                <w:lang w:eastAsia="zh-CN"/>
              </w:rPr>
              <w:t>,</w:t>
            </w:r>
          </w:p>
          <w:p w14:paraId="17C41B1A" w14:textId="77777777" w:rsidR="00801BD7" w:rsidRPr="00F9338A" w:rsidRDefault="00801BD7" w:rsidP="00801BD7">
            <w:pPr>
              <w:rPr>
                <w:lang w:val="es-ES"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F9338A">
              <w:rPr>
                <w:lang w:val="es-ES" w:eastAsia="zh-CN"/>
              </w:rPr>
              <w:t>iel</w:t>
            </w:r>
            <w:proofErr w:type="spellEnd"/>
            <w:r w:rsidRPr="00F9338A">
              <w:rPr>
                <w:lang w:val="es-ES" w:eastAsia="zh-CN"/>
              </w:rPr>
              <w:t xml:space="preserve">        := '</w:t>
            </w:r>
            <w:r w:rsidRPr="00F9338A">
              <w:rPr>
                <w:highlight w:val="green"/>
                <w:lang w:val="es-ES" w:eastAsia="zh-CN"/>
              </w:rPr>
              <w:t>03</w:t>
            </w:r>
            <w:r w:rsidRPr="00F9338A">
              <w:rPr>
                <w:lang w:val="es-ES" w:eastAsia="zh-CN"/>
              </w:rPr>
              <w:t>'O,</w:t>
            </w:r>
          </w:p>
          <w:p w14:paraId="59507EC6" w14:textId="77777777" w:rsidR="00801BD7" w:rsidRPr="00F9338A" w:rsidRDefault="00801BD7" w:rsidP="00801BD7">
            <w:pPr>
              <w:rPr>
                <w:lang w:val="es-ES" w:eastAsia="zh-CN"/>
              </w:rPr>
            </w:pPr>
            <w:r w:rsidRPr="00F9338A">
              <w:rPr>
                <w:lang w:val="es-ES" w:eastAsia="zh-CN"/>
              </w:rPr>
              <w:t xml:space="preserve">    </w:t>
            </w:r>
            <w:proofErr w:type="spellStart"/>
            <w:r w:rsidRPr="00F9338A">
              <w:rPr>
                <w:lang w:val="es-ES" w:eastAsia="zh-CN"/>
              </w:rPr>
              <w:t>s_nssai</w:t>
            </w:r>
            <w:proofErr w:type="spellEnd"/>
            <w:r w:rsidRPr="00F9338A">
              <w:rPr>
                <w:lang w:val="es-ES" w:eastAsia="zh-CN"/>
              </w:rPr>
              <w:t xml:space="preserve">    := {</w:t>
            </w:r>
            <w:proofErr w:type="spellStart"/>
            <w:r w:rsidRPr="00F9338A">
              <w:rPr>
                <w:lang w:val="es-ES" w:eastAsia="zh-CN"/>
              </w:rPr>
              <w:t>cs_S_NSSAI</w:t>
            </w:r>
            <w:proofErr w:type="spellEnd"/>
            <w:r w:rsidRPr="00F9338A">
              <w:rPr>
                <w:lang w:val="es-ES" w:eastAsia="zh-CN"/>
              </w:rPr>
              <w:t>(</w:t>
            </w:r>
            <w:proofErr w:type="spellStart"/>
            <w:r w:rsidRPr="00F9338A">
              <w:rPr>
                <w:lang w:val="es-ES" w:eastAsia="zh-CN"/>
              </w:rPr>
              <w:t>omit</w:t>
            </w:r>
            <w:proofErr w:type="spellEnd"/>
            <w:r w:rsidRPr="00F9338A">
              <w:rPr>
                <w:lang w:val="es-ES" w:eastAsia="zh-CN"/>
              </w:rPr>
              <w:t xml:space="preserve">, '02'O, '01'O, </w:t>
            </w:r>
            <w:proofErr w:type="spellStart"/>
            <w:r w:rsidRPr="00F9338A">
              <w:rPr>
                <w:lang w:val="es-ES" w:eastAsia="zh-CN"/>
              </w:rPr>
              <w:t>omit</w:t>
            </w:r>
            <w:proofErr w:type="spellEnd"/>
            <w:r w:rsidRPr="00F9338A">
              <w:rPr>
                <w:lang w:val="es-ES" w:eastAsia="zh-CN"/>
              </w:rPr>
              <w:t>, '01'O)}</w:t>
            </w:r>
          </w:p>
          <w:p w14:paraId="0888444E" w14:textId="001C52F7" w:rsidR="00B22104" w:rsidRDefault="00801BD7" w:rsidP="00801BD7">
            <w:pPr>
              <w:rPr>
                <w:lang w:val="en-US"/>
              </w:rPr>
            </w:pPr>
            <w:r w:rsidRPr="00F9338A">
              <w:rPr>
                <w:lang w:val="es-ES" w:eastAsia="zh-CN"/>
              </w:rPr>
              <w:t xml:space="preserve">  </w:t>
            </w:r>
            <w:r w:rsidRPr="003E115A">
              <w:rPr>
                <w:lang w:eastAsia="zh-CN"/>
              </w:rPr>
              <w:t>};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p w14:paraId="79D1E57F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638744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33391117" w14:textId="77777777" w:rsidTr="00E60DA6">
        <w:trPr>
          <w:trHeight w:val="447"/>
        </w:trPr>
        <w:tc>
          <w:tcPr>
            <w:tcW w:w="1985" w:type="dxa"/>
          </w:tcPr>
          <w:p w14:paraId="045E4448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6E3D79" w14:textId="2683B465" w:rsidR="00B22104" w:rsidRDefault="00801BD7" w:rsidP="00E60DA6">
            <w:pPr>
              <w:spacing w:after="0"/>
            </w:pPr>
            <w:r w:rsidRPr="00CE5030">
              <w:t>f_NR5GC_MobilityRegistrationWithRegistrationAcceptMsg</w:t>
            </w:r>
          </w:p>
        </w:tc>
      </w:tr>
      <w:tr w:rsidR="00B22104" w14:paraId="400C2B33" w14:textId="77777777" w:rsidTr="00E60DA6">
        <w:trPr>
          <w:trHeight w:val="452"/>
        </w:trPr>
        <w:tc>
          <w:tcPr>
            <w:tcW w:w="1985" w:type="dxa"/>
          </w:tcPr>
          <w:p w14:paraId="2F5179CC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3AA39D1" w14:textId="77777777" w:rsidR="00E42C4A" w:rsidRDefault="00E42C4A" w:rsidP="00E42C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UE </w:t>
            </w:r>
            <w:proofErr w:type="spellStart"/>
            <w:r>
              <w:rPr>
                <w:rFonts w:ascii="Arial" w:hAnsi="Arial" w:cs="Arial"/>
              </w:rPr>
              <w:t>can not</w:t>
            </w:r>
            <w:proofErr w:type="spellEnd"/>
            <w:r>
              <w:rPr>
                <w:rFonts w:ascii="Arial" w:hAnsi="Arial" w:cs="Arial"/>
              </w:rPr>
              <w:t xml:space="preserve"> receive </w:t>
            </w:r>
            <w:proofErr w:type="spellStart"/>
            <w:r w:rsidRPr="00CE5030">
              <w:rPr>
                <w:rFonts w:ascii="Arial" w:hAnsi="Arial" w:cs="Arial"/>
              </w:rPr>
              <w:t>RegistrationAccept</w:t>
            </w:r>
            <w:proofErr w:type="spellEnd"/>
            <w:r>
              <w:rPr>
                <w:rFonts w:ascii="Arial" w:hAnsi="Arial" w:cs="Arial"/>
              </w:rPr>
              <w:t xml:space="preserve"> because it is send with SRB2</w:t>
            </w:r>
          </w:p>
          <w:p w14:paraId="7BC7EE41" w14:textId="4478D693" w:rsidR="00B22104" w:rsidRDefault="00E42C4A" w:rsidP="00E42C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UE is unhappy with the </w:t>
            </w:r>
            <w:proofErr w:type="spellStart"/>
            <w:r w:rsidRPr="00CE5030">
              <w:rPr>
                <w:rFonts w:ascii="Arial" w:hAnsi="Arial" w:cs="Arial"/>
              </w:rPr>
              <w:t>RegistrationAccept</w:t>
            </w:r>
            <w:proofErr w:type="spellEnd"/>
            <w:r>
              <w:rPr>
                <w:rFonts w:ascii="Arial" w:hAnsi="Arial" w:cs="Arial"/>
              </w:rPr>
              <w:t xml:space="preserve"> because </w:t>
            </w:r>
            <w:r w:rsidRPr="00CE5030">
              <w:rPr>
                <w:rFonts w:ascii="Arial" w:hAnsi="Arial" w:cs="Arial"/>
              </w:rPr>
              <w:t>5G-GUTI</w:t>
            </w:r>
            <w:r>
              <w:rPr>
                <w:rFonts w:ascii="Arial" w:hAnsi="Arial" w:cs="Arial"/>
              </w:rPr>
              <w:t xml:space="preserve"> and </w:t>
            </w:r>
            <w:r w:rsidRPr="00CE5030">
              <w:rPr>
                <w:rFonts w:ascii="Arial" w:hAnsi="Arial" w:cs="Arial"/>
              </w:rPr>
              <w:t>TAI list</w:t>
            </w:r>
            <w:r>
              <w:rPr>
                <w:rFonts w:ascii="Arial" w:hAnsi="Arial" w:cs="Arial"/>
              </w:rPr>
              <w:t xml:space="preserve"> are not included. According to 38.508 </w:t>
            </w:r>
            <w:r w:rsidRPr="00CE5030">
              <w:rPr>
                <w:rFonts w:ascii="Arial" w:hAnsi="Arial" w:cs="Arial"/>
              </w:rPr>
              <w:t>Table 4.7.1-7</w:t>
            </w:r>
            <w:r>
              <w:rPr>
                <w:rFonts w:ascii="Arial" w:hAnsi="Arial" w:cs="Arial"/>
              </w:rPr>
              <w:t>, they should be included</w:t>
            </w:r>
          </w:p>
        </w:tc>
      </w:tr>
      <w:tr w:rsidR="00B22104" w14:paraId="24E07F5E" w14:textId="77777777" w:rsidTr="00E60DA6">
        <w:tc>
          <w:tcPr>
            <w:tcW w:w="1985" w:type="dxa"/>
          </w:tcPr>
          <w:p w14:paraId="2DE2197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2C17FC" w14:textId="77777777" w:rsidR="00E42C4A" w:rsidRDefault="00E42C4A" w:rsidP="00E42C4A">
            <w:pPr>
              <w:pStyle w:val="CRCoverPage"/>
              <w:spacing w:after="0"/>
              <w:rPr>
                <w:rFonts w:cs="Arial"/>
              </w:rPr>
            </w:pPr>
            <w:r w:rsidRPr="00CE5030">
              <w:rPr>
                <w:highlight w:val="green"/>
                <w:lang w:val="en-SG"/>
              </w:rPr>
              <w:t xml:space="preserve">1, send </w:t>
            </w:r>
            <w:proofErr w:type="spellStart"/>
            <w:r w:rsidRPr="00CE5030">
              <w:rPr>
                <w:rFonts w:cs="Arial"/>
                <w:highlight w:val="green"/>
              </w:rPr>
              <w:t>RegistrationAccept</w:t>
            </w:r>
            <w:proofErr w:type="spellEnd"/>
            <w:r w:rsidRPr="00CE5030">
              <w:rPr>
                <w:rFonts w:cs="Arial"/>
                <w:highlight w:val="green"/>
              </w:rPr>
              <w:t xml:space="preserve"> using SRB1</w:t>
            </w:r>
          </w:p>
          <w:p w14:paraId="33A0E415" w14:textId="77777777" w:rsidR="00E42C4A" w:rsidRDefault="00E42C4A" w:rsidP="00E42C4A">
            <w:pPr>
              <w:pStyle w:val="CRCoverPage"/>
              <w:spacing w:after="0"/>
              <w:rPr>
                <w:rFonts w:cs="Arial"/>
              </w:rPr>
            </w:pPr>
          </w:p>
          <w:p w14:paraId="55F7F78B" w14:textId="3E5AC2AF" w:rsidR="00B22104" w:rsidRDefault="00E42C4A" w:rsidP="00E42C4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2</w:t>
            </w:r>
            <w:r w:rsidRPr="00CE5030">
              <w:rPr>
                <w:highlight w:val="yellow"/>
                <w:lang w:val="en-SG"/>
              </w:rPr>
              <w:t xml:space="preserve">, include </w:t>
            </w:r>
            <w:r w:rsidRPr="00CE5030">
              <w:rPr>
                <w:rFonts w:cs="Arial"/>
                <w:highlight w:val="yellow"/>
              </w:rPr>
              <w:t xml:space="preserve">5G-GUTI and TAI list in </w:t>
            </w:r>
            <w:proofErr w:type="spellStart"/>
            <w:r w:rsidRPr="00CE5030">
              <w:rPr>
                <w:rFonts w:cs="Arial"/>
                <w:highlight w:val="yellow"/>
              </w:rPr>
              <w:t>RegistrationAccept</w:t>
            </w:r>
            <w:proofErr w:type="spellEnd"/>
          </w:p>
        </w:tc>
      </w:tr>
      <w:tr w:rsidR="00B22104" w14:paraId="046095E6" w14:textId="77777777" w:rsidTr="00E60DA6">
        <w:tc>
          <w:tcPr>
            <w:tcW w:w="1985" w:type="dxa"/>
          </w:tcPr>
          <w:p w14:paraId="5382F3E4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D35B40" w14:textId="0305F02F" w:rsidR="00B22104" w:rsidRDefault="00E42C4A" w:rsidP="00E60DA6">
            <w:pPr>
              <w:spacing w:after="0"/>
              <w:rPr>
                <w:rFonts w:ascii="Arial" w:hAnsi="Arial" w:cs="Arial"/>
              </w:rPr>
            </w:pPr>
            <w:r w:rsidRPr="00CE5030">
              <w:rPr>
                <w:rFonts w:ascii="Arial" w:hAnsi="Arial" w:cs="Arial"/>
              </w:rPr>
              <w:t>Idle_CellReSelection_NR5GC</w:t>
            </w:r>
          </w:p>
        </w:tc>
      </w:tr>
      <w:tr w:rsidR="00B22104" w14:paraId="36D5DF0E" w14:textId="77777777" w:rsidTr="00E60DA6">
        <w:tc>
          <w:tcPr>
            <w:tcW w:w="1985" w:type="dxa"/>
          </w:tcPr>
          <w:p w14:paraId="08633E6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5D781D" w14:textId="57F590FE" w:rsidR="00B22104" w:rsidRDefault="0018691C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5DAF2DA" w14:textId="77777777" w:rsidR="00B22104" w:rsidRDefault="00B22104" w:rsidP="00B22104"/>
    <w:p w14:paraId="7BA37C12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DE70100" w14:textId="77777777" w:rsidTr="00E60DA6">
        <w:tc>
          <w:tcPr>
            <w:tcW w:w="9855" w:type="dxa"/>
          </w:tcPr>
          <w:p w14:paraId="2728E1E9" w14:textId="77777777" w:rsidR="00E42C4A" w:rsidRDefault="00B22104" w:rsidP="00E42C4A">
            <w:r>
              <w:t xml:space="preserve">  </w:t>
            </w:r>
            <w:r w:rsidR="00E42C4A">
              <w:t>function f_NR5GC_MobilityRegistrationWithRegistrationAcceptMsg (</w:t>
            </w:r>
            <w:proofErr w:type="spellStart"/>
            <w:r w:rsidR="00E42C4A">
              <w:t>NR_CellId_Type</w:t>
            </w:r>
            <w:proofErr w:type="spellEnd"/>
            <w:r w:rsidR="00E42C4A">
              <w:t xml:space="preserve"> </w:t>
            </w:r>
            <w:proofErr w:type="spellStart"/>
            <w:r w:rsidR="00E42C4A">
              <w:t>p_NR_CellId</w:t>
            </w:r>
            <w:proofErr w:type="spellEnd"/>
            <w:r w:rsidR="00E42C4A">
              <w:t>,</w:t>
            </w:r>
          </w:p>
          <w:p w14:paraId="666F7E56" w14:textId="77777777" w:rsidR="00E42C4A" w:rsidRDefault="00E42C4A" w:rsidP="00E42C4A">
            <w:r>
              <w:t xml:space="preserve">                                                                  template (omit) </w:t>
            </w:r>
            <w:proofErr w:type="spellStart"/>
            <w:r>
              <w:t>PLMN_List</w:t>
            </w:r>
            <w:proofErr w:type="spellEnd"/>
            <w:r>
              <w:t xml:space="preserve"> </w:t>
            </w:r>
            <w:proofErr w:type="spellStart"/>
            <w:r>
              <w:t>p_EPLMNs</w:t>
            </w:r>
            <w:proofErr w:type="spellEnd"/>
            <w:r>
              <w:t xml:space="preserve"> := omit,</w:t>
            </w:r>
          </w:p>
          <w:p w14:paraId="5E4E8926" w14:textId="77777777" w:rsidR="00E42C4A" w:rsidRDefault="00E42C4A" w:rsidP="00E42C4A">
            <w:r>
              <w:t xml:space="preserve">                                                                  </w:t>
            </w:r>
            <w:proofErr w:type="spellStart"/>
            <w:r>
              <w:t>RRCConnectionReleaseRequired_Type</w:t>
            </w:r>
            <w:proofErr w:type="spellEnd"/>
            <w:r>
              <w:t xml:space="preserve"> </w:t>
            </w:r>
            <w:proofErr w:type="spellStart"/>
            <w:r>
              <w:t>p_ReleaseConnection</w:t>
            </w:r>
            <w:proofErr w:type="spellEnd"/>
            <w:r>
              <w:t xml:space="preserve"> := </w:t>
            </w:r>
            <w:proofErr w:type="spellStart"/>
            <w:r>
              <w:t>rrcConnectionRelease</w:t>
            </w:r>
            <w:proofErr w:type="spellEnd"/>
            <w:r>
              <w:t xml:space="preserve">) runs on </w:t>
            </w:r>
            <w:r w:rsidRPr="00CE5030">
              <w:rPr>
                <w:highlight w:val="yellow"/>
              </w:rPr>
              <w:t>NR_BASE_PTC</w:t>
            </w:r>
          </w:p>
          <w:p w14:paraId="05F063D4" w14:textId="77777777" w:rsidR="00E42C4A" w:rsidRDefault="00E42C4A" w:rsidP="00E42C4A">
            <w:r>
              <w:t xml:space="preserve">  { // @sic R5-211330 sic@</w:t>
            </w:r>
          </w:p>
          <w:p w14:paraId="72327A81" w14:textId="77777777" w:rsidR="00E42C4A" w:rsidRDefault="00E42C4A" w:rsidP="00E42C4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15929370" w14:textId="77777777" w:rsidR="00E42C4A" w:rsidRDefault="00E42C4A" w:rsidP="00E42C4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332EEACF" w14:textId="77777777" w:rsidR="00E42C4A" w:rsidRDefault="00E42C4A" w:rsidP="00E42C4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29F2C6BD" w14:textId="77777777" w:rsidR="00E42C4A" w:rsidRDefault="00E42C4A" w:rsidP="00E42C4A">
            <w:r>
              <w:t xml:space="preserve">    </w:t>
            </w:r>
          </w:p>
          <w:p w14:paraId="61BF1BB2" w14:textId="77777777" w:rsidR="00E42C4A" w:rsidRDefault="00E42C4A" w:rsidP="00E42C4A">
            <w:r>
              <w:t xml:space="preserve">    // Steps 1 - 3</w:t>
            </w:r>
          </w:p>
          <w:p w14:paraId="7B967019" w14:textId="77777777" w:rsidR="00E42C4A" w:rsidRDefault="00E42C4A" w:rsidP="00E42C4A">
            <w:r>
              <w:t xml:space="preserve">    // RRC Connection Setup</w:t>
            </w:r>
          </w:p>
          <w:p w14:paraId="555779A0" w14:textId="77777777" w:rsidR="00E42C4A" w:rsidRDefault="00E42C4A" w:rsidP="00E42C4A"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17E1C36C" w14:textId="77777777" w:rsidR="00E42C4A" w:rsidRDefault="00E42C4A" w:rsidP="00E42C4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4B12C6F9" w14:textId="77777777" w:rsidR="00E42C4A" w:rsidRDefault="00E42C4A" w:rsidP="00E42C4A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"Registration Request Message Failed");</w:t>
            </w:r>
          </w:p>
          <w:p w14:paraId="2A6815E6" w14:textId="77777777" w:rsidR="00E42C4A" w:rsidRDefault="00E42C4A" w:rsidP="00E42C4A">
            <w:r>
              <w:t xml:space="preserve">    }</w:t>
            </w:r>
          </w:p>
          <w:p w14:paraId="761CF16B" w14:textId="77777777" w:rsidR="00E42C4A" w:rsidRDefault="00E42C4A" w:rsidP="00E42C4A">
            <w:r>
              <w:t xml:space="preserve">    // Mobility Registration procedure steps 4 to 6</w:t>
            </w:r>
          </w:p>
          <w:p w14:paraId="4F66800B" w14:textId="77777777" w:rsidR="00E42C4A" w:rsidRDefault="00E42C4A" w:rsidP="00E42C4A">
            <w:r>
              <w:t xml:space="preserve">    // Step 4: Registration Accept</w:t>
            </w:r>
          </w:p>
          <w:p w14:paraId="2A4B0EAC" w14:textId="77777777" w:rsidR="00E42C4A" w:rsidRDefault="00E42C4A" w:rsidP="00E42C4A"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f_Get_NG_RegistrationAcceptMsg</w:t>
            </w:r>
            <w:proofErr w:type="spellEnd"/>
            <w:r>
              <w:t xml:space="preserve"> (Mobility,</w:t>
            </w:r>
          </w:p>
          <w:p w14:paraId="1C7EACCF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42B85040" w14:textId="77777777" w:rsidR="00E42C4A" w:rsidRDefault="00E42C4A" w:rsidP="00E42C4A">
            <w:r>
              <w:t xml:space="preserve">                                                   </w:t>
            </w:r>
            <w:r w:rsidRPr="00CE5030">
              <w:rPr>
                <w:highlight w:val="yellow"/>
              </w:rPr>
              <w:t>omit,</w:t>
            </w:r>
            <w:r>
              <w:t xml:space="preserve"> //</w:t>
            </w:r>
            <w:proofErr w:type="spellStart"/>
            <w:r>
              <w:t>v_GUTIToSend</w:t>
            </w:r>
            <w:proofErr w:type="spellEnd"/>
          </w:p>
          <w:p w14:paraId="33EB72EE" w14:textId="77777777" w:rsidR="00E42C4A" w:rsidRDefault="00E42C4A" w:rsidP="00E42C4A">
            <w:r>
              <w:t xml:space="preserve">                                                   </w:t>
            </w:r>
            <w:r w:rsidRPr="00CE5030">
              <w:rPr>
                <w:highlight w:val="yellow"/>
              </w:rPr>
              <w:t>omit,</w:t>
            </w:r>
            <w:r>
              <w:t xml:space="preserve"> //</w:t>
            </w:r>
            <w:proofErr w:type="spellStart"/>
            <w:r>
              <w:t>v_TAIList</w:t>
            </w:r>
            <w:proofErr w:type="spellEnd"/>
          </w:p>
          <w:p w14:paraId="6AA4D978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p_EPLMNs</w:t>
            </w:r>
            <w:proofErr w:type="spellEnd"/>
            <w:r>
              <w:t>, //</w:t>
            </w:r>
            <w:proofErr w:type="spellStart"/>
            <w:r>
              <w:t>p_EPLMNs</w:t>
            </w:r>
            <w:proofErr w:type="spellEnd"/>
          </w:p>
          <w:p w14:paraId="5137B599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cs_NSSAI_SSTs</w:t>
            </w:r>
            <w:proofErr w:type="spellEnd"/>
            <w:r>
              <w:t>('15'O));</w:t>
            </w:r>
          </w:p>
          <w:p w14:paraId="613E82BA" w14:textId="77777777" w:rsidR="00E42C4A" w:rsidRDefault="00E42C4A" w:rsidP="00E42C4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 w:rsidRPr="00CE5030">
              <w:rPr>
                <w:highlight w:val="green"/>
              </w:rPr>
              <w:t>, -</w:t>
            </w:r>
            <w:r>
              <w:t xml:space="preserve">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629F2BC" w14:textId="77777777" w:rsidR="00E42C4A" w:rsidRDefault="00E42C4A" w:rsidP="00E42C4A"/>
          <w:p w14:paraId="0251F5FC" w14:textId="77777777" w:rsidR="00E42C4A" w:rsidRDefault="00E42C4A" w:rsidP="00E42C4A">
            <w:r>
              <w:t xml:space="preserve">    // Step 5</w:t>
            </w:r>
          </w:p>
          <w:p w14:paraId="1D56764D" w14:textId="77777777" w:rsidR="00E42C4A" w:rsidRDefault="00E42C4A" w:rsidP="00E42C4A">
            <w:r>
              <w:lastRenderedPageBreak/>
              <w:t xml:space="preserve">    f_NR5GC_Registration_Complete(</w:t>
            </w:r>
            <w:proofErr w:type="spellStart"/>
            <w:r>
              <w:t>p_NR_CellId</w:t>
            </w:r>
            <w:proofErr w:type="spellEnd"/>
            <w:r>
              <w:t>); // only SRB1</w:t>
            </w:r>
          </w:p>
          <w:p w14:paraId="190532D5" w14:textId="77777777" w:rsidR="00E42C4A" w:rsidRDefault="00E42C4A" w:rsidP="00E42C4A">
            <w:r>
              <w:t xml:space="preserve">    // Step 6</w:t>
            </w:r>
          </w:p>
          <w:p w14:paraId="777BCB19" w14:textId="77777777" w:rsidR="00E42C4A" w:rsidRDefault="00E42C4A" w:rsidP="00E42C4A">
            <w:r>
              <w:t xml:space="preserve">    if (</w:t>
            </w:r>
            <w:proofErr w:type="spellStart"/>
            <w:r>
              <w:t>p_ReleaseConnection</w:t>
            </w:r>
            <w:proofErr w:type="spellEnd"/>
            <w:r>
              <w:t xml:space="preserve"> == </w:t>
            </w:r>
            <w:proofErr w:type="spellStart"/>
            <w:r>
              <w:t>rrcConnectionRelease</w:t>
            </w:r>
            <w:proofErr w:type="spellEnd"/>
            <w:r>
              <w:t>) {</w:t>
            </w:r>
          </w:p>
          <w:p w14:paraId="632B8759" w14:textId="77777777" w:rsidR="00E42C4A" w:rsidRDefault="00E42C4A" w:rsidP="00E42C4A">
            <w:r>
              <w:t xml:space="preserve">      // Release RRC to enter RRC_IDLE</w:t>
            </w:r>
          </w:p>
          <w:p w14:paraId="17F4588C" w14:textId="77777777" w:rsidR="00E42C4A" w:rsidRDefault="00E42C4A" w:rsidP="00E42C4A">
            <w:r>
              <w:t xml:space="preserve">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13F5A5F7" w14:textId="77777777" w:rsidR="00E42C4A" w:rsidRDefault="00E42C4A" w:rsidP="00E42C4A">
            <w:r>
              <w:t xml:space="preserve">    }</w:t>
            </w:r>
          </w:p>
          <w:p w14:paraId="5A691F6A" w14:textId="51ECA38F" w:rsidR="00B22104" w:rsidRDefault="00E42C4A" w:rsidP="00E42C4A">
            <w:r>
              <w:t xml:space="preserve">  }</w:t>
            </w:r>
          </w:p>
        </w:tc>
      </w:tr>
    </w:tbl>
    <w:p w14:paraId="721E0828" w14:textId="77777777" w:rsidR="00B22104" w:rsidRDefault="00B22104" w:rsidP="00B22104"/>
    <w:p w14:paraId="052BD85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3EFE9E0" w14:textId="77777777" w:rsidTr="00E60DA6">
        <w:tc>
          <w:tcPr>
            <w:tcW w:w="9855" w:type="dxa"/>
          </w:tcPr>
          <w:p w14:paraId="0AEC1B5D" w14:textId="77777777" w:rsidR="00E42C4A" w:rsidRDefault="00B22104" w:rsidP="00E42C4A">
            <w:r>
              <w:t xml:space="preserve">  </w:t>
            </w:r>
            <w:r w:rsidR="00E42C4A">
              <w:t>function f_NR5GC_MobilityRegistrationWithRegistrationAcceptMsg (</w:t>
            </w:r>
            <w:proofErr w:type="spellStart"/>
            <w:r w:rsidR="00E42C4A">
              <w:t>NR_CellId_Type</w:t>
            </w:r>
            <w:proofErr w:type="spellEnd"/>
            <w:r w:rsidR="00E42C4A">
              <w:t xml:space="preserve"> </w:t>
            </w:r>
            <w:proofErr w:type="spellStart"/>
            <w:r w:rsidR="00E42C4A">
              <w:t>p_NR_CellId</w:t>
            </w:r>
            <w:proofErr w:type="spellEnd"/>
            <w:r w:rsidR="00E42C4A">
              <w:t>,</w:t>
            </w:r>
          </w:p>
          <w:p w14:paraId="1EE26E38" w14:textId="77777777" w:rsidR="00E42C4A" w:rsidRDefault="00E42C4A" w:rsidP="00E42C4A">
            <w:r>
              <w:t xml:space="preserve">                                                                  template (omit) </w:t>
            </w:r>
            <w:proofErr w:type="spellStart"/>
            <w:r>
              <w:t>PLMN_List</w:t>
            </w:r>
            <w:proofErr w:type="spellEnd"/>
            <w:r>
              <w:t xml:space="preserve"> </w:t>
            </w:r>
            <w:proofErr w:type="spellStart"/>
            <w:r>
              <w:t>p_EPLMNs</w:t>
            </w:r>
            <w:proofErr w:type="spellEnd"/>
            <w:r>
              <w:t xml:space="preserve"> := omit,</w:t>
            </w:r>
          </w:p>
          <w:p w14:paraId="6FAB0CFE" w14:textId="77777777" w:rsidR="00E42C4A" w:rsidRDefault="00E42C4A" w:rsidP="00E42C4A">
            <w:r>
              <w:t xml:space="preserve">                                                                  </w:t>
            </w:r>
            <w:proofErr w:type="spellStart"/>
            <w:r>
              <w:t>RRCConnectionReleaseRequired_Type</w:t>
            </w:r>
            <w:proofErr w:type="spellEnd"/>
            <w:r>
              <w:t xml:space="preserve"> </w:t>
            </w:r>
            <w:proofErr w:type="spellStart"/>
            <w:r>
              <w:t>p_ReleaseConnection</w:t>
            </w:r>
            <w:proofErr w:type="spellEnd"/>
            <w:r>
              <w:t xml:space="preserve"> := </w:t>
            </w:r>
            <w:proofErr w:type="spellStart"/>
            <w:r>
              <w:t>rrcConnectionRelease</w:t>
            </w:r>
            <w:proofErr w:type="spellEnd"/>
            <w:r>
              <w:t xml:space="preserve">) runs on </w:t>
            </w:r>
            <w:r w:rsidRPr="00CE5030">
              <w:rPr>
                <w:highlight w:val="yellow"/>
              </w:rPr>
              <w:t>NR5GC_PTC</w:t>
            </w:r>
          </w:p>
          <w:p w14:paraId="101E6463" w14:textId="77777777" w:rsidR="00E42C4A" w:rsidRDefault="00E42C4A" w:rsidP="00E42C4A">
            <w:r>
              <w:t xml:space="preserve">  { // @sic R5-211330 sic@</w:t>
            </w:r>
          </w:p>
          <w:p w14:paraId="78FDE408" w14:textId="77777777" w:rsidR="00E42C4A" w:rsidRDefault="00E42C4A" w:rsidP="00E42C4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F21FE58" w14:textId="77777777" w:rsidR="00E42C4A" w:rsidRDefault="00E42C4A" w:rsidP="00E42C4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16273E21" w14:textId="77777777" w:rsidR="00E42C4A" w:rsidRDefault="00E42C4A" w:rsidP="00E42C4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7A872864" w14:textId="77777777" w:rsidR="00E42C4A" w:rsidRDefault="00E42C4A" w:rsidP="00E42C4A">
            <w:r>
              <w:t xml:space="preserve">    </w:t>
            </w:r>
          </w:p>
          <w:p w14:paraId="2E256B35" w14:textId="77777777" w:rsidR="00E42C4A" w:rsidRPr="00CE5030" w:rsidRDefault="00E42C4A" w:rsidP="00E42C4A">
            <w:pPr>
              <w:rPr>
                <w:highlight w:val="yellow"/>
              </w:rPr>
            </w:pPr>
            <w:r>
              <w:t xml:space="preserve">    </w:t>
            </w:r>
            <w:r w:rsidRPr="00CE5030">
              <w:rPr>
                <w:highlight w:val="yellow"/>
              </w:rPr>
              <w:t xml:space="preserve">var </w:t>
            </w:r>
            <w:proofErr w:type="spellStart"/>
            <w:r w:rsidRPr="00CE5030">
              <w:rPr>
                <w:highlight w:val="yellow"/>
              </w:rPr>
              <w:t>NG_NAS_GutiParameters_Type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v_GutiParams</w:t>
            </w:r>
            <w:proofErr w:type="spellEnd"/>
            <w:r w:rsidRPr="00CE5030">
              <w:rPr>
                <w:highlight w:val="yellow"/>
              </w:rPr>
              <w:t xml:space="preserve"> := f_NR5GC_CellInfo_GetGutiParameters (</w:t>
            </w:r>
            <w:proofErr w:type="spellStart"/>
            <w:r w:rsidRPr="00CE5030">
              <w:rPr>
                <w:highlight w:val="yellow"/>
              </w:rPr>
              <w:t>p_NR_CellId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6C8E92DD" w14:textId="77777777" w:rsidR="00E42C4A" w:rsidRPr="00CE5030" w:rsidRDefault="00E42C4A" w:rsidP="00E42C4A">
            <w:pPr>
              <w:rPr>
                <w:highlight w:val="yellow"/>
              </w:rPr>
            </w:pPr>
            <w:r w:rsidRPr="00CE5030">
              <w:rPr>
                <w:highlight w:val="yellow"/>
              </w:rPr>
              <w:t xml:space="preserve">    var </w:t>
            </w:r>
            <w:proofErr w:type="spellStart"/>
            <w:r w:rsidRPr="00CE5030">
              <w:rPr>
                <w:highlight w:val="yellow"/>
              </w:rPr>
              <w:t>PLMN_Identity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v_ASN_PLMN</w:t>
            </w:r>
            <w:proofErr w:type="spellEnd"/>
            <w:r w:rsidRPr="00CE5030">
              <w:rPr>
                <w:highlight w:val="yellow"/>
              </w:rPr>
              <w:t xml:space="preserve"> := </w:t>
            </w:r>
            <w:proofErr w:type="spellStart"/>
            <w:r w:rsidRPr="00CE5030">
              <w:rPr>
                <w:highlight w:val="yellow"/>
              </w:rPr>
              <w:t>f_NR_CellInfo_GetPLMN</w:t>
            </w:r>
            <w:proofErr w:type="spellEnd"/>
            <w:r w:rsidRPr="00CE5030">
              <w:rPr>
                <w:highlight w:val="yellow"/>
              </w:rPr>
              <w:t xml:space="preserve"> (</w:t>
            </w:r>
            <w:proofErr w:type="spellStart"/>
            <w:r w:rsidRPr="00CE5030">
              <w:rPr>
                <w:highlight w:val="yellow"/>
              </w:rPr>
              <w:t>p_NR_CellId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34A5147C" w14:textId="77777777" w:rsidR="00E42C4A" w:rsidRPr="00CE5030" w:rsidRDefault="00E42C4A" w:rsidP="00E42C4A">
            <w:pPr>
              <w:rPr>
                <w:highlight w:val="yellow"/>
              </w:rPr>
            </w:pPr>
            <w:r w:rsidRPr="00CE5030">
              <w:rPr>
                <w:highlight w:val="yellow"/>
              </w:rPr>
              <w:t xml:space="preserve">    var </w:t>
            </w:r>
            <w:proofErr w:type="spellStart"/>
            <w:r w:rsidRPr="00CE5030">
              <w:rPr>
                <w:highlight w:val="yellow"/>
              </w:rPr>
              <w:t>TrackingAreaCode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v_TAC</w:t>
            </w:r>
            <w:proofErr w:type="spellEnd"/>
            <w:r w:rsidRPr="00CE5030">
              <w:rPr>
                <w:highlight w:val="yellow"/>
              </w:rPr>
              <w:t xml:space="preserve"> := </w:t>
            </w:r>
            <w:proofErr w:type="spellStart"/>
            <w:r w:rsidRPr="00CE5030">
              <w:rPr>
                <w:highlight w:val="yellow"/>
              </w:rPr>
              <w:t>f_NR_CellInfo_GetTAC</w:t>
            </w:r>
            <w:proofErr w:type="spellEnd"/>
            <w:r w:rsidRPr="00CE5030">
              <w:rPr>
                <w:highlight w:val="yellow"/>
              </w:rPr>
              <w:t xml:space="preserve"> (</w:t>
            </w:r>
            <w:proofErr w:type="spellStart"/>
            <w:r w:rsidRPr="00CE5030">
              <w:rPr>
                <w:highlight w:val="yellow"/>
              </w:rPr>
              <w:t>p_NR_CellId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3C0F979D" w14:textId="77777777" w:rsidR="00E42C4A" w:rsidRPr="00F9338A" w:rsidRDefault="00E42C4A" w:rsidP="00E42C4A">
            <w:pPr>
              <w:rPr>
                <w:highlight w:val="yellow"/>
                <w:lang w:val="es-ES"/>
              </w:rPr>
            </w:pPr>
            <w:r w:rsidRPr="00CE5030">
              <w:rPr>
                <w:highlight w:val="yellow"/>
              </w:rPr>
              <w:t xml:space="preserve">    </w:t>
            </w:r>
            <w:proofErr w:type="spellStart"/>
            <w:r w:rsidRPr="00F9338A">
              <w:rPr>
                <w:highlight w:val="yellow"/>
                <w:lang w:val="es-ES"/>
              </w:rPr>
              <w:t>var</w:t>
            </w:r>
            <w:proofErr w:type="spellEnd"/>
            <w:r w:rsidRPr="00F9338A">
              <w:rPr>
                <w:highlight w:val="yellow"/>
                <w:lang w:val="es-ES"/>
              </w:rPr>
              <w:t xml:space="preserve"> </w:t>
            </w:r>
            <w:proofErr w:type="spellStart"/>
            <w:r w:rsidRPr="00F9338A">
              <w:rPr>
                <w:highlight w:val="yellow"/>
                <w:lang w:val="es-ES"/>
              </w:rPr>
              <w:t>NAS_PlmnId</w:t>
            </w:r>
            <w:proofErr w:type="spellEnd"/>
            <w:r w:rsidRPr="00F9338A">
              <w:rPr>
                <w:highlight w:val="yellow"/>
                <w:lang w:val="es-ES"/>
              </w:rPr>
              <w:t xml:space="preserve"> </w:t>
            </w:r>
            <w:proofErr w:type="spellStart"/>
            <w:r w:rsidRPr="00F9338A">
              <w:rPr>
                <w:highlight w:val="yellow"/>
                <w:lang w:val="es-ES"/>
              </w:rPr>
              <w:t>v_PLMN</w:t>
            </w:r>
            <w:proofErr w:type="spellEnd"/>
            <w:r w:rsidRPr="00F9338A">
              <w:rPr>
                <w:highlight w:val="yellow"/>
                <w:lang w:val="es-ES"/>
              </w:rPr>
              <w:t xml:space="preserve"> := f_NR_Asn2Nas_PlmnId(</w:t>
            </w:r>
            <w:proofErr w:type="spellStart"/>
            <w:r w:rsidRPr="00F9338A">
              <w:rPr>
                <w:highlight w:val="yellow"/>
                <w:lang w:val="es-ES"/>
              </w:rPr>
              <w:t>v_ASN_PLMN</w:t>
            </w:r>
            <w:proofErr w:type="spellEnd"/>
            <w:r w:rsidRPr="00F9338A">
              <w:rPr>
                <w:highlight w:val="yellow"/>
                <w:lang w:val="es-ES"/>
              </w:rPr>
              <w:t>);</w:t>
            </w:r>
          </w:p>
          <w:p w14:paraId="3D382F36" w14:textId="77777777" w:rsidR="00E42C4A" w:rsidRPr="00CE5030" w:rsidRDefault="00E42C4A" w:rsidP="00E42C4A">
            <w:pPr>
              <w:rPr>
                <w:highlight w:val="yellow"/>
              </w:rPr>
            </w:pPr>
            <w:r w:rsidRPr="00F9338A">
              <w:rPr>
                <w:highlight w:val="yellow"/>
                <w:lang w:val="es-ES"/>
              </w:rPr>
              <w:t xml:space="preserve">    </w:t>
            </w:r>
            <w:r w:rsidRPr="00CE5030">
              <w:rPr>
                <w:highlight w:val="yellow"/>
              </w:rPr>
              <w:t xml:space="preserve">var template (value) </w:t>
            </w:r>
            <w:proofErr w:type="spellStart"/>
            <w:r w:rsidRPr="00CE5030">
              <w:rPr>
                <w:highlight w:val="yellow"/>
              </w:rPr>
              <w:t>NG_MobileIdentity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v_GUTIToSend</w:t>
            </w:r>
            <w:proofErr w:type="spellEnd"/>
            <w:r w:rsidRPr="00CE5030">
              <w:rPr>
                <w:highlight w:val="yellow"/>
              </w:rPr>
              <w:t xml:space="preserve"> := f_NG_GutiParameters2MobileIdentity (</w:t>
            </w:r>
            <w:proofErr w:type="spellStart"/>
            <w:r w:rsidRPr="00CE5030">
              <w:rPr>
                <w:highlight w:val="yellow"/>
              </w:rPr>
              <w:t>v_PLMN</w:t>
            </w:r>
            <w:proofErr w:type="spellEnd"/>
            <w:r w:rsidRPr="00CE5030">
              <w:rPr>
                <w:highlight w:val="yellow"/>
              </w:rPr>
              <w:t xml:space="preserve">, </w:t>
            </w:r>
            <w:proofErr w:type="spellStart"/>
            <w:r w:rsidRPr="00CE5030">
              <w:rPr>
                <w:highlight w:val="yellow"/>
              </w:rPr>
              <w:t>v_GutiParams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2F7807E7" w14:textId="77777777" w:rsidR="00E42C4A" w:rsidRDefault="00E42C4A" w:rsidP="00E42C4A">
            <w:r w:rsidRPr="00CE5030">
              <w:rPr>
                <w:highlight w:val="yellow"/>
              </w:rPr>
              <w:t xml:space="preserve">    var template (value) </w:t>
            </w:r>
            <w:proofErr w:type="spellStart"/>
            <w:r w:rsidRPr="00CE5030">
              <w:rPr>
                <w:highlight w:val="yellow"/>
              </w:rPr>
              <w:t>NG_TrackingAreaIdList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v_TAIList</w:t>
            </w:r>
            <w:proofErr w:type="spellEnd"/>
            <w:r w:rsidRPr="00CE5030">
              <w:rPr>
                <w:highlight w:val="yellow"/>
              </w:rPr>
              <w:t xml:space="preserve"> := </w:t>
            </w:r>
            <w:proofErr w:type="spellStart"/>
            <w:r w:rsidRPr="00CE5030">
              <w:rPr>
                <w:highlight w:val="yellow"/>
              </w:rPr>
              <w:t>cs_NG_TAIListNonConsecutive</w:t>
            </w:r>
            <w:proofErr w:type="spellEnd"/>
            <w:r w:rsidRPr="00CE5030">
              <w:rPr>
                <w:highlight w:val="yellow"/>
              </w:rPr>
              <w:t>(</w:t>
            </w:r>
            <w:proofErr w:type="spellStart"/>
            <w:r w:rsidRPr="00CE5030">
              <w:rPr>
                <w:highlight w:val="yellow"/>
              </w:rPr>
              <w:t>v_PLMN</w:t>
            </w:r>
            <w:proofErr w:type="spellEnd"/>
            <w:r w:rsidRPr="00CE5030">
              <w:rPr>
                <w:highlight w:val="yellow"/>
              </w:rPr>
              <w:t>, {bit2oct(</w:t>
            </w:r>
            <w:proofErr w:type="spellStart"/>
            <w:r w:rsidRPr="00CE5030">
              <w:rPr>
                <w:highlight w:val="yellow"/>
              </w:rPr>
              <w:t>v_TAC</w:t>
            </w:r>
            <w:proofErr w:type="spellEnd"/>
            <w:r w:rsidRPr="00CE5030">
              <w:rPr>
                <w:highlight w:val="yellow"/>
              </w:rPr>
              <w:t>)});</w:t>
            </w:r>
          </w:p>
          <w:p w14:paraId="2AD4083A" w14:textId="77777777" w:rsidR="00E42C4A" w:rsidRDefault="00E42C4A" w:rsidP="00E42C4A">
            <w:r>
              <w:t xml:space="preserve">    // Steps 1 - 3</w:t>
            </w:r>
          </w:p>
          <w:p w14:paraId="234C74B6" w14:textId="77777777" w:rsidR="00E42C4A" w:rsidRDefault="00E42C4A" w:rsidP="00E42C4A">
            <w:r>
              <w:t xml:space="preserve">    // RRC Connection Setup</w:t>
            </w:r>
          </w:p>
          <w:p w14:paraId="47262336" w14:textId="77777777" w:rsidR="00E42C4A" w:rsidRDefault="00E42C4A" w:rsidP="00E42C4A"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1D21B832" w14:textId="77777777" w:rsidR="00E42C4A" w:rsidRDefault="00E42C4A" w:rsidP="00E42C4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31A40705" w14:textId="77777777" w:rsidR="00E42C4A" w:rsidRDefault="00E42C4A" w:rsidP="00E42C4A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"Registration Request Message Failed");</w:t>
            </w:r>
          </w:p>
          <w:p w14:paraId="7CAE0EC6" w14:textId="77777777" w:rsidR="00E42C4A" w:rsidRDefault="00E42C4A" w:rsidP="00E42C4A">
            <w:r>
              <w:t xml:space="preserve">    }</w:t>
            </w:r>
          </w:p>
          <w:p w14:paraId="3C79B878" w14:textId="77777777" w:rsidR="00E42C4A" w:rsidRDefault="00E42C4A" w:rsidP="00E42C4A">
            <w:r>
              <w:t xml:space="preserve">    // Mobility Registration procedure steps 4 to 6</w:t>
            </w:r>
          </w:p>
          <w:p w14:paraId="24A694DC" w14:textId="77777777" w:rsidR="00E42C4A" w:rsidRDefault="00E42C4A" w:rsidP="00E42C4A">
            <w:r>
              <w:t xml:space="preserve">    // Step 4: Registration Accept</w:t>
            </w:r>
          </w:p>
          <w:p w14:paraId="25A9776B" w14:textId="77777777" w:rsidR="00E42C4A" w:rsidRDefault="00E42C4A" w:rsidP="00E42C4A"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f_Get_NG_RegistrationAcceptMsg</w:t>
            </w:r>
            <w:proofErr w:type="spellEnd"/>
            <w:r>
              <w:t xml:space="preserve"> (Mobility,</w:t>
            </w:r>
          </w:p>
          <w:p w14:paraId="7156FFE3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31A39443" w14:textId="77777777" w:rsidR="00E42C4A" w:rsidRDefault="00E42C4A" w:rsidP="00E42C4A">
            <w:r>
              <w:lastRenderedPageBreak/>
              <w:t xml:space="preserve">                                                   </w:t>
            </w:r>
            <w:proofErr w:type="spellStart"/>
            <w:r w:rsidRPr="00CE5030">
              <w:rPr>
                <w:highlight w:val="yellow"/>
              </w:rPr>
              <w:t>v_GUTIToSend</w:t>
            </w:r>
            <w:proofErr w:type="spellEnd"/>
            <w:r>
              <w:t>,</w:t>
            </w:r>
          </w:p>
          <w:p w14:paraId="6B7B9E49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 w:rsidRPr="00CE5030">
              <w:rPr>
                <w:highlight w:val="yellow"/>
              </w:rPr>
              <w:t>v_TAIList</w:t>
            </w:r>
            <w:proofErr w:type="spellEnd"/>
            <w:r>
              <w:t>,</w:t>
            </w:r>
          </w:p>
          <w:p w14:paraId="00744F75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p_EPLMNs</w:t>
            </w:r>
            <w:proofErr w:type="spellEnd"/>
            <w:r>
              <w:t>, //</w:t>
            </w:r>
            <w:proofErr w:type="spellStart"/>
            <w:r>
              <w:t>p_EPLMNs</w:t>
            </w:r>
            <w:proofErr w:type="spellEnd"/>
          </w:p>
          <w:p w14:paraId="0918F594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cs_NSSAI_SSTs</w:t>
            </w:r>
            <w:proofErr w:type="spellEnd"/>
            <w:r>
              <w:t>('15'O));</w:t>
            </w:r>
          </w:p>
          <w:p w14:paraId="1D91D97A" w14:textId="77777777" w:rsidR="00E42C4A" w:rsidRDefault="00E42C4A" w:rsidP="00E42C4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r w:rsidRPr="00CE5030">
              <w:rPr>
                <w:highlight w:val="green"/>
              </w:rPr>
              <w:t>tsc_NR_RbId_SRB1</w:t>
            </w:r>
            <w:r>
              <w:t xml:space="preserve">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)));//KS r5sxx change_6128</w:t>
            </w:r>
          </w:p>
          <w:p w14:paraId="7F50F0D3" w14:textId="77777777" w:rsidR="00E42C4A" w:rsidRDefault="00E42C4A" w:rsidP="00E42C4A"/>
          <w:p w14:paraId="5F33CC7E" w14:textId="77777777" w:rsidR="00E42C4A" w:rsidRDefault="00E42C4A" w:rsidP="00E42C4A">
            <w:r>
              <w:t xml:space="preserve">    // Step 5</w:t>
            </w:r>
          </w:p>
          <w:p w14:paraId="6138ED57" w14:textId="77777777" w:rsidR="00E42C4A" w:rsidRDefault="00E42C4A" w:rsidP="00E42C4A">
            <w:r>
              <w:t xml:space="preserve">    f_NR5GC_Registration_Complete(</w:t>
            </w:r>
            <w:proofErr w:type="spellStart"/>
            <w:r>
              <w:t>p_NR_CellId</w:t>
            </w:r>
            <w:proofErr w:type="spellEnd"/>
            <w:r>
              <w:t>); // only SRB1</w:t>
            </w:r>
          </w:p>
          <w:p w14:paraId="5FF60E33" w14:textId="77777777" w:rsidR="00E42C4A" w:rsidRDefault="00E42C4A" w:rsidP="00E42C4A">
            <w:r>
              <w:t xml:space="preserve">    // Step 6</w:t>
            </w:r>
          </w:p>
          <w:p w14:paraId="7D8BB46F" w14:textId="77777777" w:rsidR="00E42C4A" w:rsidRDefault="00E42C4A" w:rsidP="00E42C4A">
            <w:r>
              <w:t xml:space="preserve">    if (</w:t>
            </w:r>
            <w:proofErr w:type="spellStart"/>
            <w:r>
              <w:t>p_ReleaseConnection</w:t>
            </w:r>
            <w:proofErr w:type="spellEnd"/>
            <w:r>
              <w:t xml:space="preserve"> == </w:t>
            </w:r>
            <w:proofErr w:type="spellStart"/>
            <w:r>
              <w:t>rrcConnectionRelease</w:t>
            </w:r>
            <w:proofErr w:type="spellEnd"/>
            <w:r>
              <w:t>) {</w:t>
            </w:r>
          </w:p>
          <w:p w14:paraId="7395F477" w14:textId="77777777" w:rsidR="00E42C4A" w:rsidRDefault="00E42C4A" w:rsidP="00E42C4A">
            <w:r>
              <w:t xml:space="preserve">      // Release RRC to enter RRC_IDLE</w:t>
            </w:r>
          </w:p>
          <w:p w14:paraId="5AD07A08" w14:textId="77777777" w:rsidR="00E42C4A" w:rsidRDefault="00E42C4A" w:rsidP="00E42C4A">
            <w:r>
              <w:t xml:space="preserve">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0AE6680A" w14:textId="77777777" w:rsidR="00E42C4A" w:rsidRDefault="00E42C4A" w:rsidP="00E42C4A">
            <w:r>
              <w:t xml:space="preserve">    }</w:t>
            </w:r>
          </w:p>
          <w:p w14:paraId="647F5515" w14:textId="44320706" w:rsidR="00B22104" w:rsidRDefault="00E42C4A" w:rsidP="00E42C4A">
            <w:r>
              <w:t xml:space="preserve">  }</w:t>
            </w:r>
          </w:p>
        </w:tc>
      </w:tr>
    </w:tbl>
    <w:p w14:paraId="25EBED13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8638745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6FA9593" w14:textId="77777777" w:rsidTr="00E60DA6">
        <w:trPr>
          <w:trHeight w:val="447"/>
        </w:trPr>
        <w:tc>
          <w:tcPr>
            <w:tcW w:w="1985" w:type="dxa"/>
          </w:tcPr>
          <w:p w14:paraId="66F2BC4E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2EE457" w14:textId="7F8F5F3E" w:rsidR="00B22104" w:rsidRDefault="00C73A91" w:rsidP="00E60DA6">
            <w:pPr>
              <w:spacing w:after="0"/>
            </w:pPr>
            <w:r>
              <w:t>f_TC_6_1_2_8_NR5GC_TestBody</w:t>
            </w:r>
          </w:p>
        </w:tc>
      </w:tr>
      <w:tr w:rsidR="001B3510" w14:paraId="1F1D5FE9" w14:textId="77777777" w:rsidTr="00E60DA6">
        <w:trPr>
          <w:trHeight w:val="452"/>
        </w:trPr>
        <w:tc>
          <w:tcPr>
            <w:tcW w:w="1985" w:type="dxa"/>
          </w:tcPr>
          <w:p w14:paraId="36491C8B" w14:textId="77777777" w:rsidR="001B3510" w:rsidRDefault="001B3510" w:rsidP="001B35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16ADFC" w14:textId="669D859B" w:rsidR="001B3510" w:rsidRPr="003A4D8D" w:rsidRDefault="001B3510" w:rsidP="001B3510">
            <w:pPr>
              <w:rPr>
                <w:rFonts w:ascii="Arial" w:hAnsi="Arial" w:cs="Arial"/>
              </w:rPr>
            </w:pPr>
            <w:r>
              <w:rPr>
                <w:lang w:val="en-SG"/>
              </w:rPr>
              <w:t xml:space="preserve">According to 38.523-1 </w:t>
            </w:r>
            <w:r w:rsidRPr="00BC165E">
              <w:rPr>
                <w:lang w:val="en-SG"/>
              </w:rPr>
              <w:t>Table 6.1.2.8.3.2-3</w:t>
            </w:r>
            <w:r>
              <w:rPr>
                <w:lang w:val="en-SG"/>
              </w:rPr>
              <w:t>, UE shall camp to Cell2 at step 5</w:t>
            </w:r>
          </w:p>
        </w:tc>
      </w:tr>
      <w:tr w:rsidR="00B22104" w14:paraId="5068E6B4" w14:textId="77777777" w:rsidTr="00E60DA6">
        <w:tc>
          <w:tcPr>
            <w:tcW w:w="1985" w:type="dxa"/>
          </w:tcPr>
          <w:p w14:paraId="44F52C6F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B68069" w14:textId="6B53A63F" w:rsidR="00B22104" w:rsidRPr="003A4D8D" w:rsidRDefault="001B3510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BC165E">
              <w:rPr>
                <w:highlight w:val="yellow"/>
                <w:lang w:val="en-SG"/>
              </w:rPr>
              <w:t xml:space="preserve">Change Cell ID to NR </w:t>
            </w:r>
            <w:r w:rsidRPr="00BC165E">
              <w:rPr>
                <w:rFonts w:hint="eastAsia"/>
                <w:highlight w:val="yellow"/>
                <w:lang w:val="en-SG" w:eastAsia="zh-CN"/>
              </w:rPr>
              <w:t>Cell</w:t>
            </w:r>
            <w:r w:rsidRPr="00BC165E">
              <w:rPr>
                <w:highlight w:val="yellow"/>
                <w:lang w:val="en-SG"/>
              </w:rPr>
              <w:t xml:space="preserve"> </w:t>
            </w:r>
            <w:r w:rsidRPr="00BC165E">
              <w:rPr>
                <w:rFonts w:hint="eastAsia"/>
                <w:highlight w:val="yellow"/>
                <w:lang w:val="en-SG" w:eastAsia="zh-CN"/>
              </w:rPr>
              <w:t>2</w:t>
            </w:r>
            <w:r w:rsidRPr="00BC165E">
              <w:rPr>
                <w:highlight w:val="yellow"/>
                <w:lang w:val="en-SG"/>
              </w:rPr>
              <w:t xml:space="preserve"> </w:t>
            </w:r>
            <w:r w:rsidRPr="00BC165E">
              <w:rPr>
                <w:highlight w:val="yellow"/>
                <w:lang w:val="en-SG" w:eastAsia="zh-CN"/>
              </w:rPr>
              <w:t>at step 5</w:t>
            </w:r>
          </w:p>
        </w:tc>
      </w:tr>
      <w:tr w:rsidR="001B3510" w14:paraId="4F01D993" w14:textId="77777777" w:rsidTr="00E60DA6">
        <w:tc>
          <w:tcPr>
            <w:tcW w:w="1985" w:type="dxa"/>
          </w:tcPr>
          <w:p w14:paraId="636767D2" w14:textId="77777777" w:rsidR="001B3510" w:rsidRDefault="001B3510" w:rsidP="001B35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06DABA" w14:textId="3471C844" w:rsidR="001B3510" w:rsidRDefault="001B3510" w:rsidP="001B3510">
            <w:pPr>
              <w:spacing w:after="0"/>
              <w:rPr>
                <w:rFonts w:ascii="Arial" w:hAnsi="Arial" w:cs="Arial"/>
              </w:rPr>
            </w:pPr>
            <w:r w:rsidRPr="00BC165E">
              <w:rPr>
                <w:rFonts w:ascii="Arial" w:hAnsi="Arial" w:cs="Arial"/>
              </w:rPr>
              <w:t>Idle_CellReSelection_NR5GC</w:t>
            </w:r>
          </w:p>
        </w:tc>
      </w:tr>
      <w:tr w:rsidR="00B22104" w14:paraId="43B94C65" w14:textId="77777777" w:rsidTr="00E60DA6">
        <w:tc>
          <w:tcPr>
            <w:tcW w:w="1985" w:type="dxa"/>
          </w:tcPr>
          <w:p w14:paraId="1504CB9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037556" w14:textId="382C08B0" w:rsidR="00B22104" w:rsidRDefault="00B61047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6B484C0" w14:textId="77777777" w:rsidR="00B22104" w:rsidRDefault="00B22104" w:rsidP="00B22104"/>
    <w:p w14:paraId="46558D38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35B5959F" w14:textId="77777777" w:rsidTr="00E60DA6">
        <w:tc>
          <w:tcPr>
            <w:tcW w:w="9855" w:type="dxa"/>
          </w:tcPr>
          <w:p w14:paraId="2008A2E2" w14:textId="77777777" w:rsidR="001B3510" w:rsidRDefault="001B3510" w:rsidP="001B3510">
            <w:r>
              <w:t xml:space="preserve">  function f_TC_6_1_2_8_NR5GC_TestBody() runs on NR5GC_PTC</w:t>
            </w:r>
          </w:p>
          <w:p w14:paraId="065D8522" w14:textId="77777777" w:rsidR="001B3510" w:rsidRDefault="001B3510" w:rsidP="001B3510">
            <w:r>
              <w:t xml:space="preserve">  { //Power levels on FR2 are FFS</w:t>
            </w:r>
          </w:p>
          <w:p w14:paraId="4CC91256" w14:textId="77777777" w:rsidR="001B3510" w:rsidRDefault="001B3510" w:rsidP="001B3510">
            <w:r>
              <w:t>….</w:t>
            </w:r>
          </w:p>
          <w:p w14:paraId="58D154CB" w14:textId="77777777" w:rsidR="001B3510" w:rsidRDefault="001B3510" w:rsidP="001B3510"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AECAA2" w14:textId="77777777" w:rsidR="001B3510" w:rsidRDefault="001B3510" w:rsidP="001B3510">
            <w:r>
              <w:t xml:space="preserve">    // Check: Does the test result of generic test procedure in TS 38.508-1 subclause 4.9.5 indicate that the UE is camped on NR Cell 2?</w:t>
            </w:r>
          </w:p>
          <w:p w14:paraId="59A08F5A" w14:textId="77777777" w:rsidR="001B3510" w:rsidRDefault="001B3510" w:rsidP="001B3510">
            <w:r>
              <w:t xml:space="preserve">    // NOTE: The UE performs a Registration procedure for mobility registration update with PLMN1 and PLMN3 listed as an Equivalent PLMN in the REGISTRATION ACCEPT message.</w:t>
            </w:r>
          </w:p>
          <w:p w14:paraId="7FA85C1D" w14:textId="77777777" w:rsidR="001B3510" w:rsidRDefault="001B3510" w:rsidP="001B3510">
            <w:r>
              <w:t xml:space="preserve">    f_NR5GC_MobilityRegistrationWithRegistrationAcceptMsg(</w:t>
            </w:r>
            <w:r w:rsidRPr="00BC165E">
              <w:rPr>
                <w:highlight w:val="yellow"/>
              </w:rPr>
              <w:t>nr_Cell4</w:t>
            </w:r>
            <w:r>
              <w:t>,</w:t>
            </w:r>
          </w:p>
          <w:p w14:paraId="78E2BE5E" w14:textId="77777777" w:rsidR="001B3510" w:rsidRDefault="001B3510" w:rsidP="001B3510">
            <w:r>
              <w:t xml:space="preserve">                                                          cs_PLMN_List_2PLMNs(f_NR_Asn2Nas_PlmnId(</w:t>
            </w:r>
            <w:proofErr w:type="spellStart"/>
            <w:r>
              <w:t>f_NR_CellInfo_GetPLMN</w:t>
            </w:r>
            <w:proofErr w:type="spellEnd"/>
            <w:r>
              <w:t xml:space="preserve"> (nr_Cell1)),</w:t>
            </w:r>
          </w:p>
          <w:p w14:paraId="2DAE037A" w14:textId="77777777" w:rsidR="001B3510" w:rsidRDefault="001B3510" w:rsidP="001B3510">
            <w:r>
              <w:lastRenderedPageBreak/>
              <w:t xml:space="preserve">                                                                              f_NR_Asn2Nas_PlmnId(</w:t>
            </w:r>
            <w:proofErr w:type="spellStart"/>
            <w:r>
              <w:t>f_NR_CellInfo_GetPLMN</w:t>
            </w:r>
            <w:proofErr w:type="spellEnd"/>
            <w:r>
              <w:t xml:space="preserve"> (nr_Cell4)))); // Table 6.1.2.8.3.3-3</w:t>
            </w:r>
          </w:p>
          <w:p w14:paraId="07C82562" w14:textId="77777777" w:rsidR="001B3510" w:rsidRDefault="001B3510" w:rsidP="001B3510">
            <w:r>
              <w:t xml:space="preserve">                                                                           </w:t>
            </w:r>
          </w:p>
          <w:p w14:paraId="244ECDB6" w14:textId="77777777" w:rsidR="001B3510" w:rsidRDefault="001B3510" w:rsidP="001B3510">
            <w:r>
              <w:t xml:space="preserve">     //Re-start the Idle Mode Generic timer for step 7</w:t>
            </w:r>
          </w:p>
          <w:p w14:paraId="7E367FED" w14:textId="77777777" w:rsidR="001B3510" w:rsidRDefault="001B3510" w:rsidP="001B3510">
            <w:pPr>
              <w:ind w:firstLine="195"/>
            </w:pPr>
            <w:r>
              <w:t>…..</w:t>
            </w:r>
          </w:p>
          <w:p w14:paraId="3C20143F" w14:textId="0BD6ABE0" w:rsidR="00B22104" w:rsidRDefault="001B3510" w:rsidP="001B3510">
            <w:r>
              <w:t>}</w:t>
            </w:r>
          </w:p>
        </w:tc>
      </w:tr>
    </w:tbl>
    <w:p w14:paraId="1239BB59" w14:textId="77777777" w:rsidR="00B22104" w:rsidRDefault="00B22104" w:rsidP="00B22104"/>
    <w:p w14:paraId="4BD4FCD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27B28B8" w14:textId="77777777" w:rsidTr="00E60DA6">
        <w:tc>
          <w:tcPr>
            <w:tcW w:w="9855" w:type="dxa"/>
          </w:tcPr>
          <w:p w14:paraId="04563113" w14:textId="77777777" w:rsidR="001B3510" w:rsidRDefault="001B3510" w:rsidP="001B3510">
            <w:r>
              <w:t xml:space="preserve">  function f_TC_6_1_2_8_NR5GC_TestBody() runs on NR5GC_PTC</w:t>
            </w:r>
          </w:p>
          <w:p w14:paraId="79A55494" w14:textId="77777777" w:rsidR="001B3510" w:rsidRDefault="001B3510" w:rsidP="001B3510">
            <w:r>
              <w:t xml:space="preserve">  { //Power levels on FR2 are FFS</w:t>
            </w:r>
          </w:p>
          <w:p w14:paraId="56AAB830" w14:textId="77777777" w:rsidR="001B3510" w:rsidRDefault="001B3510" w:rsidP="001B3510">
            <w:r>
              <w:t>….</w:t>
            </w:r>
          </w:p>
          <w:p w14:paraId="6E68DE2E" w14:textId="77777777" w:rsidR="001B3510" w:rsidRDefault="001B3510" w:rsidP="001B3510"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207542" w14:textId="77777777" w:rsidR="001B3510" w:rsidRDefault="001B3510" w:rsidP="001B3510">
            <w:r>
              <w:t xml:space="preserve">    // Check: Does the test result of generic test procedure in TS 38.508-1 subclause 4.9.5 indicate that the UE is camped on NR Cell 2?</w:t>
            </w:r>
          </w:p>
          <w:p w14:paraId="203F4A35" w14:textId="77777777" w:rsidR="001B3510" w:rsidRDefault="001B3510" w:rsidP="001B3510">
            <w:r>
              <w:t xml:space="preserve">    // NOTE: The UE performs a Registration procedure for mobility registration update with PLMN1 and PLMN3 listed as an Equivalent PLMN in the REGISTRATION ACCEPT message.</w:t>
            </w:r>
          </w:p>
          <w:p w14:paraId="370E95F1" w14:textId="6B820CAC" w:rsidR="001B3510" w:rsidRDefault="001B3510" w:rsidP="001B3510">
            <w:r>
              <w:t xml:space="preserve">    f_NR5GC_MobilityRegistrationWithRegistrationAcceptMsg(</w:t>
            </w:r>
            <w:r w:rsidRPr="00BC165E">
              <w:rPr>
                <w:highlight w:val="yellow"/>
              </w:rPr>
              <w:t>nr_Cell</w:t>
            </w:r>
            <w:r>
              <w:rPr>
                <w:highlight w:val="yellow"/>
              </w:rPr>
              <w:t>2</w:t>
            </w:r>
            <w:r>
              <w:t>,</w:t>
            </w:r>
          </w:p>
          <w:p w14:paraId="459B0B5A" w14:textId="77777777" w:rsidR="001B3510" w:rsidRDefault="001B3510" w:rsidP="001B3510">
            <w:r>
              <w:t xml:space="preserve">                                                          cs_PLMN_List_2PLMNs(f_NR_Asn2Nas_PlmnId(</w:t>
            </w:r>
            <w:proofErr w:type="spellStart"/>
            <w:r>
              <w:t>f_NR_CellInfo_GetPLMN</w:t>
            </w:r>
            <w:proofErr w:type="spellEnd"/>
            <w:r>
              <w:t xml:space="preserve"> (nr_Cell1)),</w:t>
            </w:r>
          </w:p>
          <w:p w14:paraId="680F5C80" w14:textId="77777777" w:rsidR="001B3510" w:rsidRDefault="001B3510" w:rsidP="001B3510">
            <w:r>
              <w:t xml:space="preserve">                                                                              f_NR_Asn2Nas_PlmnId(</w:t>
            </w:r>
            <w:proofErr w:type="spellStart"/>
            <w:r>
              <w:t>f_NR_CellInfo_GetPLMN</w:t>
            </w:r>
            <w:proofErr w:type="spellEnd"/>
            <w:r>
              <w:t xml:space="preserve"> (nr_Cell4)))); // Table 6.1.2.8.3.3-3</w:t>
            </w:r>
          </w:p>
          <w:p w14:paraId="305C8E6A" w14:textId="77777777" w:rsidR="001B3510" w:rsidRDefault="001B3510" w:rsidP="001B3510">
            <w:r>
              <w:t xml:space="preserve">                                                                           </w:t>
            </w:r>
          </w:p>
          <w:p w14:paraId="69D05245" w14:textId="77777777" w:rsidR="001B3510" w:rsidRDefault="001B3510" w:rsidP="001B3510">
            <w:r>
              <w:t xml:space="preserve">     //Re-start the Idle Mode Generic timer for step 7</w:t>
            </w:r>
          </w:p>
          <w:p w14:paraId="77F11221" w14:textId="77777777" w:rsidR="001B3510" w:rsidRDefault="001B3510" w:rsidP="001B3510">
            <w:pPr>
              <w:ind w:firstLine="195"/>
            </w:pPr>
            <w:r>
              <w:t>…..</w:t>
            </w:r>
          </w:p>
          <w:p w14:paraId="52069B28" w14:textId="76517FDC" w:rsidR="00B22104" w:rsidRDefault="001B3510" w:rsidP="001B3510">
            <w:r>
              <w:t>}</w:t>
            </w:r>
          </w:p>
        </w:tc>
      </w:tr>
      <w:bookmarkEnd w:id="11"/>
    </w:tbl>
    <w:p w14:paraId="2368A4A8" w14:textId="77777777" w:rsidR="00606F94" w:rsidRPr="00465F5F" w:rsidRDefault="00606F94" w:rsidP="00465F5F"/>
    <w:sectPr w:rsidR="00606F94" w:rsidRP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5F653" w14:textId="77777777" w:rsidR="00C27F52" w:rsidRDefault="00C27F52">
      <w:r>
        <w:separator/>
      </w:r>
    </w:p>
  </w:endnote>
  <w:endnote w:type="continuationSeparator" w:id="0">
    <w:p w14:paraId="38C4467B" w14:textId="77777777" w:rsidR="00C27F52" w:rsidRDefault="00C2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1BB64" w14:textId="77777777" w:rsidR="00C27F52" w:rsidRDefault="00C27F52">
      <w:r>
        <w:separator/>
      </w:r>
    </w:p>
  </w:footnote>
  <w:footnote w:type="continuationSeparator" w:id="0">
    <w:p w14:paraId="20A7230A" w14:textId="77777777" w:rsidR="00C27F52" w:rsidRDefault="00C27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F0414"/>
    <w:multiLevelType w:val="hybridMultilevel"/>
    <w:tmpl w:val="5D4E0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7794B"/>
    <w:multiLevelType w:val="hybridMultilevel"/>
    <w:tmpl w:val="207C8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1"/>
  </w:num>
  <w:num w:numId="6">
    <w:abstractNumId w:val="8"/>
  </w:num>
  <w:num w:numId="7">
    <w:abstractNumId w:val="27"/>
  </w:num>
  <w:num w:numId="8">
    <w:abstractNumId w:val="36"/>
  </w:num>
  <w:num w:numId="9">
    <w:abstractNumId w:val="26"/>
  </w:num>
  <w:num w:numId="10">
    <w:abstractNumId w:val="24"/>
  </w:num>
  <w:num w:numId="11">
    <w:abstractNumId w:val="33"/>
  </w:num>
  <w:num w:numId="12">
    <w:abstractNumId w:val="29"/>
  </w:num>
  <w:num w:numId="13">
    <w:abstractNumId w:val="12"/>
  </w:num>
  <w:num w:numId="14">
    <w:abstractNumId w:val="38"/>
  </w:num>
  <w:num w:numId="15">
    <w:abstractNumId w:val="18"/>
  </w:num>
  <w:num w:numId="16">
    <w:abstractNumId w:val="32"/>
  </w:num>
  <w:num w:numId="17">
    <w:abstractNumId w:val="37"/>
  </w:num>
  <w:num w:numId="18">
    <w:abstractNumId w:val="2"/>
  </w:num>
  <w:num w:numId="19">
    <w:abstractNumId w:val="4"/>
  </w:num>
  <w:num w:numId="20">
    <w:abstractNumId w:val="34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5"/>
  </w:num>
  <w:num w:numId="27">
    <w:abstractNumId w:val="19"/>
  </w:num>
  <w:num w:numId="28">
    <w:abstractNumId w:val="21"/>
  </w:num>
  <w:num w:numId="29">
    <w:abstractNumId w:val="16"/>
  </w:num>
  <w:num w:numId="30">
    <w:abstractNumId w:val="39"/>
  </w:num>
  <w:num w:numId="31">
    <w:abstractNumId w:val="7"/>
  </w:num>
  <w:num w:numId="32">
    <w:abstractNumId w:val="5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0"/>
  </w:num>
  <w:num w:numId="40">
    <w:abstractNumId w:val="13"/>
  </w:num>
  <w:num w:numId="41">
    <w:abstractNumId w:val="6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8691C"/>
    <w:rsid w:val="00192C46"/>
    <w:rsid w:val="001A08B3"/>
    <w:rsid w:val="001A09A3"/>
    <w:rsid w:val="001A433F"/>
    <w:rsid w:val="001A7B60"/>
    <w:rsid w:val="001B351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07765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25A5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1BD7"/>
    <w:rsid w:val="008040A8"/>
    <w:rsid w:val="00815DCF"/>
    <w:rsid w:val="008279FA"/>
    <w:rsid w:val="00832EA7"/>
    <w:rsid w:val="00847DB8"/>
    <w:rsid w:val="008535B7"/>
    <w:rsid w:val="008626E7"/>
    <w:rsid w:val="0086666A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15FF3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3AEC"/>
    <w:rsid w:val="00B258BB"/>
    <w:rsid w:val="00B51510"/>
    <w:rsid w:val="00B61047"/>
    <w:rsid w:val="00B67B97"/>
    <w:rsid w:val="00B70576"/>
    <w:rsid w:val="00B725AD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27F52"/>
    <w:rsid w:val="00C32DEB"/>
    <w:rsid w:val="00C33E7F"/>
    <w:rsid w:val="00C462F9"/>
    <w:rsid w:val="00C63CDB"/>
    <w:rsid w:val="00C66BA2"/>
    <w:rsid w:val="00C73A91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42C4A"/>
    <w:rsid w:val="00E667B7"/>
    <w:rsid w:val="00E81ED2"/>
    <w:rsid w:val="00E85415"/>
    <w:rsid w:val="00E857DE"/>
    <w:rsid w:val="00E90963"/>
    <w:rsid w:val="00EB09B7"/>
    <w:rsid w:val="00EE044B"/>
    <w:rsid w:val="00EE7D7C"/>
    <w:rsid w:val="00F104CE"/>
    <w:rsid w:val="00F25D98"/>
    <w:rsid w:val="00F300FB"/>
    <w:rsid w:val="00F7019E"/>
    <w:rsid w:val="00F751B6"/>
    <w:rsid w:val="00F9338A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1591</Words>
  <Characters>8751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4</cp:revision>
  <cp:lastPrinted>1900-01-01T00:00:00Z</cp:lastPrinted>
  <dcterms:created xsi:type="dcterms:W3CDTF">2021-04-12T07:43:00Z</dcterms:created>
  <dcterms:modified xsi:type="dcterms:W3CDTF">2021-04-12T07:55:00Z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