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74AC6" w14:textId="48D0F96A" w:rsidR="00976CAC" w:rsidRDefault="00976CAC" w:rsidP="00976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A97810">
        <w:rPr>
          <w:b/>
          <w:i/>
          <w:noProof/>
          <w:sz w:val="28"/>
        </w:rPr>
        <w:t>R5s2104</w:t>
      </w:r>
      <w:r>
        <w:rPr>
          <w:b/>
          <w:i/>
          <w:noProof/>
          <w:sz w:val="28"/>
        </w:rPr>
        <w:t>28</w:t>
      </w:r>
    </w:p>
    <w:p w14:paraId="7C2C467F" w14:textId="77777777" w:rsidR="00976CAC" w:rsidRDefault="000F43E7" w:rsidP="00976C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76CAC" w:rsidRPr="00BA51D9">
          <w:rPr>
            <w:b/>
            <w:noProof/>
            <w:sz w:val="24"/>
          </w:rPr>
          <w:t>Online</w:t>
        </w:r>
      </w:fldSimple>
      <w:proofErr w:type="gramStart"/>
      <w:r w:rsidR="00976CAC">
        <w:rPr>
          <w:b/>
          <w:noProof/>
          <w:sz w:val="24"/>
        </w:rPr>
        <w:t xml:space="preserve">, </w:t>
      </w:r>
      <w:r w:rsidR="00976CAC">
        <w:fldChar w:fldCharType="begin"/>
      </w:r>
      <w:r w:rsidR="00976CAC">
        <w:instrText xml:space="preserve"> DOCPROPERTY  Country  \* MERGEFORMAT </w:instrText>
      </w:r>
      <w:r w:rsidR="00976CAC">
        <w:fldChar w:fldCharType="end"/>
      </w:r>
      <w:r w:rsidR="00976CAC">
        <w:rPr>
          <w:b/>
          <w:noProof/>
          <w:sz w:val="24"/>
        </w:rPr>
        <w:t>,</w:t>
      </w:r>
      <w:proofErr w:type="gramEnd"/>
      <w:r w:rsidR="00976CAC">
        <w:rPr>
          <w:b/>
          <w:noProof/>
          <w:sz w:val="24"/>
        </w:rPr>
        <w:t xml:space="preserve"> </w:t>
      </w:r>
      <w:fldSimple w:instr=" DOCPROPERTY  StartDate  \* MERGEFORMAT ">
        <w:r w:rsidR="00976CAC">
          <w:rPr>
            <w:b/>
            <w:noProof/>
            <w:sz w:val="24"/>
          </w:rPr>
          <w:t>7</w:t>
        </w:r>
        <w:r w:rsidR="00976CAC" w:rsidRPr="00BA51D9">
          <w:rPr>
            <w:b/>
            <w:noProof/>
            <w:sz w:val="24"/>
          </w:rPr>
          <w:t>th Dec 20</w:t>
        </w:r>
        <w:r w:rsidR="00976CAC">
          <w:rPr>
            <w:b/>
            <w:noProof/>
            <w:sz w:val="24"/>
          </w:rPr>
          <w:t>20</w:t>
        </w:r>
      </w:fldSimple>
      <w:r w:rsidR="00976CAC">
        <w:rPr>
          <w:b/>
          <w:noProof/>
          <w:sz w:val="24"/>
        </w:rPr>
        <w:t xml:space="preserve"> - </w:t>
      </w:r>
      <w:fldSimple w:instr=" DOCPROPERTY  EndDate  \* MERGEFORMAT ">
        <w:r w:rsidR="00976CAC" w:rsidRPr="00BA51D9">
          <w:rPr>
            <w:b/>
            <w:noProof/>
            <w:sz w:val="24"/>
          </w:rPr>
          <w:t>31st Dec 202</w:t>
        </w:r>
        <w:r w:rsidR="00976CAC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CAC" w14:paraId="2029D03F" w14:textId="77777777" w:rsidTr="00FC3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97BA9" w14:textId="77777777" w:rsidR="00976CAC" w:rsidRDefault="00976CAC" w:rsidP="00FC37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76CAC" w14:paraId="0F0C957B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6D028" w14:textId="77777777" w:rsidR="00976CAC" w:rsidRDefault="00976CAC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CAC" w14:paraId="5B198483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F4867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3E701955" w14:textId="77777777" w:rsidTr="00FC3709">
        <w:tc>
          <w:tcPr>
            <w:tcW w:w="142" w:type="dxa"/>
            <w:tcBorders>
              <w:left w:val="single" w:sz="4" w:space="0" w:color="auto"/>
            </w:tcBorders>
          </w:tcPr>
          <w:p w14:paraId="7CFD8169" w14:textId="77777777" w:rsidR="00976CAC" w:rsidRDefault="00976CAC" w:rsidP="00FC37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A8199" w14:textId="77777777" w:rsidR="00976CAC" w:rsidRPr="00410371" w:rsidRDefault="00976CAC" w:rsidP="00FC37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3F2A8627" w14:textId="77777777" w:rsidR="00976CAC" w:rsidRDefault="00976CAC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94927" w14:textId="00DA8CB5" w:rsidR="00976CAC" w:rsidRPr="00410371" w:rsidRDefault="00976CAC" w:rsidP="00FC37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 w:rsidR="00D243E0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2B2845D8" w14:textId="77777777" w:rsidR="00976CAC" w:rsidRDefault="00976CAC" w:rsidP="00FC37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C3FCB" w14:textId="77777777" w:rsidR="00976CAC" w:rsidRPr="00A1055C" w:rsidRDefault="00976CAC" w:rsidP="00FC37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7F81DCC" w14:textId="77777777" w:rsidR="00976CAC" w:rsidRDefault="00976CAC" w:rsidP="00FC37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9BE6CA" w14:textId="77777777" w:rsidR="00976CAC" w:rsidRPr="00410371" w:rsidRDefault="00976CAC" w:rsidP="00FC37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F19864" w14:textId="77777777" w:rsidR="00976CAC" w:rsidRDefault="00976CAC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76CAC" w14:paraId="2E560D59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88A605" w14:textId="77777777" w:rsidR="00976CAC" w:rsidRDefault="00976CAC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76CAC" w14:paraId="6E064686" w14:textId="77777777" w:rsidTr="00FC3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AC8CE" w14:textId="77777777" w:rsidR="00976CAC" w:rsidRPr="00F25D98" w:rsidRDefault="00976CAC" w:rsidP="00FC37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CAC" w14:paraId="1A4AD1F1" w14:textId="77777777" w:rsidTr="00FC3709">
        <w:tc>
          <w:tcPr>
            <w:tcW w:w="9641" w:type="dxa"/>
            <w:gridSpan w:val="9"/>
          </w:tcPr>
          <w:p w14:paraId="01CC6BA9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64D016" w14:textId="77777777" w:rsidR="00976CAC" w:rsidRDefault="00976CAC" w:rsidP="00976C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CAC" w14:paraId="5E6AE123" w14:textId="77777777" w:rsidTr="00FC3709">
        <w:tc>
          <w:tcPr>
            <w:tcW w:w="2835" w:type="dxa"/>
          </w:tcPr>
          <w:p w14:paraId="0D8FBC0E" w14:textId="77777777" w:rsidR="00976CAC" w:rsidRDefault="00976CAC" w:rsidP="00FC37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2E1351" w14:textId="77777777" w:rsidR="00976CAC" w:rsidRDefault="00976CAC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A7E70A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573197" w14:textId="77777777" w:rsidR="00976CAC" w:rsidRDefault="00976CAC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64838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DD686F" w14:textId="77777777" w:rsidR="00976CAC" w:rsidRDefault="00976CAC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C26DD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6BE37F" w14:textId="77777777" w:rsidR="00976CAC" w:rsidRDefault="00976CAC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3589A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4BE9B6" w14:textId="77777777" w:rsidR="00976CAC" w:rsidRDefault="00976CAC" w:rsidP="00976C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CAC" w14:paraId="35F853F5" w14:textId="77777777" w:rsidTr="00FC3709">
        <w:tc>
          <w:tcPr>
            <w:tcW w:w="9640" w:type="dxa"/>
            <w:gridSpan w:val="11"/>
          </w:tcPr>
          <w:p w14:paraId="0C51B779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7D5D3F4B" w14:textId="77777777" w:rsidTr="00FC37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99DEC" w14:textId="77777777" w:rsidR="00976CAC" w:rsidRDefault="00976CAC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C17E2" w14:textId="3BF55150" w:rsidR="00976CAC" w:rsidRDefault="00976CAC" w:rsidP="00FC3709">
            <w:pPr>
              <w:pStyle w:val="CRCoverPage"/>
              <w:spacing w:after="0"/>
            </w:pPr>
            <w:r w:rsidRPr="00976CAC">
              <w:t>Correction for NR idle mode test case 6.1.1.3</w:t>
            </w:r>
          </w:p>
        </w:tc>
      </w:tr>
      <w:tr w:rsidR="00976CAC" w14:paraId="7730A42E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7D522CBC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8B1850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976CAC" w14:paraId="5ED83770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01760DD" w14:textId="77777777" w:rsidR="00976CAC" w:rsidRDefault="00976CAC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BC458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Keysight</w:t>
            </w:r>
            <w:proofErr w:type="spellEnd"/>
            <w:r>
              <w:t xml:space="preserve"> Technologies UK</w:t>
            </w:r>
          </w:p>
        </w:tc>
      </w:tr>
      <w:tr w:rsidR="00976CAC" w14:paraId="2DF68769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7D3AADE" w14:textId="77777777" w:rsidR="00976CAC" w:rsidRDefault="00976CAC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EBEB1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76CAC" w14:paraId="4216DE39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65B58B67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1DA78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5EFAEFD6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02580621" w14:textId="77777777" w:rsidR="00976CAC" w:rsidRDefault="00976CAC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FE1A1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EAF9576" w14:textId="77777777" w:rsidR="00976CAC" w:rsidRDefault="00976CAC" w:rsidP="00FC37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05B4A4" w14:textId="77777777" w:rsidR="00976CAC" w:rsidRDefault="00976CAC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FA789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2021-04-09</w:t>
            </w:r>
          </w:p>
        </w:tc>
      </w:tr>
      <w:tr w:rsidR="00976CAC" w14:paraId="2A81C82C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5BCFC001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05C958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0A0CCA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99505D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ACD55B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79C8E6E9" w14:textId="77777777" w:rsidTr="00FC3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E8F7BB" w14:textId="77777777" w:rsidR="00976CAC" w:rsidRDefault="00976CAC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74A02B" w14:textId="77777777" w:rsidR="00976CAC" w:rsidRDefault="00976CAC" w:rsidP="00FC37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31664B" w14:textId="77777777" w:rsidR="00976CAC" w:rsidRDefault="00976CAC" w:rsidP="00FC37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E0876" w14:textId="77777777" w:rsidR="00976CAC" w:rsidRDefault="00976CAC" w:rsidP="00FC37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78011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76CAC" w14:paraId="6B5F99FD" w14:textId="77777777" w:rsidTr="00FC3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F7793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B10DB" w14:textId="77777777" w:rsidR="00976CAC" w:rsidRDefault="00976CAC" w:rsidP="00FC37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B25BDB" w14:textId="77777777" w:rsidR="00976CAC" w:rsidRDefault="00976CAC" w:rsidP="00FC37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AA02D" w14:textId="77777777" w:rsidR="00976CAC" w:rsidRPr="007C2097" w:rsidRDefault="00976CAC" w:rsidP="00FC37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6CAC" w14:paraId="1561F2B2" w14:textId="77777777" w:rsidTr="00FC3709">
        <w:tc>
          <w:tcPr>
            <w:tcW w:w="1843" w:type="dxa"/>
          </w:tcPr>
          <w:p w14:paraId="4DA36F3A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EEE8B4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4E89E346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85E12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F7F0C" w14:textId="6A2DBC70" w:rsidR="00976CAC" w:rsidRDefault="00976CAC" w:rsidP="00FC3709">
            <w:pPr>
              <w:pStyle w:val="CRCoverPage"/>
              <w:spacing w:after="0" w:line="259" w:lineRule="auto"/>
              <w:rPr>
                <w:noProof/>
              </w:rPr>
            </w:pPr>
            <w:r w:rsidRPr="00976CAC">
              <w:rPr>
                <w:rFonts w:cs="Arial"/>
              </w:rPr>
              <w:t xml:space="preserve">The length of </w:t>
            </w:r>
            <w:proofErr w:type="spellStart"/>
            <w:r w:rsidRPr="00976CAC">
              <w:rPr>
                <w:rFonts w:cs="Arial"/>
              </w:rPr>
              <w:t>s_nssai</w:t>
            </w:r>
            <w:proofErr w:type="spellEnd"/>
            <w:r w:rsidRPr="00976CAC">
              <w:rPr>
                <w:rFonts w:cs="Arial"/>
              </w:rPr>
              <w:t xml:space="preserve"> is 3 Octets but it is incorrectly mentioned as 2 octets</w:t>
            </w:r>
          </w:p>
        </w:tc>
      </w:tr>
      <w:tr w:rsidR="00976CAC" w14:paraId="38D40829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0CE32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31EDE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467553FA" w14:textId="77777777" w:rsidTr="00FC37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9DABF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9A0A9" w14:textId="5BE53EF2" w:rsidR="00976CAC" w:rsidRPr="005C657A" w:rsidRDefault="00976CAC" w:rsidP="00FC3709">
            <w:pPr>
              <w:pStyle w:val="CRCoverPage"/>
              <w:spacing w:after="0"/>
              <w:rPr>
                <w:lang w:val="en-SG"/>
              </w:rPr>
            </w:pPr>
            <w:r w:rsidRPr="00976CAC">
              <w:t xml:space="preserve">Changed </w:t>
            </w:r>
            <w:proofErr w:type="spellStart"/>
            <w:r w:rsidRPr="00976CAC">
              <w:t>iel</w:t>
            </w:r>
            <w:proofErr w:type="spellEnd"/>
            <w:r w:rsidRPr="00976CAC">
              <w:t xml:space="preserve"> to '03'O</w:t>
            </w:r>
          </w:p>
        </w:tc>
      </w:tr>
      <w:tr w:rsidR="00976CAC" w14:paraId="7C16D005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37CD5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8B724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1182C0E1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737E5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0B34" w14:textId="156D7F79" w:rsidR="00976CAC" w:rsidRDefault="00976CAC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976CAC" w14:paraId="77BB6520" w14:textId="77777777" w:rsidTr="00FC3709">
        <w:tc>
          <w:tcPr>
            <w:tcW w:w="2694" w:type="dxa"/>
            <w:gridSpan w:val="2"/>
          </w:tcPr>
          <w:p w14:paraId="602E3C4C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C112A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214BF1AB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379E7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887BB" w14:textId="0C26CB64" w:rsidR="00976CAC" w:rsidRDefault="00976CAC" w:rsidP="00FC3709">
            <w:pPr>
              <w:pStyle w:val="CRCoverPage"/>
              <w:spacing w:after="0"/>
              <w:rPr>
                <w:noProof/>
              </w:rPr>
            </w:pPr>
            <w:r>
              <w:t>6.1.1.3</w:t>
            </w:r>
            <w:r w:rsidR="0020655A">
              <w:t>.NR5GC</w:t>
            </w:r>
          </w:p>
        </w:tc>
      </w:tr>
      <w:tr w:rsidR="00976CAC" w14:paraId="44B25432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2F3B3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1E47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22A9C34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EA2B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2B98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9D33FF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085F2" w14:textId="77777777" w:rsidR="00976CAC" w:rsidRDefault="00976CAC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7F5342" w14:textId="77777777" w:rsidR="00976CAC" w:rsidRDefault="00976CAC" w:rsidP="00FC3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CAC" w14:paraId="2098EB7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3189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D32F4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8A0D7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3F4F04" w14:textId="77777777" w:rsidR="00976CAC" w:rsidRDefault="00976CAC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73069" w14:textId="77777777" w:rsidR="00976CAC" w:rsidRDefault="00976CAC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CAC" w14:paraId="68DBA72D" w14:textId="77777777" w:rsidTr="00976CAC">
        <w:trPr>
          <w:trHeight w:val="1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DD401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ADE70" w14:textId="0529734C" w:rsidR="00976CAC" w:rsidRDefault="00976CAC" w:rsidP="00FC370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451BE" w14:textId="2238E3C8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0C4D0" w14:textId="77777777" w:rsidR="00976CAC" w:rsidRDefault="00976CAC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B0A6C" w14:textId="52D17BCD" w:rsidR="00976CAC" w:rsidRDefault="00976CAC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76CAC" w14:paraId="29D9AB2F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9674D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CDBC5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81CDC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80D58" w14:textId="77777777" w:rsidR="00976CAC" w:rsidRDefault="00976CAC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4D8B1" w14:textId="77777777" w:rsidR="00976CAC" w:rsidRDefault="00976CAC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CAC" w14:paraId="731A9AA4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8FC59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5A6BF" w14:textId="77777777" w:rsidR="00976CAC" w:rsidRDefault="00976CAC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76CAC" w14:paraId="43CAE6F5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AB7AB1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EAE8A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CAC" w:rsidRPr="008863B9" w14:paraId="3664AC29" w14:textId="77777777" w:rsidTr="00FC3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B2489" w14:textId="77777777" w:rsidR="00976CAC" w:rsidRPr="008863B9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8858C4F" w14:textId="77777777" w:rsidR="00976CAC" w:rsidRPr="008863B9" w:rsidRDefault="00976CAC" w:rsidP="00FC3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CAC" w14:paraId="1FC069C1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D654E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434F5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A5E748" w14:textId="77777777" w:rsidR="00976CAC" w:rsidRDefault="00976CAC" w:rsidP="00976CAC">
      <w:pPr>
        <w:rPr>
          <w:lang w:val="en-US"/>
        </w:rPr>
        <w:sectPr w:rsidR="00976CA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3A2C4D" w14:textId="78C9C183" w:rsidR="00CE41FA" w:rsidRDefault="00CE41FA">
      <w:pPr>
        <w:pStyle w:val="a8"/>
        <w:jc w:val="left"/>
        <w:rPr>
          <w:rStyle w:val="a7"/>
          <w:rFonts w:ascii="Arial" w:hAnsi="Arial" w:cs="Arial"/>
          <w:i w:val="0"/>
          <w:lang w:eastAsia="en-GB"/>
        </w:rPr>
      </w:pPr>
      <w:bookmarkStart w:id="1" w:name="_Toc68906388"/>
      <w:r>
        <w:rPr>
          <w:rStyle w:val="a7"/>
          <w:rFonts w:ascii="Arial" w:hAnsi="Arial" w:cs="Arial"/>
          <w:i w:val="0"/>
        </w:rPr>
        <w:lastRenderedPageBreak/>
        <w:t>Table of Contents</w:t>
      </w:r>
      <w:r w:rsidR="00976CAC">
        <w:rPr>
          <w:rStyle w:val="a7"/>
          <w:rFonts w:ascii="Arial" w:hAnsi="Arial" w:cs="Arial"/>
          <w:i w:val="0"/>
        </w:rPr>
        <w:t>-</w:t>
      </w:r>
      <w:bookmarkEnd w:id="1"/>
    </w:p>
    <w:p w14:paraId="0226E419" w14:textId="5EF025BC" w:rsidR="005D27DD" w:rsidRPr="00B22B34" w:rsidRDefault="00CE41FA">
      <w:pPr>
        <w:pStyle w:val="11"/>
        <w:rPr>
          <w:rFonts w:ascii="Calibri" w:eastAsia="Times New Roman" w:hAnsi="Calibr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D27DD" w:rsidRPr="002C5FC6">
        <w:rPr>
          <w:rFonts w:ascii="Arial" w:hAnsi="Arial" w:cs="Arial"/>
          <w:iCs/>
          <w:noProof/>
        </w:rPr>
        <w:t>Table of Contents-</w:t>
      </w:r>
      <w:r w:rsidR="005D27DD">
        <w:rPr>
          <w:noProof/>
        </w:rPr>
        <w:tab/>
      </w:r>
      <w:r w:rsidR="005D27DD">
        <w:rPr>
          <w:noProof/>
        </w:rPr>
        <w:fldChar w:fldCharType="begin"/>
      </w:r>
      <w:r w:rsidR="005D27DD">
        <w:rPr>
          <w:noProof/>
        </w:rPr>
        <w:instrText xml:space="preserve"> PAGEREF _Toc68906388 \h </w:instrText>
      </w:r>
      <w:r w:rsidR="005D27DD">
        <w:rPr>
          <w:noProof/>
        </w:rPr>
      </w:r>
      <w:r w:rsidR="005D27DD">
        <w:rPr>
          <w:noProof/>
        </w:rPr>
        <w:fldChar w:fldCharType="separate"/>
      </w:r>
      <w:r w:rsidR="005D27DD">
        <w:rPr>
          <w:noProof/>
        </w:rPr>
        <w:t>2</w:t>
      </w:r>
      <w:r w:rsidR="005D27DD">
        <w:rPr>
          <w:noProof/>
        </w:rPr>
        <w:fldChar w:fldCharType="end"/>
      </w:r>
    </w:p>
    <w:p w14:paraId="29094822" w14:textId="78C3D5E0" w:rsidR="005D27DD" w:rsidRPr="00B22B34" w:rsidRDefault="005D27DD">
      <w:pPr>
        <w:pStyle w:val="11"/>
        <w:rPr>
          <w:rFonts w:ascii="Calibri" w:eastAsia="Times New Roman" w:hAnsi="Calibri"/>
          <w:noProof/>
          <w:szCs w:val="22"/>
          <w:lang w:val="en-US"/>
        </w:rPr>
      </w:pPr>
      <w:r w:rsidRPr="002C5FC6">
        <w:rPr>
          <w:b/>
          <w:noProof/>
          <w:lang w:eastAsia="ja-JP"/>
        </w:rPr>
        <w:t>1</w:t>
      </w:r>
      <w:r w:rsidRPr="00B22B34">
        <w:rPr>
          <w:rFonts w:ascii="Calibri" w:eastAsia="Times New Roman" w:hAnsi="Calibri"/>
          <w:noProof/>
          <w:szCs w:val="22"/>
          <w:lang w:val="en-US"/>
        </w:rPr>
        <w:tab/>
      </w:r>
      <w:r w:rsidRPr="002C5FC6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4210AE8" w14:textId="1D1A97E5" w:rsidR="005D27DD" w:rsidRPr="00B22B34" w:rsidRDefault="005D27DD">
      <w:pPr>
        <w:pStyle w:val="11"/>
        <w:rPr>
          <w:rFonts w:ascii="Calibri" w:eastAsia="Times New Roman" w:hAnsi="Calibri"/>
          <w:noProof/>
          <w:szCs w:val="22"/>
          <w:lang w:val="en-US"/>
        </w:rPr>
      </w:pPr>
      <w:r w:rsidRPr="002C5FC6">
        <w:rPr>
          <w:b/>
          <w:noProof/>
        </w:rPr>
        <w:t>2</w:t>
      </w:r>
      <w:r w:rsidRPr="00B22B34">
        <w:rPr>
          <w:rFonts w:ascii="Calibri" w:eastAsia="Times New Roman" w:hAnsi="Calibri"/>
          <w:noProof/>
          <w:szCs w:val="22"/>
          <w:lang w:val="en-US"/>
        </w:rPr>
        <w:tab/>
      </w:r>
      <w:r w:rsidRPr="002C5FC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2AC4CDB" w14:textId="4FA0338D" w:rsidR="005D27DD" w:rsidRPr="00B22B34" w:rsidRDefault="005D27DD">
      <w:pPr>
        <w:pStyle w:val="23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2C5FC6">
        <w:rPr>
          <w:b/>
          <w:noProof/>
          <w:lang w:val="pt-BR"/>
        </w:rPr>
        <w:t>2.1</w:t>
      </w:r>
      <w:r w:rsidRPr="00B22B34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2C5FC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7D35B64" w14:textId="070D60F4" w:rsidR="00CE41FA" w:rsidRDefault="00CE41FA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4265D6C8" w14:textId="77777777" w:rsidR="00CE41FA" w:rsidRDefault="00CE41FA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906389"/>
      <w:r>
        <w:rPr>
          <w:b/>
          <w:lang w:eastAsia="ja-JP"/>
        </w:rPr>
        <w:t>Overview</w:t>
      </w:r>
      <w:bookmarkEnd w:id="2"/>
      <w:bookmarkEnd w:id="3"/>
    </w:p>
    <w:p w14:paraId="6758442F" w14:textId="77777777" w:rsidR="00976CAC" w:rsidRDefault="00976CAC" w:rsidP="00976CA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03CBBD5" w14:textId="77777777" w:rsidR="00976CAC" w:rsidRDefault="00976CAC" w:rsidP="00976CA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3DF0FDE4" w14:textId="77777777" w:rsidR="00CE41FA" w:rsidRDefault="00CE41FA"/>
    <w:p w14:paraId="6148F4B5" w14:textId="77777777" w:rsidR="00CE41FA" w:rsidRDefault="00CE41F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906390"/>
      <w:r>
        <w:rPr>
          <w:b/>
        </w:rPr>
        <w:t>Corrections required</w:t>
      </w:r>
      <w:bookmarkEnd w:id="4"/>
      <w:bookmarkEnd w:id="5"/>
      <w:bookmarkEnd w:id="6"/>
    </w:p>
    <w:p w14:paraId="46E0BEA3" w14:textId="77777777" w:rsidR="00CE41FA" w:rsidRDefault="00CE41FA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90639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E41FA" w14:paraId="666D38FD" w14:textId="77777777">
        <w:trPr>
          <w:trHeight w:val="447"/>
        </w:trPr>
        <w:tc>
          <w:tcPr>
            <w:tcW w:w="1985" w:type="dxa"/>
          </w:tcPr>
          <w:p w14:paraId="36FE48DC" w14:textId="77777777" w:rsidR="00CE41FA" w:rsidRDefault="00CE41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3DEB00" w14:textId="77777777" w:rsidR="00CE41FA" w:rsidRDefault="005F54F3">
            <w:pPr>
              <w:spacing w:after="0"/>
            </w:pPr>
            <w:r w:rsidRPr="005F54F3">
              <w:t>f_TC_6_1_1_3_NR5GC_TestBody</w:t>
            </w:r>
          </w:p>
        </w:tc>
      </w:tr>
      <w:tr w:rsidR="00CE41FA" w14:paraId="1E84F035" w14:textId="77777777">
        <w:trPr>
          <w:trHeight w:val="452"/>
        </w:trPr>
        <w:tc>
          <w:tcPr>
            <w:tcW w:w="1985" w:type="dxa"/>
          </w:tcPr>
          <w:p w14:paraId="07302186" w14:textId="77777777" w:rsidR="00CE41FA" w:rsidRDefault="00CE41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C82BC76" w14:textId="5A8C25CB" w:rsidR="00CE41FA" w:rsidRDefault="00976C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5F54F3">
              <w:rPr>
                <w:rFonts w:ascii="Arial" w:hAnsi="Arial" w:cs="Arial"/>
              </w:rPr>
              <w:t>he length of</w:t>
            </w:r>
            <w:r w:rsidR="005F54F3" w:rsidRPr="00976CAC">
              <w:rPr>
                <w:rFonts w:ascii="Arial" w:hAnsi="Arial" w:cs="Arial"/>
              </w:rPr>
              <w:t xml:space="preserve"> </w:t>
            </w:r>
            <w:proofErr w:type="spellStart"/>
            <w:r w:rsidR="005F54F3" w:rsidRPr="00976CAC">
              <w:rPr>
                <w:rFonts w:ascii="Arial" w:hAnsi="Arial" w:cs="Arial"/>
              </w:rPr>
              <w:t>s_nssai</w:t>
            </w:r>
            <w:proofErr w:type="spellEnd"/>
            <w:r w:rsidR="005F54F3" w:rsidRPr="00976CAC">
              <w:rPr>
                <w:rFonts w:ascii="Arial" w:hAnsi="Arial" w:cs="Arial"/>
              </w:rPr>
              <w:t xml:space="preserve"> is 3 Octet</w:t>
            </w:r>
            <w:r>
              <w:rPr>
                <w:rFonts w:ascii="Arial" w:hAnsi="Arial" w:cs="Arial"/>
              </w:rPr>
              <w:t>s but it is incorrectly mentioned as 2 octets</w:t>
            </w:r>
          </w:p>
        </w:tc>
      </w:tr>
      <w:tr w:rsidR="00CE41FA" w14:paraId="3C88C58D" w14:textId="77777777">
        <w:tc>
          <w:tcPr>
            <w:tcW w:w="1985" w:type="dxa"/>
          </w:tcPr>
          <w:p w14:paraId="6CFFE5F6" w14:textId="77777777" w:rsidR="00CE41FA" w:rsidRDefault="00CE41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25FDDD" w14:textId="168B8F47" w:rsidR="00CE41FA" w:rsidRDefault="005F54F3">
            <w:pPr>
              <w:pStyle w:val="CRCoverPage"/>
              <w:spacing w:after="0"/>
              <w:rPr>
                <w:lang w:val="en-SG"/>
              </w:rPr>
            </w:pPr>
            <w:r w:rsidRPr="005F54F3">
              <w:rPr>
                <w:highlight w:val="green"/>
                <w:lang w:val="en-SG"/>
              </w:rPr>
              <w:t>Change</w:t>
            </w:r>
            <w:r w:rsidR="00976CAC">
              <w:rPr>
                <w:highlight w:val="green"/>
                <w:lang w:val="en-SG"/>
              </w:rPr>
              <w:t>d</w:t>
            </w:r>
            <w:r w:rsidRPr="005F54F3">
              <w:rPr>
                <w:highlight w:val="green"/>
                <w:lang w:val="en-SG"/>
              </w:rPr>
              <w:t xml:space="preserve"> </w:t>
            </w:r>
            <w:proofErr w:type="spellStart"/>
            <w:r w:rsidRPr="005F54F3">
              <w:rPr>
                <w:highlight w:val="green"/>
                <w:lang w:val="en-US"/>
              </w:rPr>
              <w:t>iel</w:t>
            </w:r>
            <w:proofErr w:type="spellEnd"/>
            <w:r w:rsidRPr="005F54F3">
              <w:rPr>
                <w:highlight w:val="green"/>
                <w:lang w:val="en-US"/>
              </w:rPr>
              <w:t xml:space="preserve"> to '03'O</w:t>
            </w:r>
          </w:p>
        </w:tc>
      </w:tr>
      <w:tr w:rsidR="00CE41FA" w14:paraId="4467569B" w14:textId="77777777">
        <w:tc>
          <w:tcPr>
            <w:tcW w:w="1985" w:type="dxa"/>
          </w:tcPr>
          <w:p w14:paraId="660F89E3" w14:textId="77777777" w:rsidR="00CE41FA" w:rsidRDefault="00CE41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29B73B" w14:textId="77777777" w:rsidR="00CE41FA" w:rsidRDefault="005F54F3">
            <w:pPr>
              <w:spacing w:after="0"/>
              <w:rPr>
                <w:rFonts w:ascii="Arial" w:hAnsi="Arial" w:cs="Arial"/>
                <w:lang w:val="en-US"/>
              </w:rPr>
            </w:pPr>
            <w:r w:rsidRPr="005F54F3">
              <w:rPr>
                <w:rFonts w:ascii="Arial" w:hAnsi="Arial" w:cs="Arial"/>
                <w:lang w:val="en-US"/>
              </w:rPr>
              <w:t>Idle_PLMNSelection_NR5GC</w:t>
            </w:r>
          </w:p>
        </w:tc>
      </w:tr>
      <w:tr w:rsidR="00CE41FA" w14:paraId="53E6CB88" w14:textId="77777777">
        <w:tc>
          <w:tcPr>
            <w:tcW w:w="1985" w:type="dxa"/>
          </w:tcPr>
          <w:p w14:paraId="4B726208" w14:textId="77777777" w:rsidR="00CE41FA" w:rsidRDefault="00CE41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D64F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E27B20E" w14:textId="723DDA8C" w:rsidR="00CE41FA" w:rsidRDefault="003D64F2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="00EE5040" w:rsidRPr="00EE5040">
              <w:rPr>
                <w:rFonts w:ascii="Arial" w:hAnsi="Arial"/>
                <w:highlight w:val="cyan"/>
                <w:lang w:eastAsia="zh-CN"/>
              </w:rPr>
              <w:t xml:space="preserve"> in principle</w:t>
            </w:r>
            <w:r w:rsidR="00D36ABA">
              <w:rPr>
                <w:rFonts w:ascii="Arial" w:hAnsi="Arial"/>
                <w:highlight w:val="cyan"/>
                <w:lang w:eastAsia="zh-CN"/>
              </w:rPr>
              <w:t>.</w:t>
            </w:r>
            <w:bookmarkStart w:id="8" w:name="_GoBack"/>
            <w:bookmarkEnd w:id="8"/>
            <w:r w:rsidR="00EE5040" w:rsidRPr="00EE5040">
              <w:rPr>
                <w:rFonts w:ascii="Arial" w:hAnsi="Arial"/>
                <w:highlight w:val="cyan"/>
                <w:lang w:eastAsia="zh-CN"/>
              </w:rPr>
              <w:t xml:space="preserve"> See MCC160 Implementation below</w:t>
            </w:r>
          </w:p>
        </w:tc>
      </w:tr>
    </w:tbl>
    <w:p w14:paraId="581AF167" w14:textId="77777777" w:rsidR="00CE41FA" w:rsidRDefault="00CE41FA">
      <w:pPr>
        <w:rPr>
          <w:lang w:val="en-US"/>
        </w:rPr>
      </w:pPr>
    </w:p>
    <w:p w14:paraId="1CABE3D2" w14:textId="77777777" w:rsidR="00CE41FA" w:rsidRDefault="00CE41FA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E41FA" w14:paraId="6F3C87FE" w14:textId="77777777">
        <w:tc>
          <w:tcPr>
            <w:tcW w:w="9855" w:type="dxa"/>
          </w:tcPr>
          <w:p w14:paraId="094FBC3E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>function f_TC_6_1_1_3_NR5GC_TestBody() runs on NR5GC_PTC</w:t>
            </w:r>
          </w:p>
          <w:p w14:paraId="52F55EE7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{//Power levels on FR2 are FFS</w:t>
            </w:r>
          </w:p>
          <w:p w14:paraId="2A46AF97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NR_CellPowerList_Type</w:t>
            </w:r>
            <w:proofErr w:type="spellEnd"/>
            <w:r w:rsidRPr="005F54F3">
              <w:rPr>
                <w:lang w:val="en-US"/>
              </w:rPr>
              <w:t xml:space="preserve"> v_CellPowerList_T1;</w:t>
            </w:r>
          </w:p>
          <w:p w14:paraId="74CB0E5E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NR_CellPowerList_Type</w:t>
            </w:r>
            <w:proofErr w:type="spellEnd"/>
            <w:r w:rsidRPr="005F54F3">
              <w:rPr>
                <w:lang w:val="en-US"/>
              </w:rPr>
              <w:t xml:space="preserve"> v_CellPowerList_T2;</w:t>
            </w:r>
          </w:p>
          <w:p w14:paraId="2CF3162C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NG_NAS_MSG_Indication_Type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v_ReceivedMsg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04A670BA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GMM_MobilityInfo_Type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v_GMM_MobilityInfo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003F41C7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NG_NAS_GutiParameters_Type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v_GutiParams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15CB173C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PLMN_Identity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v_ASN_PLMN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2B470528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TrackingAreaCode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v_TAC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5E9DA5C1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NAS_PlmnId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v_PLMN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60ECC171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NG_MobileIdentity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v_GUTIToSend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75C5EE34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NG_TrackingAreaIdList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v_TAIList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45503F25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NG_NAS_DL_Message_Type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v_MsgToSend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32934AD4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NSSAI </w:t>
            </w:r>
            <w:proofErr w:type="spellStart"/>
            <w:r w:rsidRPr="005F54F3">
              <w:rPr>
                <w:lang w:val="en-US"/>
              </w:rPr>
              <w:t>v_AllowedNSSAI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57AA7F6E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timer </w:t>
            </w:r>
            <w:proofErr w:type="spellStart"/>
            <w:r w:rsidRPr="005F54F3">
              <w:rPr>
                <w:lang w:val="en-US"/>
              </w:rPr>
              <w:t>t_IdleMode_GenericTimer</w:t>
            </w:r>
            <w:proofErr w:type="spellEnd"/>
            <w:r w:rsidRPr="005F54F3">
              <w:rPr>
                <w:lang w:val="en-US"/>
              </w:rPr>
              <w:t xml:space="preserve"> := 360.0;</w:t>
            </w:r>
          </w:p>
          <w:p w14:paraId="42E785B0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v_AllowedNSSAI</w:t>
            </w:r>
            <w:proofErr w:type="spellEnd"/>
            <w:r w:rsidRPr="005F54F3">
              <w:rPr>
                <w:lang w:val="en-US"/>
              </w:rPr>
              <w:t>:= {</w:t>
            </w:r>
          </w:p>
          <w:p w14:paraId="47008BE6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lastRenderedPageBreak/>
              <w:t xml:space="preserve">      </w:t>
            </w:r>
            <w:proofErr w:type="spellStart"/>
            <w:r w:rsidRPr="005F54F3">
              <w:rPr>
                <w:lang w:val="en-US"/>
              </w:rPr>
              <w:t>iei</w:t>
            </w:r>
            <w:proofErr w:type="spellEnd"/>
            <w:r w:rsidRPr="005F54F3">
              <w:rPr>
                <w:lang w:val="en-US"/>
              </w:rPr>
              <w:t xml:space="preserve"> := '15'O,</w:t>
            </w:r>
          </w:p>
          <w:p w14:paraId="7B03E406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  </w:t>
            </w:r>
            <w:proofErr w:type="spellStart"/>
            <w:r w:rsidRPr="005F54F3">
              <w:rPr>
                <w:lang w:val="en-US"/>
              </w:rPr>
              <w:t>iel</w:t>
            </w:r>
            <w:proofErr w:type="spellEnd"/>
            <w:r w:rsidRPr="005F54F3">
              <w:rPr>
                <w:lang w:val="en-US"/>
              </w:rPr>
              <w:t xml:space="preserve"> := </w:t>
            </w:r>
            <w:r w:rsidRPr="005F54F3">
              <w:rPr>
                <w:highlight w:val="green"/>
                <w:lang w:val="en-US"/>
              </w:rPr>
              <w:t>'02'O,</w:t>
            </w:r>
          </w:p>
          <w:p w14:paraId="5F4FA27A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  </w:t>
            </w:r>
            <w:proofErr w:type="spellStart"/>
            <w:r w:rsidRPr="005F54F3">
              <w:rPr>
                <w:lang w:val="en-US"/>
              </w:rPr>
              <w:t>s_nssai</w:t>
            </w:r>
            <w:proofErr w:type="spellEnd"/>
            <w:r w:rsidRPr="005F54F3">
              <w:rPr>
                <w:lang w:val="en-US"/>
              </w:rPr>
              <w:t xml:space="preserve"> := {</w:t>
            </w:r>
            <w:proofErr w:type="spellStart"/>
            <w:r w:rsidRPr="005F54F3">
              <w:rPr>
                <w:lang w:val="en-US"/>
              </w:rPr>
              <w:t>cs_S_NSSAI</w:t>
            </w:r>
            <w:proofErr w:type="spellEnd"/>
            <w:r w:rsidRPr="005F54F3">
              <w:rPr>
                <w:lang w:val="en-US"/>
              </w:rPr>
              <w:t>(omit, '02'O, '01'O, omit, '01'O)}</w:t>
            </w:r>
          </w:p>
          <w:p w14:paraId="0D191C88" w14:textId="77777777" w:rsidR="00CE41FA" w:rsidRDefault="005F54F3" w:rsidP="005F54F3">
            <w:pPr>
              <w:ind w:firstLine="195"/>
              <w:rPr>
                <w:lang w:val="en-US"/>
              </w:rPr>
            </w:pPr>
            <w:r w:rsidRPr="005F54F3">
              <w:rPr>
                <w:lang w:val="en-US"/>
              </w:rPr>
              <w:t>};</w:t>
            </w:r>
          </w:p>
          <w:p w14:paraId="17684AB3" w14:textId="77777777" w:rsidR="005F54F3" w:rsidRDefault="005F54F3" w:rsidP="005F54F3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….</w:t>
            </w:r>
          </w:p>
          <w:p w14:paraId="17067ED6" w14:textId="77777777" w:rsidR="005F54F3" w:rsidRDefault="005F54F3" w:rsidP="005F54F3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003A1A95" w14:textId="77777777" w:rsidR="00CE41FA" w:rsidRDefault="00CE41FA">
      <w:pPr>
        <w:rPr>
          <w:lang w:val="en-US"/>
        </w:rPr>
      </w:pPr>
    </w:p>
    <w:p w14:paraId="501A6A9E" w14:textId="77777777" w:rsidR="00CE41FA" w:rsidRDefault="00CE41FA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E41FA" w14:paraId="339ECD17" w14:textId="77777777">
        <w:tc>
          <w:tcPr>
            <w:tcW w:w="9855" w:type="dxa"/>
          </w:tcPr>
          <w:p w14:paraId="20791AD9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function f_TC_6_1_1_3_NR5GC_TestBody() runs on NR5GC_PTC</w:t>
            </w:r>
          </w:p>
          <w:p w14:paraId="6107CAD3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{//Power levels on FR2 are FFS</w:t>
            </w:r>
          </w:p>
          <w:p w14:paraId="02FCF23F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NR_CellPowerList_Type</w:t>
            </w:r>
            <w:proofErr w:type="spellEnd"/>
            <w:r w:rsidRPr="005F54F3">
              <w:rPr>
                <w:lang w:val="en-US"/>
              </w:rPr>
              <w:t xml:space="preserve"> v_CellPowerList_T1;</w:t>
            </w:r>
          </w:p>
          <w:p w14:paraId="3CE61C73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NR_CellPowerList_Type</w:t>
            </w:r>
            <w:proofErr w:type="spellEnd"/>
            <w:r w:rsidRPr="005F54F3">
              <w:rPr>
                <w:lang w:val="en-US"/>
              </w:rPr>
              <w:t xml:space="preserve"> v_CellPowerList_T2;</w:t>
            </w:r>
          </w:p>
          <w:p w14:paraId="62DE3F25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NG_NAS_MSG_Indication_Type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v_ReceivedMsg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03295758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GMM_MobilityInfo_Type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v_GMM_MobilityInfo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640889D5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NG_NAS_GutiParameters_Type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v_GutiParams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369C996E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PLMN_Identity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v_ASN_PLMN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30B6F4C4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TrackingAreaCode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v_TAC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75D8DAF1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NAS_PlmnId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v_PLMN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1B54444B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NG_MobileIdentity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v_GUTIToSend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0ACCA4BA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NG_TrackingAreaIdList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v_TAIList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67D81EE0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NG_NAS_DL_Message_Type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v_MsgToSend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69257720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NSSAI </w:t>
            </w:r>
            <w:proofErr w:type="spellStart"/>
            <w:r w:rsidRPr="005F54F3">
              <w:rPr>
                <w:lang w:val="en-US"/>
              </w:rPr>
              <w:t>v_AllowedNSSAI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5D57FB36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timer </w:t>
            </w:r>
            <w:proofErr w:type="spellStart"/>
            <w:r w:rsidRPr="005F54F3">
              <w:rPr>
                <w:lang w:val="en-US"/>
              </w:rPr>
              <w:t>t_IdleMode_GenericTimer</w:t>
            </w:r>
            <w:proofErr w:type="spellEnd"/>
            <w:r w:rsidRPr="005F54F3">
              <w:rPr>
                <w:lang w:val="en-US"/>
              </w:rPr>
              <w:t xml:space="preserve"> := 360.0;</w:t>
            </w:r>
          </w:p>
          <w:p w14:paraId="134D38BC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v_AllowedNSSAI</w:t>
            </w:r>
            <w:proofErr w:type="spellEnd"/>
            <w:r w:rsidRPr="005F54F3">
              <w:rPr>
                <w:lang w:val="en-US"/>
              </w:rPr>
              <w:t>:= {</w:t>
            </w:r>
          </w:p>
          <w:p w14:paraId="14865047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  </w:t>
            </w:r>
            <w:proofErr w:type="spellStart"/>
            <w:r w:rsidRPr="005F54F3">
              <w:rPr>
                <w:lang w:val="en-US"/>
              </w:rPr>
              <w:t>iei</w:t>
            </w:r>
            <w:proofErr w:type="spellEnd"/>
            <w:r w:rsidRPr="005F54F3">
              <w:rPr>
                <w:lang w:val="en-US"/>
              </w:rPr>
              <w:t xml:space="preserve"> := '15'O,</w:t>
            </w:r>
          </w:p>
          <w:p w14:paraId="7FC26E4F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  </w:t>
            </w:r>
            <w:proofErr w:type="spellStart"/>
            <w:r w:rsidRPr="005F54F3">
              <w:rPr>
                <w:lang w:val="en-US"/>
              </w:rPr>
              <w:t>iel</w:t>
            </w:r>
            <w:proofErr w:type="spellEnd"/>
            <w:r w:rsidRPr="005F54F3">
              <w:rPr>
                <w:lang w:val="en-US"/>
              </w:rPr>
              <w:t xml:space="preserve"> := '</w:t>
            </w:r>
            <w:r w:rsidRPr="005F54F3">
              <w:rPr>
                <w:highlight w:val="green"/>
                <w:lang w:val="en-US"/>
              </w:rPr>
              <w:t>03'O</w:t>
            </w:r>
            <w:r>
              <w:rPr>
                <w:lang w:val="en-US"/>
              </w:rPr>
              <w:t>,</w:t>
            </w:r>
          </w:p>
          <w:p w14:paraId="610EC794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  </w:t>
            </w:r>
            <w:proofErr w:type="spellStart"/>
            <w:r w:rsidRPr="005F54F3">
              <w:rPr>
                <w:lang w:val="en-US"/>
              </w:rPr>
              <w:t>s_nssai</w:t>
            </w:r>
            <w:proofErr w:type="spellEnd"/>
            <w:r w:rsidRPr="005F54F3">
              <w:rPr>
                <w:lang w:val="en-US"/>
              </w:rPr>
              <w:t xml:space="preserve"> := {</w:t>
            </w:r>
            <w:proofErr w:type="spellStart"/>
            <w:r w:rsidRPr="005F54F3">
              <w:rPr>
                <w:lang w:val="en-US"/>
              </w:rPr>
              <w:t>cs_S_NSSAI</w:t>
            </w:r>
            <w:proofErr w:type="spellEnd"/>
            <w:r w:rsidRPr="005F54F3">
              <w:rPr>
                <w:lang w:val="en-US"/>
              </w:rPr>
              <w:t>(omit, '02'O, '01'O, omit, '01'O)}</w:t>
            </w:r>
          </w:p>
          <w:p w14:paraId="0F0B74C6" w14:textId="77777777" w:rsidR="00CE41FA" w:rsidRDefault="005F54F3" w:rsidP="005F54F3">
            <w:pPr>
              <w:ind w:firstLine="195"/>
              <w:rPr>
                <w:lang w:val="en-US"/>
              </w:rPr>
            </w:pPr>
            <w:r w:rsidRPr="005F54F3">
              <w:rPr>
                <w:lang w:val="en-US"/>
              </w:rPr>
              <w:t>};</w:t>
            </w:r>
          </w:p>
          <w:p w14:paraId="458B9B02" w14:textId="77777777" w:rsidR="005F54F3" w:rsidRDefault="005F54F3" w:rsidP="005F54F3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  <w:p w14:paraId="17C675B8" w14:textId="77777777" w:rsidR="005F54F3" w:rsidRDefault="005F54F3" w:rsidP="005F54F3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6E2EBC80" w14:textId="77777777" w:rsidR="00CE41FA" w:rsidRDefault="00CE41FA">
      <w:pPr>
        <w:rPr>
          <w:rFonts w:hint="eastAsia"/>
          <w:lang w:val="en-US" w:eastAsia="zh-CN"/>
        </w:rPr>
      </w:pPr>
    </w:p>
    <w:p w14:paraId="562E075A" w14:textId="77777777" w:rsidR="00EE5040" w:rsidRDefault="00EE5040" w:rsidP="00EE5040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E5040" w14:paraId="58ACDB2A" w14:textId="77777777" w:rsidTr="008A7756">
        <w:tc>
          <w:tcPr>
            <w:tcW w:w="9855" w:type="dxa"/>
          </w:tcPr>
          <w:p w14:paraId="775EDBF3" w14:textId="77777777" w:rsidR="00EE5040" w:rsidRPr="005F54F3" w:rsidRDefault="00EE5040" w:rsidP="008A7756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function f_TC_6_1_1_3_NR5GC_TestBody() runs on NR5GC_PTC</w:t>
            </w:r>
          </w:p>
          <w:p w14:paraId="0D28F3DD" w14:textId="77777777" w:rsidR="00EE5040" w:rsidRPr="005F54F3" w:rsidRDefault="00EE5040" w:rsidP="008A7756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{//Power levels on FR2 are FFS</w:t>
            </w:r>
          </w:p>
          <w:p w14:paraId="77201F0D" w14:textId="77777777" w:rsidR="00EE5040" w:rsidRPr="005F54F3" w:rsidRDefault="00EE5040" w:rsidP="008A7756">
            <w:pPr>
              <w:rPr>
                <w:lang w:val="en-US"/>
              </w:rPr>
            </w:pPr>
            <w:r w:rsidRPr="005F54F3">
              <w:rPr>
                <w:lang w:val="en-US"/>
              </w:rPr>
              <w:lastRenderedPageBreak/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NR_CellPowerList_Type</w:t>
            </w:r>
            <w:proofErr w:type="spellEnd"/>
            <w:r w:rsidRPr="005F54F3">
              <w:rPr>
                <w:lang w:val="en-US"/>
              </w:rPr>
              <w:t xml:space="preserve"> v_CellPowerList_T1;</w:t>
            </w:r>
          </w:p>
          <w:p w14:paraId="265437A6" w14:textId="77777777" w:rsidR="00EE5040" w:rsidRPr="005F54F3" w:rsidRDefault="00EE5040" w:rsidP="008A7756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NR_CellPowerList_Type</w:t>
            </w:r>
            <w:proofErr w:type="spellEnd"/>
            <w:r w:rsidRPr="005F54F3">
              <w:rPr>
                <w:lang w:val="en-US"/>
              </w:rPr>
              <w:t xml:space="preserve"> v_CellPowerList_T2;</w:t>
            </w:r>
          </w:p>
          <w:p w14:paraId="07E7B3CC" w14:textId="77777777" w:rsidR="00EE5040" w:rsidRPr="005F54F3" w:rsidRDefault="00EE5040" w:rsidP="008A7756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NG_NAS_MSG_Indication_Type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v_ReceivedMsg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5EE96071" w14:textId="77777777" w:rsidR="00EE5040" w:rsidRPr="005F54F3" w:rsidRDefault="00EE5040" w:rsidP="008A7756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GMM_MobilityInfo_Type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v_GMM_MobilityInfo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3A25A5E5" w14:textId="77777777" w:rsidR="00EE5040" w:rsidRPr="005F54F3" w:rsidRDefault="00EE5040" w:rsidP="008A7756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NG_NAS_GutiParameters_Type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v_GutiParams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515A09AC" w14:textId="77777777" w:rsidR="00EE5040" w:rsidRPr="005F54F3" w:rsidRDefault="00EE5040" w:rsidP="008A7756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PLMN_Identity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v_ASN_PLMN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0631F044" w14:textId="77777777" w:rsidR="00EE5040" w:rsidRPr="005F54F3" w:rsidRDefault="00EE5040" w:rsidP="008A7756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TrackingAreaCode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v_TAC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44DB1FF1" w14:textId="77777777" w:rsidR="00EE5040" w:rsidRPr="005F54F3" w:rsidRDefault="00EE5040" w:rsidP="008A7756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NAS_PlmnId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v_PLMN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25654615" w14:textId="77777777" w:rsidR="00EE5040" w:rsidRPr="005F54F3" w:rsidRDefault="00EE5040" w:rsidP="008A7756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NG_MobileIdentity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v_GUTIToSend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393E4BD3" w14:textId="77777777" w:rsidR="00EE5040" w:rsidRPr="005F54F3" w:rsidRDefault="00EE5040" w:rsidP="008A7756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NG_TrackingAreaIdList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v_TAIList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79B25F2E" w14:textId="26A11E56" w:rsidR="00EE5040" w:rsidRPr="005F54F3" w:rsidRDefault="00EE5040" w:rsidP="00EE5040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</w:t>
            </w:r>
            <w:proofErr w:type="spellStart"/>
            <w:r w:rsidRPr="005F54F3">
              <w:rPr>
                <w:lang w:val="en-US"/>
              </w:rPr>
              <w:t>var</w:t>
            </w:r>
            <w:proofErr w:type="spellEnd"/>
            <w:r w:rsidRPr="005F54F3">
              <w:rPr>
                <w:lang w:val="en-US"/>
              </w:rPr>
              <w:t xml:space="preserve"> template (value) </w:t>
            </w:r>
            <w:proofErr w:type="spellStart"/>
            <w:r w:rsidRPr="005F54F3">
              <w:rPr>
                <w:lang w:val="en-US"/>
              </w:rPr>
              <w:t>NG_NAS_DL_Message_Type</w:t>
            </w:r>
            <w:proofErr w:type="spellEnd"/>
            <w:r w:rsidRPr="005F54F3">
              <w:rPr>
                <w:lang w:val="en-US"/>
              </w:rPr>
              <w:t xml:space="preserve"> </w:t>
            </w:r>
            <w:proofErr w:type="spellStart"/>
            <w:r w:rsidRPr="005F54F3">
              <w:rPr>
                <w:lang w:val="en-US"/>
              </w:rPr>
              <w:t>v_MsgToSend</w:t>
            </w:r>
            <w:proofErr w:type="spellEnd"/>
            <w:r w:rsidRPr="005F54F3">
              <w:rPr>
                <w:lang w:val="en-US"/>
              </w:rPr>
              <w:t>;</w:t>
            </w:r>
          </w:p>
          <w:p w14:paraId="7D14A909" w14:textId="33D5A82A" w:rsidR="00EE5040" w:rsidRDefault="00EE5040" w:rsidP="00EE5040">
            <w:pPr>
              <w:rPr>
                <w:rFonts w:hint="eastAsia"/>
                <w:lang w:val="en-US" w:eastAsia="zh-CN"/>
              </w:rPr>
            </w:pPr>
            <w:r w:rsidRPr="005F54F3">
              <w:rPr>
                <w:lang w:val="en-US"/>
              </w:rPr>
              <w:t xml:space="preserve">    timer </w:t>
            </w:r>
            <w:proofErr w:type="spellStart"/>
            <w:r w:rsidRPr="005F54F3">
              <w:rPr>
                <w:lang w:val="en-US"/>
              </w:rPr>
              <w:t>t_IdleMode_GenericTimer</w:t>
            </w:r>
            <w:proofErr w:type="spellEnd"/>
            <w:r w:rsidRPr="005F54F3">
              <w:rPr>
                <w:lang w:val="en-US"/>
              </w:rPr>
              <w:t xml:space="preserve"> := 360.0;</w:t>
            </w:r>
          </w:p>
          <w:p w14:paraId="41AD1B22" w14:textId="13AE21F4" w:rsidR="00EE5040" w:rsidRPr="00EE5040" w:rsidRDefault="00EE5040" w:rsidP="00EE5040">
            <w:pPr>
              <w:ind w:firstLine="195"/>
              <w:rPr>
                <w:lang w:val="en-US" w:eastAsia="zh-CN"/>
              </w:rPr>
            </w:pPr>
            <w:r>
              <w:rPr>
                <w:lang w:val="en-US"/>
              </w:rPr>
              <w:t>….</w:t>
            </w:r>
          </w:p>
          <w:p w14:paraId="28F6C709" w14:textId="77777777" w:rsidR="00EE5040" w:rsidRPr="00EE5040" w:rsidRDefault="00EE5040" w:rsidP="00EE5040">
            <w:pPr>
              <w:ind w:firstLine="195"/>
              <w:rPr>
                <w:lang w:val="en-US" w:eastAsia="zh-CN"/>
              </w:rPr>
            </w:pPr>
            <w:r w:rsidRPr="00EE5040">
              <w:rPr>
                <w:lang w:val="en-US" w:eastAsia="zh-CN"/>
              </w:rPr>
              <w:t xml:space="preserve">    </w:t>
            </w:r>
            <w:proofErr w:type="spellStart"/>
            <w:r w:rsidRPr="00EE5040">
              <w:rPr>
                <w:lang w:val="en-US" w:eastAsia="zh-CN"/>
              </w:rPr>
              <w:t>v_MsgToSend</w:t>
            </w:r>
            <w:proofErr w:type="spellEnd"/>
            <w:r w:rsidRPr="00EE5040">
              <w:rPr>
                <w:lang w:val="en-US" w:eastAsia="zh-CN"/>
              </w:rPr>
              <w:t xml:space="preserve"> := </w:t>
            </w:r>
            <w:proofErr w:type="spellStart"/>
            <w:r w:rsidRPr="00EE5040">
              <w:rPr>
                <w:lang w:val="en-US" w:eastAsia="zh-CN"/>
              </w:rPr>
              <w:t>f_Get_NG_RegistrationAcceptMsg</w:t>
            </w:r>
            <w:proofErr w:type="spellEnd"/>
            <w:r w:rsidRPr="00EE5040">
              <w:rPr>
                <w:lang w:val="en-US" w:eastAsia="zh-CN"/>
              </w:rPr>
              <w:t xml:space="preserve"> (Mobility,</w:t>
            </w:r>
          </w:p>
          <w:p w14:paraId="1E3E7C63" w14:textId="77777777" w:rsidR="00EE5040" w:rsidRPr="00EE5040" w:rsidRDefault="00EE5040" w:rsidP="00EE5040">
            <w:pPr>
              <w:ind w:firstLine="195"/>
              <w:rPr>
                <w:lang w:val="en-US" w:eastAsia="zh-CN"/>
              </w:rPr>
            </w:pPr>
            <w:r w:rsidRPr="00EE5040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E5040">
              <w:rPr>
                <w:lang w:val="en-US" w:eastAsia="zh-CN"/>
              </w:rPr>
              <w:t>v_GMM_MobilityInfo</w:t>
            </w:r>
            <w:proofErr w:type="spellEnd"/>
            <w:r w:rsidRPr="00EE5040">
              <w:rPr>
                <w:lang w:val="en-US" w:eastAsia="zh-CN"/>
              </w:rPr>
              <w:t>,</w:t>
            </w:r>
          </w:p>
          <w:p w14:paraId="5E36ACD1" w14:textId="77777777" w:rsidR="00EE5040" w:rsidRPr="00EE5040" w:rsidRDefault="00EE5040" w:rsidP="00EE5040">
            <w:pPr>
              <w:ind w:firstLine="195"/>
              <w:rPr>
                <w:lang w:val="en-US" w:eastAsia="zh-CN"/>
              </w:rPr>
            </w:pPr>
            <w:r w:rsidRPr="00EE5040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E5040">
              <w:rPr>
                <w:lang w:val="en-US" w:eastAsia="zh-CN"/>
              </w:rPr>
              <w:t>v_GUTIToSend</w:t>
            </w:r>
            <w:proofErr w:type="spellEnd"/>
            <w:r w:rsidRPr="00EE5040">
              <w:rPr>
                <w:lang w:val="en-US" w:eastAsia="zh-CN"/>
              </w:rPr>
              <w:t>,</w:t>
            </w:r>
          </w:p>
          <w:p w14:paraId="7290B95F" w14:textId="77777777" w:rsidR="00EE5040" w:rsidRPr="00EE5040" w:rsidRDefault="00EE5040" w:rsidP="00EE5040">
            <w:pPr>
              <w:ind w:firstLine="195"/>
              <w:rPr>
                <w:lang w:val="en-US" w:eastAsia="zh-CN"/>
              </w:rPr>
            </w:pPr>
            <w:r w:rsidRPr="00EE5040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E5040">
              <w:rPr>
                <w:lang w:val="en-US" w:eastAsia="zh-CN"/>
              </w:rPr>
              <w:t>v_TAIList</w:t>
            </w:r>
            <w:proofErr w:type="spellEnd"/>
            <w:r w:rsidRPr="00EE5040">
              <w:rPr>
                <w:lang w:val="en-US" w:eastAsia="zh-CN"/>
              </w:rPr>
              <w:t>,</w:t>
            </w:r>
          </w:p>
          <w:p w14:paraId="35245D7C" w14:textId="77777777" w:rsidR="00EE5040" w:rsidRPr="00EE5040" w:rsidRDefault="00EE5040" w:rsidP="00EE5040">
            <w:pPr>
              <w:ind w:firstLine="195"/>
              <w:rPr>
                <w:lang w:val="en-US" w:eastAsia="zh-CN"/>
              </w:rPr>
            </w:pPr>
            <w:r w:rsidRPr="00EE5040">
              <w:rPr>
                <w:lang w:val="en-US" w:eastAsia="zh-CN"/>
              </w:rPr>
              <w:t xml:space="preserve">                                                   cs_PLMN_List_1PLMN(f_NR_Asn2Nas_PlmnId(</w:t>
            </w:r>
            <w:proofErr w:type="spellStart"/>
            <w:r w:rsidRPr="00EE5040">
              <w:rPr>
                <w:lang w:val="en-US" w:eastAsia="zh-CN"/>
              </w:rPr>
              <w:t>f_NR_CellInfo_GetPLMN</w:t>
            </w:r>
            <w:proofErr w:type="spellEnd"/>
            <w:r w:rsidRPr="00EE5040">
              <w:rPr>
                <w:lang w:val="en-US" w:eastAsia="zh-CN"/>
              </w:rPr>
              <w:t xml:space="preserve"> (nr_Cell1))),</w:t>
            </w:r>
          </w:p>
          <w:p w14:paraId="0E15A33C" w14:textId="688647F3" w:rsidR="00EE5040" w:rsidRDefault="00EE5040" w:rsidP="00EE5040">
            <w:pPr>
              <w:ind w:firstLine="195"/>
              <w:rPr>
                <w:rFonts w:hint="eastAsia"/>
                <w:lang w:val="en-US" w:eastAsia="zh-CN"/>
              </w:rPr>
            </w:pPr>
            <w:r w:rsidRPr="00EE5040">
              <w:rPr>
                <w:lang w:val="en-US" w:eastAsia="zh-CN"/>
              </w:rPr>
              <w:t xml:space="preserve">                     </w:t>
            </w:r>
            <w:r>
              <w:rPr>
                <w:lang w:val="en-US" w:eastAsia="zh-CN"/>
              </w:rPr>
              <w:t xml:space="preserve">                              </w:t>
            </w:r>
            <w:proofErr w:type="spellStart"/>
            <w:r w:rsidRPr="00EE5040">
              <w:rPr>
                <w:highlight w:val="cyan"/>
                <w:lang w:val="en-US" w:eastAsia="zh-CN"/>
              </w:rPr>
              <w:t>cs_NSSAI_SSTs</w:t>
            </w:r>
            <w:proofErr w:type="spellEnd"/>
            <w:r w:rsidRPr="00EE5040">
              <w:rPr>
                <w:highlight w:val="cyan"/>
                <w:lang w:val="en-US" w:eastAsia="zh-CN"/>
              </w:rPr>
              <w:t>('15'O)</w:t>
            </w:r>
            <w:r w:rsidRPr="00EE5040">
              <w:rPr>
                <w:lang w:val="en-US" w:eastAsia="zh-CN"/>
              </w:rPr>
              <w:t>);</w:t>
            </w:r>
          </w:p>
          <w:p w14:paraId="1A6CBD74" w14:textId="77777777" w:rsidR="00EE5040" w:rsidRDefault="00EE5040" w:rsidP="008A7756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7A60B3CB" w14:textId="77777777" w:rsidR="00EE5040" w:rsidRDefault="00EE5040" w:rsidP="00EE5040">
      <w:pPr>
        <w:rPr>
          <w:lang w:val="en-US"/>
        </w:rPr>
      </w:pPr>
    </w:p>
    <w:p w14:paraId="3878D401" w14:textId="77777777" w:rsidR="00EE5040" w:rsidRDefault="00EE5040">
      <w:pPr>
        <w:rPr>
          <w:rFonts w:hint="eastAsia"/>
          <w:lang w:val="en-US" w:eastAsia="zh-CN"/>
        </w:rPr>
      </w:pPr>
    </w:p>
    <w:sectPr w:rsidR="00EE50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086710" w14:textId="77777777" w:rsidR="003824EF" w:rsidRDefault="003824EF">
      <w:pPr>
        <w:spacing w:after="0"/>
      </w:pPr>
      <w:r>
        <w:separator/>
      </w:r>
    </w:p>
  </w:endnote>
  <w:endnote w:type="continuationSeparator" w:id="0">
    <w:p w14:paraId="276FA1A6" w14:textId="77777777" w:rsidR="003824EF" w:rsidRDefault="003824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04F998" w14:textId="77777777" w:rsidR="003824EF" w:rsidRDefault="003824EF">
      <w:pPr>
        <w:spacing w:after="0"/>
      </w:pPr>
      <w:r>
        <w:separator/>
      </w:r>
    </w:p>
  </w:footnote>
  <w:footnote w:type="continuationSeparator" w:id="0">
    <w:p w14:paraId="0B0CD3F4" w14:textId="77777777" w:rsidR="003824EF" w:rsidRDefault="003824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68AA5" w14:textId="77777777" w:rsidR="00976CAC" w:rsidRDefault="00976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473B5" w14:textId="77777777" w:rsidR="00CE41FA" w:rsidRDefault="00CE41FA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DA6FA6" w14:textId="77777777" w:rsidR="00CE41FA" w:rsidRDefault="00CE41FA">
    <w:pPr>
      <w:pStyle w:val="a9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B9AE2" w14:textId="77777777" w:rsidR="00CE41FA" w:rsidRDefault="00CE41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5277"/>
    <w:rsid w:val="000A1C38"/>
    <w:rsid w:val="000A6394"/>
    <w:rsid w:val="000B7FED"/>
    <w:rsid w:val="000C038A"/>
    <w:rsid w:val="000C6598"/>
    <w:rsid w:val="000F43E7"/>
    <w:rsid w:val="00145D43"/>
    <w:rsid w:val="00192C46"/>
    <w:rsid w:val="001A08B3"/>
    <w:rsid w:val="001A7B60"/>
    <w:rsid w:val="001B52F0"/>
    <w:rsid w:val="001B7A65"/>
    <w:rsid w:val="001E41F3"/>
    <w:rsid w:val="0020655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4EF"/>
    <w:rsid w:val="003857E0"/>
    <w:rsid w:val="003D64F2"/>
    <w:rsid w:val="003E1A36"/>
    <w:rsid w:val="00410371"/>
    <w:rsid w:val="004242F1"/>
    <w:rsid w:val="00446488"/>
    <w:rsid w:val="00461F12"/>
    <w:rsid w:val="004B75B7"/>
    <w:rsid w:val="0051580D"/>
    <w:rsid w:val="00547111"/>
    <w:rsid w:val="00592D74"/>
    <w:rsid w:val="005D27DD"/>
    <w:rsid w:val="005E2C44"/>
    <w:rsid w:val="005F54F3"/>
    <w:rsid w:val="00617D68"/>
    <w:rsid w:val="00621188"/>
    <w:rsid w:val="006257ED"/>
    <w:rsid w:val="00644979"/>
    <w:rsid w:val="00695808"/>
    <w:rsid w:val="006B46FB"/>
    <w:rsid w:val="006E21FB"/>
    <w:rsid w:val="00792342"/>
    <w:rsid w:val="007977A8"/>
    <w:rsid w:val="007B393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5994"/>
    <w:rsid w:val="00941E30"/>
    <w:rsid w:val="00976CA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F6F"/>
    <w:rsid w:val="00A7671C"/>
    <w:rsid w:val="00AA2CBC"/>
    <w:rsid w:val="00AC5820"/>
    <w:rsid w:val="00AD1CD8"/>
    <w:rsid w:val="00B22B34"/>
    <w:rsid w:val="00B258BB"/>
    <w:rsid w:val="00B67B97"/>
    <w:rsid w:val="00B75E77"/>
    <w:rsid w:val="00B968C8"/>
    <w:rsid w:val="00BA3EC5"/>
    <w:rsid w:val="00BA51D9"/>
    <w:rsid w:val="00BB5DFC"/>
    <w:rsid w:val="00BD279D"/>
    <w:rsid w:val="00BD6BB8"/>
    <w:rsid w:val="00C259BF"/>
    <w:rsid w:val="00C51E37"/>
    <w:rsid w:val="00C66BA2"/>
    <w:rsid w:val="00C95985"/>
    <w:rsid w:val="00C979AE"/>
    <w:rsid w:val="00CC5026"/>
    <w:rsid w:val="00CC68D0"/>
    <w:rsid w:val="00CE3B53"/>
    <w:rsid w:val="00CE41FA"/>
    <w:rsid w:val="00D03F9A"/>
    <w:rsid w:val="00D06D51"/>
    <w:rsid w:val="00D072FA"/>
    <w:rsid w:val="00D243E0"/>
    <w:rsid w:val="00D24991"/>
    <w:rsid w:val="00D36ABA"/>
    <w:rsid w:val="00D50255"/>
    <w:rsid w:val="00D66520"/>
    <w:rsid w:val="00DD11FD"/>
    <w:rsid w:val="00DE34CF"/>
    <w:rsid w:val="00E13F3D"/>
    <w:rsid w:val="00E14D7D"/>
    <w:rsid w:val="00E34898"/>
    <w:rsid w:val="00E37029"/>
    <w:rsid w:val="00EB09B7"/>
    <w:rsid w:val="00EE5040"/>
    <w:rsid w:val="00EE7D7C"/>
    <w:rsid w:val="00F25D98"/>
    <w:rsid w:val="00F300FB"/>
    <w:rsid w:val="00FB6386"/>
    <w:rsid w:val="4397120C"/>
    <w:rsid w:val="4F50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09AFF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</w:rPr>
  </w:style>
  <w:style w:type="character" w:styleId="a4">
    <w:name w:val="footnote reference"/>
    <w:semiHidden/>
    <w:rPr>
      <w:b/>
      <w:position w:val="6"/>
      <w:sz w:val="16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styleId="a5">
    <w:name w:val="FollowedHyperlink"/>
    <w:rPr>
      <w:color w:val="800080"/>
      <w:u w:val="single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Pr>
      <w:i/>
      <w:iCs/>
    </w:rPr>
  </w:style>
  <w:style w:type="character" w:customStyle="1" w:styleId="ZGSM">
    <w:name w:val="ZGSM"/>
  </w:style>
  <w:style w:type="character" w:customStyle="1" w:styleId="Char">
    <w:name w:val="标题 Char"/>
    <w:link w:val="a8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B4">
    <w:name w:val="B4"/>
    <w:basedOn w:val="4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styleId="41">
    <w:name w:val="toc 4"/>
    <w:basedOn w:val="31"/>
    <w:semiHidden/>
    <w:pPr>
      <w:ind w:left="1418" w:hanging="1418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51">
    <w:name w:val="List Bullet 5"/>
    <w:basedOn w:val="42"/>
    <w:pPr>
      <w:ind w:left="1702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B2">
    <w:name w:val="B2"/>
    <w:basedOn w:val="20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21">
    <w:name w:val="index 2"/>
    <w:basedOn w:val="10"/>
    <w:semiHidden/>
    <w:pPr>
      <w:ind w:left="284"/>
    </w:pPr>
  </w:style>
  <w:style w:type="paragraph" w:styleId="a9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50">
    <w:name w:val="toc 5"/>
    <w:basedOn w:val="41"/>
    <w:semiHidden/>
    <w:pPr>
      <w:ind w:left="1701" w:hanging="1701"/>
    </w:pPr>
  </w:style>
  <w:style w:type="paragraph" w:styleId="aa">
    <w:name w:val="List Number"/>
    <w:basedOn w:val="ab"/>
  </w:style>
  <w:style w:type="paragraph" w:styleId="40">
    <w:name w:val="List 4"/>
    <w:basedOn w:val="30"/>
    <w:pPr>
      <w:ind w:left="1418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B5">
    <w:name w:val="B5"/>
    <w:basedOn w:val="52"/>
  </w:style>
  <w:style w:type="paragraph" w:styleId="ac">
    <w:name w:val="footer"/>
    <w:basedOn w:val="a9"/>
    <w:pPr>
      <w:jc w:val="center"/>
    </w:pPr>
    <w:rPr>
      <w:i/>
    </w:rPr>
  </w:style>
  <w:style w:type="paragraph" w:styleId="a8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List Bullet 2"/>
    <w:basedOn w:val="ae"/>
    <w:pPr>
      <w:ind w:left="851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customStyle="1" w:styleId="TAC">
    <w:name w:val="TAC"/>
    <w:basedOn w:val="TAL"/>
    <w:pPr>
      <w:jc w:val="center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0">
    <w:name w:val="List 2"/>
    <w:basedOn w:val="ab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42">
    <w:name w:val="List Bullet 4"/>
    <w:basedOn w:val="32"/>
    <w:pPr>
      <w:ind w:left="1418"/>
    </w:pPr>
  </w:style>
  <w:style w:type="paragraph" w:styleId="31">
    <w:name w:val="toc 3"/>
    <w:basedOn w:val="23"/>
    <w:semiHidden/>
    <w:pPr>
      <w:ind w:left="1134" w:hanging="1134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styleId="24">
    <w:name w:val="List Number 2"/>
    <w:basedOn w:val="aa"/>
    <w:pPr>
      <w:ind w:left="851"/>
    </w:pPr>
  </w:style>
  <w:style w:type="paragraph" w:styleId="ae">
    <w:name w:val="List Bullet"/>
    <w:basedOn w:val="ab"/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af0">
    <w:name w:val="annotation subject"/>
    <w:basedOn w:val="af1"/>
    <w:next w:val="af1"/>
    <w:semiHidden/>
    <w:rPr>
      <w:b/>
      <w:bCs/>
    </w:rPr>
  </w:style>
  <w:style w:type="paragraph" w:styleId="af2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32">
    <w:name w:val="List Bullet 3"/>
    <w:basedOn w:val="22"/>
    <w:pPr>
      <w:ind w:left="113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52">
    <w:name w:val="List 5"/>
    <w:basedOn w:val="40"/>
    <w:pPr>
      <w:ind w:left="1702"/>
    </w:pPr>
  </w:style>
  <w:style w:type="paragraph" w:styleId="ab">
    <w:name w:val="List"/>
    <w:basedOn w:val="a"/>
    <w:pPr>
      <w:ind w:left="568" w:hanging="284"/>
    </w:pPr>
  </w:style>
  <w:style w:type="paragraph" w:styleId="af1">
    <w:name w:val="annotation text"/>
    <w:basedOn w:val="a"/>
    <w:semiHidden/>
  </w:style>
  <w:style w:type="paragraph" w:customStyle="1" w:styleId="TAH">
    <w:name w:val="TAH"/>
    <w:basedOn w:val="TAC"/>
    <w:rPr>
      <w:b/>
    </w:rPr>
  </w:style>
  <w:style w:type="paragraph" w:customStyle="1" w:styleId="FP">
    <w:name w:val="FP"/>
    <w:basedOn w:val="a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1">
    <w:name w:val="B1"/>
    <w:basedOn w:val="ab"/>
  </w:style>
  <w:style w:type="paragraph" w:customStyle="1" w:styleId="B3">
    <w:name w:val="B3"/>
    <w:basedOn w:val="30"/>
  </w:style>
  <w:style w:type="table" w:styleId="af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5593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7</cp:revision>
  <dcterms:created xsi:type="dcterms:W3CDTF">2021-04-09T23:14:00Z</dcterms:created>
  <dcterms:modified xsi:type="dcterms:W3CDTF">2021-04-13T08:55:00Z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1033-11.2.0.9431</vt:lpwstr>
  </property>
</Properties>
</file>