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86EEF3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36E24" w:rsidRPr="00136E24">
        <w:rPr>
          <w:rFonts w:cs="Arial"/>
          <w:b/>
          <w:bCs/>
          <w:i/>
          <w:iCs/>
          <w:sz w:val="26"/>
          <w:szCs w:val="26"/>
        </w:rPr>
        <w:t>R5s210419</w:t>
      </w:r>
    </w:p>
    <w:p w14:paraId="5D6FC58C" w14:textId="307A0302" w:rsidR="001A09A3" w:rsidRDefault="0090561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DD0BF26" w:rsidR="001E41F3" w:rsidRPr="00410371" w:rsidRDefault="009056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136E24">
                <w:rPr>
                  <w:b/>
                  <w:noProof/>
                  <w:sz w:val="28"/>
                </w:rPr>
                <w:t>4.229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A0A4239" w:rsidR="001E41F3" w:rsidRPr="00DA5F2B" w:rsidRDefault="00136E2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36E24">
              <w:rPr>
                <w:b/>
                <w:bCs/>
                <w:noProof/>
                <w:sz w:val="28"/>
                <w:szCs w:val="28"/>
              </w:rPr>
              <w:t>0683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F4DCC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136E24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3D58624" w:rsidR="001E41F3" w:rsidRDefault="0050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2060"/>
                <w:lang w:val="en-US"/>
              </w:rPr>
              <w:t>Addition of IMS over 5GS test case 7.6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B01A9A4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EB4110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905615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B83669B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136E24">
              <w:t>4</w:t>
            </w:r>
            <w:r>
              <w:t>-</w:t>
            </w:r>
            <w:r w:rsidR="00136E24">
              <w:t>01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905615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46F5517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505B75">
              <w:rPr>
                <w:rFonts w:cs="Arial"/>
                <w:szCs w:val="18"/>
              </w:rPr>
              <w:t>7.6</w:t>
            </w:r>
            <w:r w:rsidR="00F966B7">
              <w:rPr>
                <w:lang w:val="en-US" w:eastAsia="en-GB"/>
              </w:rPr>
              <w:t xml:space="preserve"> </w:t>
            </w:r>
            <w:r w:rsidR="00361B07">
              <w:rPr>
                <w:lang w:val="en-US" w:eastAsia="en-GB"/>
              </w:rPr>
              <w:t>MTSI MT Voice Call with preconditions at both originating UE and terminating UE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C80C6D1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505B75">
              <w:rPr>
                <w:rFonts w:cs="Arial"/>
                <w:noProof/>
              </w:rPr>
              <w:t>7.6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FBB6D9D" w:rsidR="00EA45BE" w:rsidRDefault="001B1F3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836F122" w:rsidR="00EA45BE" w:rsidRDefault="006E6C23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97D551C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C79DEA0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60B9">
              <w:rPr>
                <w:noProof/>
              </w:rPr>
              <w:t>38.508-1</w:t>
            </w:r>
            <w:r>
              <w:rPr>
                <w:noProof/>
              </w:rPr>
              <w:t xml:space="preserve">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47FC2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79186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7CD758" w14:textId="6F907583" w:rsidR="004D231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2319" w:rsidRPr="00E02F62">
        <w:rPr>
          <w:rFonts w:cs="Arial"/>
          <w:iCs/>
        </w:rPr>
        <w:t>Table of Contents</w:t>
      </w:r>
      <w:r w:rsidR="004D2319">
        <w:tab/>
      </w:r>
      <w:r w:rsidR="004D2319">
        <w:fldChar w:fldCharType="begin"/>
      </w:r>
      <w:r w:rsidR="004D2319">
        <w:instrText xml:space="preserve"> PAGEREF _Toc66791864 \h </w:instrText>
      </w:r>
      <w:r w:rsidR="004D2319">
        <w:fldChar w:fldCharType="separate"/>
      </w:r>
      <w:r w:rsidR="004D2319">
        <w:t>2</w:t>
      </w:r>
      <w:r w:rsidR="004D2319">
        <w:fldChar w:fldCharType="end"/>
      </w:r>
    </w:p>
    <w:p w14:paraId="6A5E39C9" w14:textId="08DCB2C8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_Toc66791865 \h </w:instrText>
      </w:r>
      <w:r>
        <w:fldChar w:fldCharType="separate"/>
      </w:r>
      <w:r>
        <w:t>3</w:t>
      </w:r>
      <w:r>
        <w:fldChar w:fldCharType="end"/>
      </w:r>
    </w:p>
    <w:p w14:paraId="3BDBC6A9" w14:textId="19E8F61B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_Toc66791866 \h </w:instrText>
      </w:r>
      <w:r>
        <w:fldChar w:fldCharType="separate"/>
      </w:r>
      <w:r>
        <w:t>3</w:t>
      </w:r>
      <w:r>
        <w:fldChar w:fldCharType="end"/>
      </w:r>
    </w:p>
    <w:p w14:paraId="796117C9" w14:textId="4AFB341A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_Toc66791867 \h </w:instrText>
      </w:r>
      <w:r>
        <w:fldChar w:fldCharType="separate"/>
      </w:r>
      <w:r>
        <w:t>3</w:t>
      </w:r>
      <w:r>
        <w:fldChar w:fldCharType="end"/>
      </w:r>
    </w:p>
    <w:p w14:paraId="1CDA646C" w14:textId="3369C7FB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_Toc66791868 \h </w:instrText>
      </w:r>
      <w:r>
        <w:fldChar w:fldCharType="separate"/>
      </w:r>
      <w:r>
        <w:t>3</w:t>
      </w:r>
      <w:r>
        <w:fldChar w:fldCharType="end"/>
      </w:r>
    </w:p>
    <w:p w14:paraId="014B3404" w14:textId="056F6DAD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2</w:t>
      </w:r>
      <w:r>
        <w:tab/>
      </w:r>
      <w:r>
        <w:fldChar w:fldCharType="begin"/>
      </w:r>
      <w:r>
        <w:instrText xml:space="preserve"> PAGEREF _Toc66791869 \h </w:instrText>
      </w:r>
      <w:r>
        <w:fldChar w:fldCharType="separate"/>
      </w:r>
      <w:r>
        <w:t>6</w:t>
      </w:r>
      <w:r>
        <w:fldChar w:fldCharType="end"/>
      </w:r>
    </w:p>
    <w:p w14:paraId="3D173A72" w14:textId="38CC3455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_Toc66791870 \h </w:instrText>
      </w:r>
      <w:r>
        <w:fldChar w:fldCharType="separate"/>
      </w:r>
      <w:r>
        <w:t>7</w:t>
      </w:r>
      <w:r>
        <w:fldChar w:fldCharType="end"/>
      </w:r>
    </w:p>
    <w:p w14:paraId="3F29FBB6" w14:textId="773209C8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4</w:t>
      </w:r>
      <w:r>
        <w:tab/>
      </w:r>
      <w:r>
        <w:fldChar w:fldCharType="begin"/>
      </w:r>
      <w:r>
        <w:instrText xml:space="preserve"> PAGEREF _Toc66791871 \h </w:instrText>
      </w:r>
      <w:r>
        <w:fldChar w:fldCharType="separate"/>
      </w:r>
      <w:r>
        <w:t>10</w:t>
      </w:r>
      <w:r>
        <w:fldChar w:fldCharType="end"/>
      </w:r>
    </w:p>
    <w:p w14:paraId="48AA4152" w14:textId="738519BF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  <w:lang w:eastAsia="en-GB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5</w:t>
      </w:r>
      <w:r>
        <w:tab/>
      </w:r>
      <w:r>
        <w:fldChar w:fldCharType="begin"/>
      </w:r>
      <w:r>
        <w:instrText xml:space="preserve"> PAGEREF _Toc66791872 \h </w:instrText>
      </w:r>
      <w:r>
        <w:fldChar w:fldCharType="separate"/>
      </w:r>
      <w:r>
        <w:t>11</w:t>
      </w:r>
      <w:r>
        <w:fldChar w:fldCharType="end"/>
      </w:r>
    </w:p>
    <w:p w14:paraId="4698B637" w14:textId="41DD60F2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  <w:lang w:eastAsia="en-GB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6</w:t>
      </w:r>
      <w:r>
        <w:tab/>
      </w:r>
      <w:r>
        <w:fldChar w:fldCharType="begin"/>
      </w:r>
      <w:r>
        <w:instrText xml:space="preserve"> PAGEREF _Toc66791873 \h </w:instrText>
      </w:r>
      <w:r>
        <w:fldChar w:fldCharType="separate"/>
      </w:r>
      <w:r>
        <w:t>13</w:t>
      </w:r>
      <w:r>
        <w:fldChar w:fldCharType="end"/>
      </w:r>
    </w:p>
    <w:p w14:paraId="6B932422" w14:textId="07DFF2A9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  <w:lang w:eastAsia="en-GB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color w:val="000000"/>
          <w:lang w:eastAsia="en-GB"/>
        </w:rPr>
        <w:t>Change 7</w:t>
      </w:r>
      <w:r>
        <w:tab/>
      </w:r>
      <w:r>
        <w:fldChar w:fldCharType="begin"/>
      </w:r>
      <w:r>
        <w:instrText xml:space="preserve"> PAGEREF _Toc66791874 \h </w:instrText>
      </w:r>
      <w:r>
        <w:fldChar w:fldCharType="separate"/>
      </w:r>
      <w:r>
        <w:t>15</w:t>
      </w:r>
      <w:r>
        <w:fldChar w:fldCharType="end"/>
      </w:r>
    </w:p>
    <w:p w14:paraId="06DE297C" w14:textId="55BD5728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_Toc66791875 \h </w:instrText>
      </w:r>
      <w:r>
        <w:fldChar w:fldCharType="separate"/>
      </w:r>
      <w:r>
        <w:t>16</w:t>
      </w:r>
      <w:r>
        <w:fldChar w:fldCharType="end"/>
      </w:r>
    </w:p>
    <w:p w14:paraId="13EA3AB7" w14:textId="4195A972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_Toc66791876 \h </w:instrText>
      </w:r>
      <w:r>
        <w:fldChar w:fldCharType="separate"/>
      </w:r>
      <w:r>
        <w:t>16</w:t>
      </w:r>
      <w:r>
        <w:fldChar w:fldCharType="end"/>
      </w:r>
    </w:p>
    <w:p w14:paraId="1BDB2898" w14:textId="5FA72FB6" w:rsidR="004D2319" w:rsidRDefault="004D23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02F6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02F62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_Toc66791877 \h </w:instrText>
      </w:r>
      <w:r>
        <w:fldChar w:fldCharType="separate"/>
      </w:r>
      <w:r>
        <w:t>16</w:t>
      </w:r>
      <w:r>
        <w:fldChar w:fldCharType="end"/>
      </w:r>
    </w:p>
    <w:p w14:paraId="41B105D7" w14:textId="3068052D" w:rsidR="004D2319" w:rsidRDefault="004D23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02F62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02F62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_Toc66791878 \h </w:instrText>
      </w:r>
      <w:r>
        <w:fldChar w:fldCharType="separate"/>
      </w:r>
      <w:r>
        <w:t>17</w:t>
      </w:r>
      <w:r>
        <w:fldChar w:fldCharType="end"/>
      </w:r>
    </w:p>
    <w:p w14:paraId="2E4D4796" w14:textId="3F39F2E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791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28260190" w14:textId="541DB92A" w:rsidR="007A1AA9" w:rsidRPr="00444BD2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 w:rsidR="003E43FE">
        <w:rPr>
          <w:rFonts w:cs="Arial"/>
        </w:rPr>
        <w:t>6</w:t>
      </w:r>
      <w:r w:rsidRPr="00444BD2">
        <w:rPr>
          <w:rFonts w:cs="Arial"/>
        </w:rPr>
        <w:t xml:space="preserve"> which is part of the IMS NR5GC test suite.</w:t>
      </w:r>
    </w:p>
    <w:p w14:paraId="5516C44B" w14:textId="77777777" w:rsidR="007A1AA9" w:rsidRPr="00444BD2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57564AC" w14:textId="67F82614" w:rsidR="007A1AA9" w:rsidRPr="00EB4110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B4110">
        <w:rPr>
          <w:rFonts w:cs="Arial"/>
          <w:sz w:val="24"/>
          <w:szCs w:val="24"/>
          <w:lang w:eastAsia="ja-JP"/>
        </w:rPr>
        <w:t>Kalahasti, Narendra</w:t>
      </w:r>
      <w:r w:rsidRPr="00EB4110">
        <w:rPr>
          <w:rFonts w:cs="Arial"/>
          <w:sz w:val="24"/>
          <w:szCs w:val="24"/>
          <w:lang w:eastAsia="ja-JP"/>
        </w:rPr>
        <w:br/>
      </w:r>
      <w:r w:rsidRPr="00EB4110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="00EB4110" w:rsidRPr="00EB4110">
          <w:rPr>
            <w:rStyle w:val="Hyperlink"/>
            <w:rFonts w:cs="Arial"/>
            <w:sz w:val="24"/>
            <w:szCs w:val="24"/>
            <w:lang w:eastAsia="ja-JP"/>
          </w:rPr>
          <w:t>Narendra.Kalahasti@anritsu.com</w:t>
        </w:r>
      </w:hyperlink>
    </w:p>
    <w:p w14:paraId="35D9CDB2" w14:textId="632847A2" w:rsidR="00EB4110" w:rsidRPr="00EB4110" w:rsidRDefault="00EB4110" w:rsidP="00EB41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r>
        <w:rPr>
          <w:rFonts w:cs="Arial"/>
          <w:sz w:val="24"/>
          <w:szCs w:val="24"/>
          <w:lang w:eastAsia="ja-JP"/>
        </w:rPr>
        <w:t>Shaun, Harry</w:t>
      </w:r>
    </w:p>
    <w:p w14:paraId="475A982B" w14:textId="3DA112D5" w:rsidR="00EB4110" w:rsidRPr="00EB4110" w:rsidRDefault="00EB4110" w:rsidP="00EB41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sz w:val="24"/>
          <w:szCs w:val="24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EB4110">
          <w:rPr>
            <w:rStyle w:val="Hyperlink"/>
            <w:sz w:val="24"/>
            <w:szCs w:val="24"/>
          </w:rPr>
          <w:t>shaun.harry@keysight.com</w:t>
        </w:r>
      </w:hyperlink>
    </w:p>
    <w:p w14:paraId="7443534C" w14:textId="77777777" w:rsidR="00EB4110" w:rsidRPr="00EB4110" w:rsidRDefault="00EB4110" w:rsidP="00EB41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</w:p>
    <w:p w14:paraId="63A40089" w14:textId="4B6AA1EC" w:rsidR="007A1AA9" w:rsidRPr="0071797A" w:rsidRDefault="007A1AA9" w:rsidP="007A1AA9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4" w:name="_Toc51622099"/>
      <w:bookmarkStart w:id="5" w:name="_Toc55479332"/>
      <w:bookmarkStart w:id="6" w:name="_Toc60751530"/>
      <w:bookmarkStart w:id="7" w:name="_Toc60757075"/>
      <w:bookmarkStart w:id="8" w:name="_Toc66791866"/>
      <w:r w:rsidRPr="0071797A">
        <w:rPr>
          <w:bCs/>
        </w:rPr>
        <w:t>Verification Test Summary</w:t>
      </w:r>
      <w:bookmarkEnd w:id="4"/>
      <w:bookmarkEnd w:id="5"/>
      <w:bookmarkEnd w:id="6"/>
      <w:bookmarkEnd w:id="7"/>
      <w:bookmarkEnd w:id="8"/>
      <w:r w:rsidRPr="0071797A">
        <w:rPr>
          <w:bCs/>
        </w:rPr>
        <w:t xml:space="preserve"> </w:t>
      </w:r>
    </w:p>
    <w:p w14:paraId="25B570BF" w14:textId="646BBF05" w:rsidR="007A1AA9" w:rsidRPr="004F69EA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7.6</w:t>
      </w:r>
    </w:p>
    <w:p w14:paraId="3CB31538" w14:textId="77777777" w:rsidR="007A1AA9" w:rsidRPr="004F69EA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3D41EA46" w14:textId="68651AC5" w:rsidR="007A1AA9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9" w:name="_Hlk37919671"/>
      <w:r w:rsidRPr="000C44E5">
        <w:rPr>
          <w:lang w:eastAsia="ja-JP"/>
        </w:rPr>
        <w:t>Anritsu Protocol Conformance Test System ME7834NR</w:t>
      </w:r>
    </w:p>
    <w:p w14:paraId="09C0EAA9" w14:textId="52653D8D" w:rsidR="00DE54B7" w:rsidRPr="000C44E5" w:rsidRDefault="00DE54B7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lang w:eastAsia="ja-JP"/>
        </w:rPr>
        <w:tab/>
      </w:r>
      <w:r w:rsidRPr="000C44E5">
        <w:t>Keysight 5G Protocol Conformance Toolset</w:t>
      </w:r>
    </w:p>
    <w:bookmarkEnd w:id="9"/>
    <w:p w14:paraId="24C54C9C" w14:textId="77777777" w:rsidR="007A1AA9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4018B398" w14:textId="77777777" w:rsidR="007A1AA9" w:rsidRPr="004F69EA" w:rsidRDefault="007A1AA9" w:rsidP="007A1AA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0EAEAD88" w14:textId="77777777" w:rsidR="007A1AA9" w:rsidRDefault="007A1AA9" w:rsidP="007A1A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0EC6F885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66791867"/>
      <w:r w:rsidRPr="00854C55">
        <w:rPr>
          <w:b/>
        </w:rPr>
        <w:t>Corrections required</w:t>
      </w:r>
      <w:bookmarkEnd w:id="10"/>
      <w:bookmarkEnd w:id="11"/>
      <w:bookmarkEnd w:id="12"/>
    </w:p>
    <w:p w14:paraId="0238C9FB" w14:textId="199B1137" w:rsidR="00A17DD7" w:rsidRPr="00A17DD7" w:rsidRDefault="00A17DD7" w:rsidP="00A17DD7">
      <w:r>
        <w:t>In addition to the below changes, TTCN CR R5s210074 is required and applied.</w:t>
      </w:r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3" w:name="_Toc54186269"/>
      <w:bookmarkStart w:id="14" w:name="_Toc66791868"/>
      <w:bookmarkStart w:id="15" w:name="OLE_LINK12"/>
      <w:bookmarkStart w:id="16" w:name="OLE_LINK13"/>
      <w:bookmarkStart w:id="17" w:name="OLE_LINK2"/>
      <w:bookmarkStart w:id="18" w:name="OLE_LINK3"/>
      <w:bookmarkStart w:id="19" w:name="OLE_LINK10"/>
      <w:bookmarkStart w:id="20" w:name="OLE_LINK11"/>
      <w:r>
        <w:rPr>
          <w:rFonts w:cs="Arial"/>
          <w:color w:val="000000"/>
          <w:lang w:eastAsia="en-GB"/>
        </w:rPr>
        <w:t>Change 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bookmarkEnd w:id="17"/>
          <w:bookmarkEnd w:id="18"/>
          <w:bookmarkEnd w:id="19"/>
          <w:bookmarkEnd w:id="20"/>
          <w:p w14:paraId="5110C573" w14:textId="77777777" w:rsidR="00235975" w:rsidRDefault="00235975" w:rsidP="002901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977E72E" w:rsidR="00235975" w:rsidRPr="00054302" w:rsidRDefault="00461581" w:rsidP="002901BB">
            <w:pPr>
              <w:rPr>
                <w:rFonts w:ascii="Arial" w:hAnsi="Arial" w:cs="Arial"/>
                <w:color w:val="000000"/>
                <w:lang w:eastAsia="zh-CN"/>
              </w:rPr>
            </w:pPr>
            <w:r w:rsidRPr="00461581">
              <w:rPr>
                <w:rFonts w:ascii="Arial" w:hAnsi="Arial" w:cs="Arial"/>
                <w:color w:val="000000"/>
                <w:lang w:eastAsia="zh-CN"/>
              </w:rPr>
              <w:t>f_IMS_BuildSDP_UpdatedOfferAudio_TX</w:t>
            </w:r>
          </w:p>
        </w:tc>
      </w:tr>
      <w:tr w:rsidR="00A15C2C" w14:paraId="4DA8523A" w14:textId="77777777" w:rsidTr="002901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5EC8FF8A" w:rsidR="00A32F63" w:rsidRPr="00A32F63" w:rsidRDefault="00461581" w:rsidP="00461581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461581">
              <w:rPr>
                <w:rFonts w:cs="Arial"/>
                <w:color w:val="000000"/>
                <w:lang w:eastAsia="zh-CN"/>
              </w:rPr>
              <w:t>R5-210056</w:t>
            </w:r>
            <w:r>
              <w:rPr>
                <w:rFonts w:cs="Arial"/>
                <w:color w:val="000000"/>
                <w:lang w:eastAsia="zh-CN"/>
              </w:rPr>
              <w:t xml:space="preserve"> updates the FMTP attribute in SIP UPDATE.</w:t>
            </w:r>
          </w:p>
        </w:tc>
      </w:tr>
      <w:tr w:rsidR="00A15C2C" w14:paraId="62810F7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4FD617C" w:rsidR="00A32F63" w:rsidRPr="00C91E2F" w:rsidRDefault="00461581" w:rsidP="0046158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FMTP attribute changed in SIP UPDATE</w:t>
            </w:r>
          </w:p>
        </w:tc>
      </w:tr>
      <w:tr w:rsidR="00A15C2C" w14:paraId="543F476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4D87E951" w:rsidR="00A15C2C" w:rsidRPr="00C91E2F" w:rsidRDefault="00461581" w:rsidP="00A15C2C">
            <w:pPr>
              <w:spacing w:after="0"/>
              <w:rPr>
                <w:rFonts w:ascii="Arial" w:hAnsi="Arial" w:cs="Arial"/>
                <w:lang w:eastAsia="en-GB"/>
              </w:rPr>
            </w:pPr>
            <w:r w:rsidRPr="00461581">
              <w:rPr>
                <w:rFonts w:ascii="Arial" w:hAnsi="Arial" w:cs="Arial"/>
                <w:lang w:eastAsia="en-GB"/>
              </w:rPr>
              <w:t>IMS_SDP_Messages.ttcn</w:t>
            </w:r>
          </w:p>
        </w:tc>
      </w:tr>
      <w:tr w:rsidR="003300A2" w14:paraId="0B171B2C" w14:textId="77777777" w:rsidTr="00F308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C5CF" w14:textId="38491EE5" w:rsidR="003300A2" w:rsidRPr="00F3081E" w:rsidRDefault="003300A2" w:rsidP="003300A2">
            <w:pPr>
              <w:spacing w:before="40" w:after="40"/>
              <w:rPr>
                <w:rFonts w:ascii="Arial" w:hAnsi="Arial"/>
                <w:b/>
              </w:rPr>
            </w:pPr>
            <w:r w:rsidRPr="00F3081E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68330C9C" w:rsidR="003300A2" w:rsidRPr="00EE1104" w:rsidRDefault="003300A2" w:rsidP="003300A2">
            <w:pPr>
              <w:rPr>
                <w:rFonts w:ascii="Arial" w:hAnsi="Arial"/>
                <w:lang w:eastAsia="zh-CN"/>
              </w:rPr>
            </w:pPr>
            <w:r w:rsidRPr="00CA15E0">
              <w:rPr>
                <w:rFonts w:ascii="Arial" w:hAnsi="Arial"/>
                <w:highlight w:val="cyan"/>
                <w:lang w:eastAsia="zh-CN"/>
              </w:rPr>
              <w:t>Accepted and implemented according to R5-210056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1A6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function f_IMS_BuildSDP_UpdatedOfferAudio_TX(SDP_Message p_SDP_Message183,</w:t>
            </w:r>
          </w:p>
          <w:p w14:paraId="6E997D9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IMS_SDP_AudioCodec_Type p_AudioCodec := AMR_16000)</w:t>
            </w:r>
          </w:p>
          <w:p w14:paraId="1173EF1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runs on IMS_PTC</w:t>
            </w:r>
          </w:p>
          <w:p w14:paraId="27A7E1C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template (value) SDP_Message</w:t>
            </w:r>
          </w:p>
          <w:p w14:paraId="6E8C7CE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{ /* @sic R5s141244: use of f_IMS_BuildSDP_TX sic@ */</w:t>
            </w:r>
          </w:p>
          <w:p w14:paraId="1E9FC6C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R5-153610: "sendrecv" media attribute removed from SDP message for C.11 step 7 sic@ */</w:t>
            </w:r>
          </w:p>
          <w:p w14:paraId="729A016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R5-153798: p_SDP_Message183 replacing p_SDP_Attribute_curr_qos_remote and p_Step; p_IsC45 sic@ */</w:t>
            </w:r>
          </w:p>
          <w:p w14:paraId="1933E9D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R5-153798, R5s150841: split of f_IMS_BuildSDP_AnnexC11_Step1or7 sic@ */</w:t>
            </w:r>
          </w:p>
          <w:p w14:paraId="779DA8E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R5-168057, R5-168142: p_AudioCodec := AMR_16000 sic@ */</w:t>
            </w:r>
          </w:p>
          <w:p w14:paraId="766585A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lastRenderedPageBreak/>
              <w:t xml:space="preserve">    var charstring v_Fmt := f_SDP_AudioCodec_GetFmt(p_AudioCodec);   /* @sic R5-197050: fix mapping of fmt values sic@ */</w:t>
            </w:r>
          </w:p>
          <w:p w14:paraId="2FC61D1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SDP_bandwidth_list v_MediaBandwidth_List;</w:t>
            </w:r>
          </w:p>
          <w:p w14:paraId="5E56835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SDP_attribute_list v_SDP_MediaAttributes := {};</w:t>
            </w:r>
          </w:p>
          <w:p w14:paraId="37FABE1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SDP_attribute_list v_SDP_PrecondionAttributes;</w:t>
            </w:r>
          </w:p>
          <w:p w14:paraId="295A2A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SemicolonParam_List v_EVS_FmtpParams;</w:t>
            </w:r>
          </w:p>
          <w:p w14:paraId="031E582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v_DirectionRemote;</w:t>
            </w:r>
          </w:p>
          <w:p w14:paraId="3E28CB9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v_StrengthRemote := c_mandatory;</w:t>
            </w:r>
          </w:p>
          <w:p w14:paraId="3E16A67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 v_FmtpAttributeEVS;</w:t>
            </w:r>
          </w:p>
          <w:p w14:paraId="05FCE87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v_ReceivedBrVal;</w:t>
            </w:r>
          </w:p>
          <w:p w14:paraId="526EF0C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v_ReceivedBwVal;</w:t>
            </w:r>
          </w:p>
          <w:p w14:paraId="0517CA1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CB0153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select (p_AudioCodec) {</w:t>
            </w:r>
          </w:p>
          <w:p w14:paraId="0A29CDE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(AMR_8000) {</w:t>
            </w:r>
          </w:p>
          <w:p w14:paraId="00CD976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v_MediaBandwidth_List := cs_SDP_Bandwidth_List_Media(37, 0, 2000);</w:t>
            </w:r>
          </w:p>
          <w:p w14:paraId="6A35F4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v_SDP_MediaAttributes := f_SDP_MediaAttributes_AudioDef(v_Fmt);</w:t>
            </w:r>
          </w:p>
          <w:p w14:paraId="32F2BC0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5244DC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(AMR_16000) {   /* @sic R5-168057 =&gt; C.11 sic@ */</w:t>
            </w:r>
          </w:p>
          <w:p w14:paraId="7CC9BBF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v_MediaBandwidth_List := cs_SDP_Bandwidth_List_Media(37, 0, 2000);      /* @sic R5-130751; R5-134270: RR=2500; R5-144700: AS=37; R5-172126: RR=2000 sic@ */</w:t>
            </w:r>
          </w:p>
          <w:p w14:paraId="623BD9C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v_SDP_MediaAttributes := f_SDP_MediaAttributes_AMR_WB_AudioDef(v_Fmt);  /* @sic R5-144693: new function f_SDP_MediaAttributes_AudioDef; R5-168057: change for AMR_16000 sic@ */</w:t>
            </w:r>
          </w:p>
          <w:p w14:paraId="2D1F71C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A5DA7A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  <w:r w:rsidRPr="00004CE5">
              <w:rPr>
                <w:rFonts w:ascii="Arial" w:hAnsi="Arial" w:cs="Arial"/>
                <w:highlight w:val="yellow"/>
                <w:lang w:eastAsia="de-DE"/>
              </w:rPr>
              <w:t>case (EVS_16000) {  /* =&gt; C.45 @sic R5-153798 sic@*/</w:t>
            </w:r>
          </w:p>
          <w:p w14:paraId="65F4A36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v_MediaBandwidth_List := cs_SDP_Bandwidth_List_Media(65, 0, 2000);</w:t>
            </w:r>
          </w:p>
          <w:p w14:paraId="752C9C8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if (f_IMS_PTC_RanTypeIsNR5GC()) {       /* 34.229-5 A.5.1/2 UPDATE @sic R5-206382: implementation of TC_7_6 sic@ */</w:t>
            </w:r>
          </w:p>
          <w:p w14:paraId="4B7E9EA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v_EVS_FmtpParams := { cs_AMR_ModeChangeCapability, cs_AMR_MaxRed };   /* !!!! PROSE ISSUE: looks weird !!!! */</w:t>
            </w:r>
          </w:p>
          <w:p w14:paraId="5399F10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}</w:t>
            </w:r>
          </w:p>
          <w:p w14:paraId="53C1148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else {</w:t>
            </w:r>
          </w:p>
          <w:p w14:paraId="313E521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v_FmtpAttributeEVS := f_SDP_AttributeList_GetAttribute(p_SDP_Message183.media_list[0].attributes, cr_SDP_Attribute_fmtp(v_Fmt));</w:t>
            </w:r>
          </w:p>
          <w:p w14:paraId="3EE039A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v_ReceivedBrVal := f_SIP_SemicolonParamList_GetParamValue(v_FmtpAttributeEVS.fmtp.params.paramList, "br");  /* @sic R5-195318: "br" instead of "br-recv", "br-send" sic@ */</w:t>
            </w:r>
          </w:p>
          <w:p w14:paraId="3B0FF0A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v_ReceivedBwVal := f_SIP_SemicolonParamList_GetParamValue(v_FmtpAttributeEVS.fmtp.params.paramList, "bw");  /* @sic R5-195318: "bw" instead of "bw-recv", "bw-send" sic@ */</w:t>
            </w:r>
          </w:p>
          <w:p w14:paraId="6D908A6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5D1AEA7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v_EVS_FmtpParams := cs_EVS_Fmtp_AudioParams(v_ReceivedBrVal, v_ReceivedBwVal);  /* @sic R5-195318 sic@ */</w:t>
            </w:r>
          </w:p>
          <w:p w14:paraId="6CA2792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v_SDP_MediaAttributes := f_SDP_MediaAttributes_EVS_AudioDef(v_Fmt, v_EVS_FmtpParams);    /* !!!! SHOULD BE f_SDP_MediaAttributes_EVS_AudioCommon(v_Fmt, v_EVS_FmtpParams, cs_SDP_MediaAttributes_ptime_maxptime &amp; {c_sendrecv}); ACC. C.44 !!!! */</w:t>
            </w:r>
          </w:p>
          <w:p w14:paraId="300DB7E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v_StrengthRemote := c_optional;  // @sic R5-170671 sic@</w:t>
            </w:r>
          </w:p>
          <w:p w14:paraId="1955461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}</w:t>
            </w:r>
          </w:p>
          <w:p w14:paraId="776E3E5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}</w:t>
            </w:r>
          </w:p>
          <w:p w14:paraId="5B5A579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33DFEAF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A89EF2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8A992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v_SDP_MediaAttributes := f_SDP_Attributes_Add_TX(v_SDP_MediaAttributes, cs_SDP_Attribute_sendrecv);</w:t>
            </w:r>
          </w:p>
          <w:p w14:paraId="6C66FE3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6334E2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// get curr:qos remote for SDP message in step 7</w:t>
            </w:r>
          </w:p>
          <w:p w14:paraId="394A4E2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if (isvalue(p_SDP_Message183.media_list[0]) and</w:t>
            </w:r>
          </w:p>
          <w:p w14:paraId="72A48D5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f_SDP_AttributeList_CheckAttribute(p_SDP_Message183.media_list[0].attributes, cr_SDP_Attribute_curr_qos(c_local, c_none))) {  // see C.11 step 7 Note 1</w:t>
            </w:r>
          </w:p>
          <w:p w14:paraId="2DCF7A1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v_DirectionRemote := c_none;</w:t>
            </w:r>
          </w:p>
          <w:p w14:paraId="0B8C318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1C53F79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v_DirectionRemote := c_sendrecv;</w:t>
            </w:r>
          </w:p>
          <w:p w14:paraId="5C4DE12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lastRenderedPageBreak/>
              <w:t xml:space="preserve">    }</w:t>
            </w:r>
          </w:p>
          <w:p w14:paraId="32C4513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306C8AF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v_SDP_PrecondionAttributes := cs_SDP_PrecondionAttributes(c_sendrecv, v_DirectionRemote, c_mandatory, v_StrengthRemote); /* @sic R5-153798: usage of cs_SDP_PrecondionAttributes sic@</w:t>
            </w:r>
          </w:p>
          <w:p w14:paraId="4F1BF35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                                            @sic R5s170078: remote strength v_StrengthRemote := mandatory sic@ */</w:t>
            </w:r>
          </w:p>
          <w:p w14:paraId="7E53CAC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F97945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f_IMS_BuildSDP_TX(cs_SDP_Media_Audio(v_Fmt), v_MediaBandwidth_List, v_SDP_MediaAttributes, v_SDP_PrecondionAttributes);</w:t>
            </w:r>
          </w:p>
          <w:p w14:paraId="4205BF3D" w14:textId="2522388D" w:rsidR="008B7086" w:rsidRPr="008B7086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21" w:name="OLE_LINK5"/>
      <w:bookmarkStart w:id="22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1"/>
          <w:bookmarkEnd w:id="22"/>
          <w:p w14:paraId="33E5BD72" w14:textId="77777777" w:rsidR="00461581" w:rsidRPr="00004CE5" w:rsidRDefault="001357DC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61581" w:rsidRPr="00461581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61581" w:rsidRPr="00004CE5">
              <w:rPr>
                <w:rFonts w:ascii="Arial" w:hAnsi="Arial" w:cs="Arial"/>
                <w:lang w:eastAsia="de-DE"/>
              </w:rPr>
              <w:t>function f_IMS_BuildSDP_UpdatedOfferAudio_TX(SDP_Message p_SDP_Message183,</w:t>
            </w:r>
          </w:p>
          <w:p w14:paraId="0FA19F2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IMS_SDP_AudioCodec_Type p_AudioCodec := AMR_16000)</w:t>
            </w:r>
          </w:p>
          <w:p w14:paraId="46633B6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runs on IMS_PTC</w:t>
            </w:r>
          </w:p>
          <w:p w14:paraId="67EA22D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template (value) SDP_Message</w:t>
            </w:r>
          </w:p>
          <w:p w14:paraId="1C47CF8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{ /* @sic R5s141244: use of f_IMS_BuildSDP_TX sic@ */</w:t>
            </w:r>
          </w:p>
          <w:p w14:paraId="09F128B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R5-153610: "sendrecv" media attribute removed from SDP message for C.11 step 7 sic@ */</w:t>
            </w:r>
          </w:p>
          <w:p w14:paraId="03B3B09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R5-153798: p_SDP_Message183 replacing p_SDP_Attribute_curr_qos_remote and p_Step; p_IsC45 sic@ */</w:t>
            </w:r>
          </w:p>
          <w:p w14:paraId="1F89C4C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R5-153798, R5s150841: split of f_IMS_BuildSDP_AnnexC11_Step1or7 sic@ */</w:t>
            </w:r>
          </w:p>
          <w:p w14:paraId="034FDEA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/* @sic R5-168057, R5-168142: p_AudioCodec := AMR_16000 sic@ */</w:t>
            </w:r>
          </w:p>
          <w:p w14:paraId="2A1DF2B5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v_Fmt := f_SDP_AudioCodec_GetFmt(p_AudioCodec);   /* @sic R5-197050: fix mapping of fmt values sic@ */</w:t>
            </w:r>
          </w:p>
          <w:p w14:paraId="59F4C02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SDP_bandwidth_list v_MediaBandwidth_List;</w:t>
            </w:r>
          </w:p>
          <w:p w14:paraId="1D7C841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SDP_attribute_list v_SDP_MediaAttributes := {};</w:t>
            </w:r>
          </w:p>
          <w:p w14:paraId="4CE3493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SDP_attribute_list v_SDP_PrecondionAttributes;</w:t>
            </w:r>
          </w:p>
          <w:p w14:paraId="467D3A1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(value) SemicolonParam_List v_EVS_FmtpParams;</w:t>
            </w:r>
          </w:p>
          <w:p w14:paraId="4D2A868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v_DirectionRemote;</w:t>
            </w:r>
          </w:p>
          <w:p w14:paraId="7376F04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v_StrengthRemote := c_mandatory;</w:t>
            </w:r>
          </w:p>
          <w:p w14:paraId="34EBF54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template (omit) SDP_attribute v_FmtpAttributeEVS;</w:t>
            </w:r>
          </w:p>
          <w:p w14:paraId="5B2EAFB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v_ReceivedBrVal;</w:t>
            </w:r>
          </w:p>
          <w:p w14:paraId="2918CFE9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var charstring v_ReceivedBwVal;</w:t>
            </w:r>
          </w:p>
          <w:p w14:paraId="37ECE6DA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60FE6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select (p_AudioCodec) {</w:t>
            </w:r>
          </w:p>
          <w:p w14:paraId="220D958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(AMR_8000) {</w:t>
            </w:r>
          </w:p>
          <w:p w14:paraId="7E2D640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v_MediaBandwidth_List := cs_SDP_Bandwidth_List_Media(37, 0, 2000);</w:t>
            </w:r>
          </w:p>
          <w:p w14:paraId="2E627B0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v_SDP_MediaAttributes := f_SDP_MediaAttributes_AudioDef(v_Fmt);</w:t>
            </w:r>
          </w:p>
          <w:p w14:paraId="13161DA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527C30E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case (AMR_16000) {   /* @sic R5-168057 =&gt; C.11 sic@ */</w:t>
            </w:r>
          </w:p>
          <w:p w14:paraId="016E338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v_MediaBandwidth_List := cs_SDP_Bandwidth_List_Media(37, 0, 2000);      /* @sic R5-130751; R5-134270: RR=2500; R5-144700: AS=37; R5-172126: RR=2000 sic@ */</w:t>
            </w:r>
          </w:p>
          <w:p w14:paraId="7BBC127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v_SDP_MediaAttributes := f_SDP_MediaAttributes_AMR_WB_AudioDef(v_Fmt);  /* @sic R5-144693: new function f_SDP_MediaAttributes_AudioDef; R5-168057: change for AMR_16000 sic@ */</w:t>
            </w:r>
          </w:p>
          <w:p w14:paraId="791E520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1B3E9FD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  <w:r w:rsidRPr="00004CE5">
              <w:rPr>
                <w:rFonts w:ascii="Arial" w:hAnsi="Arial" w:cs="Arial"/>
                <w:highlight w:val="yellow"/>
                <w:lang w:eastAsia="de-DE"/>
              </w:rPr>
              <w:t>case (EVS_16000) {  /* =&gt; C.45 @sic R5-153798 sic@*/</w:t>
            </w:r>
          </w:p>
          <w:p w14:paraId="4C87540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v_MediaBandwidth_List := cs_SDP_Bandwidth_List_Media(65, 0, 2000);</w:t>
            </w:r>
          </w:p>
          <w:p w14:paraId="0AEB37F6" w14:textId="6C191A66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//TC 7.6 R5-210056 </w:t>
            </w:r>
          </w:p>
          <w:p w14:paraId="7CCE7C4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v_FmtpAttributeEVS := f_SDP_AttributeList_GetAttribute(p_SDP_Message183.media_list[0].attributes, cr_SDP_Attribute_fmtp(v_Fmt));</w:t>
            </w:r>
          </w:p>
          <w:p w14:paraId="1881CA0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v_ReceivedBrVal := f_SIP_SemicolonParamList_GetParamValue(v_FmtpAttributeEVS.fmtp.params.paramList, "br");  /* @sic R5-195318: "br" instead of "br-recv", "br-send" sic@ */</w:t>
            </w:r>
          </w:p>
          <w:p w14:paraId="4630C85C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v_ReceivedBwVal := f_SIP_SemicolonParamList_GetParamValue(v_FmtpAttributeEVS.fmtp.params.paramList, "bw");  /* @sic R5-195318: "bw" instead of "bw-recv", "bw-send" sic@ */</w:t>
            </w:r>
          </w:p>
          <w:p w14:paraId="58834C6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4016391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v_EVS_FmtpParams := cs_EVS_Fmtp_AudioParams(v_ReceivedBrVal, v_ReceivedBwVal);  /* @sic R5-195318 sic@ */</w:t>
            </w:r>
          </w:p>
          <w:p w14:paraId="2F984FD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v_SDP_MediaAttributes := f_SDP_MediaAttributes_EVS_AudioDef(v_Fmt, v_EVS_FmtpParams);</w:t>
            </w:r>
          </w:p>
          <w:p w14:paraId="013BBEF4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lastRenderedPageBreak/>
              <w:t xml:space="preserve">          //After R5-210056 this is the only difference for UPDATE body between 34.229-1 and -5</w:t>
            </w:r>
          </w:p>
          <w:p w14:paraId="6C1953E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    if (not(f_IMS_PTC_RanTypeIsNR5GC())) {v_StrengthRemote := c_optional;}  // @sic R5-170671 sic@</w:t>
            </w:r>
          </w:p>
          <w:p w14:paraId="22B5C1A2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31D21FB8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  }</w:t>
            </w:r>
          </w:p>
          <w:p w14:paraId="2F1A5F9B" w14:textId="619EA5A1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21D2834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403A0C0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v_SDP_MediaAttributes := f_SDP_Attributes_Add_TX(v_SDP_MediaAttributes, cs_SDP_Attribute_sendrecv);</w:t>
            </w:r>
          </w:p>
          <w:p w14:paraId="3A3AAAAF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7B2D99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// get curr:qos remote for SDP message in step 7</w:t>
            </w:r>
          </w:p>
          <w:p w14:paraId="23530DF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if (isvalue(p_SDP_Message183.media_list[0]) and</w:t>
            </w:r>
          </w:p>
          <w:p w14:paraId="444A892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f_SDP_AttributeList_CheckAttribute(p_SDP_Message183.media_list[0].attributes, cr_SDP_Attribute_curr_qos(c_local, c_none))) {  // see C.11 step 7 Note 1</w:t>
            </w:r>
          </w:p>
          <w:p w14:paraId="7A7B81C3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v_DirectionRemote := c_none;</w:t>
            </w:r>
          </w:p>
          <w:p w14:paraId="6F2E20A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57A8A361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v_DirectionRemote := c_sendrecv;</w:t>
            </w:r>
          </w:p>
          <w:p w14:paraId="7B9096E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4FB085E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5D7CEB2B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v_SDP_PrecondionAttributes := cs_SDP_PrecondionAttributes(c_sendrecv, v_DirectionRemote, c_mandatory, v_StrengthRemote); /* @sic R5-153798: usage of cs_SDP_PrecondionAttributes sic@</w:t>
            </w:r>
          </w:p>
          <w:p w14:paraId="1C56B58D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                                            @sic R5s170078: remote strength v_StrengthRemote := mandatory sic@ */</w:t>
            </w:r>
          </w:p>
          <w:p w14:paraId="457FAF66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E78B957" w14:textId="77777777" w:rsidR="00461581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  return f_IMS_BuildSDP_TX(cs_SDP_Media_Audio(v_Fmt), v_MediaBandwidth_List, v_SDP_MediaAttributes, v_SDP_PrecondionAttributes);</w:t>
            </w:r>
          </w:p>
          <w:p w14:paraId="192C18D7" w14:textId="086B1DEB" w:rsidR="001357DC" w:rsidRPr="00004CE5" w:rsidRDefault="00461581" w:rsidP="004615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04CE5">
              <w:rPr>
                <w:rFonts w:ascii="Arial" w:hAnsi="Arial" w:cs="Arial"/>
                <w:lang w:eastAsia="de-DE"/>
              </w:rPr>
              <w:t xml:space="preserve">  }</w:t>
            </w:r>
          </w:p>
          <w:p w14:paraId="1C1D1A35" w14:textId="0663B751" w:rsidR="00B81764" w:rsidRPr="00344BA6" w:rsidRDefault="00344BA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63D09F" w14:textId="249F02EE" w:rsidR="00F47884" w:rsidRPr="00CA4CF2" w:rsidRDefault="00F47884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5D21C5A5" w:rsidR="001E41F3" w:rsidRDefault="001E41F3">
      <w:pPr>
        <w:rPr>
          <w:noProof/>
        </w:rPr>
      </w:pPr>
    </w:p>
    <w:p w14:paraId="1A39738B" w14:textId="078D89EA" w:rsidR="00243693" w:rsidRPr="00243693" w:rsidRDefault="00537225" w:rsidP="00243693">
      <w:pPr>
        <w:pStyle w:val="Heading2"/>
        <w:numPr>
          <w:ilvl w:val="1"/>
          <w:numId w:val="4"/>
        </w:numPr>
      </w:pPr>
      <w:bookmarkStart w:id="23" w:name="_Toc66791869"/>
      <w:r w:rsidRPr="00243693">
        <w:t>Change 2</w:t>
      </w:r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43693" w14:paraId="61D7E7BA" w14:textId="77777777" w:rsidTr="00990717">
        <w:trPr>
          <w:trHeight w:val="447"/>
        </w:trPr>
        <w:tc>
          <w:tcPr>
            <w:tcW w:w="1985" w:type="dxa"/>
          </w:tcPr>
          <w:p w14:paraId="657A0E0D" w14:textId="77777777" w:rsidR="00243693" w:rsidRDefault="00243693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67A0329" w14:textId="77777777" w:rsidR="00243693" w:rsidRPr="00243693" w:rsidRDefault="00243693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>f_NR5GC_IPCAN_MT_SpeechCall()</w:t>
            </w:r>
          </w:p>
        </w:tc>
      </w:tr>
      <w:tr w:rsidR="00243693" w14:paraId="614C2BC6" w14:textId="77777777" w:rsidTr="00990717">
        <w:trPr>
          <w:trHeight w:val="549"/>
        </w:trPr>
        <w:tc>
          <w:tcPr>
            <w:tcW w:w="1985" w:type="dxa"/>
          </w:tcPr>
          <w:p w14:paraId="32E1AE60" w14:textId="77777777" w:rsidR="00243693" w:rsidRDefault="00243693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EB709E" w14:textId="77777777" w:rsidR="00243693" w:rsidRPr="00243693" w:rsidRDefault="00243693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43693">
              <w:rPr>
                <w:rFonts w:cs="Arial"/>
                <w:color w:val="000000"/>
                <w:lang w:eastAsia="zh-CN"/>
              </w:rPr>
              <w:t>Coordination messages expected at IMS PTC are missing</w:t>
            </w:r>
          </w:p>
        </w:tc>
      </w:tr>
      <w:tr w:rsidR="00243693" w14:paraId="327D08C5" w14:textId="77777777" w:rsidTr="00990717">
        <w:tc>
          <w:tcPr>
            <w:tcW w:w="1985" w:type="dxa"/>
          </w:tcPr>
          <w:p w14:paraId="4238249E" w14:textId="77777777" w:rsidR="00243693" w:rsidRDefault="00243693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E1AB7E" w14:textId="77777777" w:rsidR="00243693" w:rsidRPr="00243693" w:rsidRDefault="00243693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43693">
              <w:rPr>
                <w:rFonts w:cs="Arial"/>
                <w:color w:val="000000"/>
                <w:lang w:eastAsia="zh-CN"/>
              </w:rPr>
              <w:t>Added sending of two coordination triggers (1</w:t>
            </w:r>
            <w:r w:rsidRPr="00243693">
              <w:rPr>
                <w:rFonts w:cs="Arial"/>
                <w:color w:val="000000"/>
                <w:vertAlign w:val="superscript"/>
                <w:lang w:eastAsia="zh-CN"/>
              </w:rPr>
              <w:t>st</w:t>
            </w:r>
            <w:r w:rsidRPr="00243693">
              <w:rPr>
                <w:rFonts w:cs="Arial"/>
                <w:color w:val="000000"/>
                <w:lang w:eastAsia="zh-CN"/>
              </w:rPr>
              <w:t xml:space="preserve"> one is received in f_IMS_CC_StartCall() and 2</w:t>
            </w:r>
            <w:r w:rsidRPr="00243693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 w:rsidRPr="00243693">
              <w:rPr>
                <w:rFonts w:cs="Arial"/>
                <w:color w:val="000000"/>
                <w:lang w:eastAsia="zh-CN"/>
              </w:rPr>
              <w:t xml:space="preserve"> in f_IMS_CC_TriggerDedicatedBearerActivation())</w:t>
            </w:r>
          </w:p>
        </w:tc>
      </w:tr>
      <w:tr w:rsidR="00243693" w14:paraId="46B68F77" w14:textId="77777777" w:rsidTr="00990717">
        <w:tc>
          <w:tcPr>
            <w:tcW w:w="1985" w:type="dxa"/>
          </w:tcPr>
          <w:p w14:paraId="01C63B1F" w14:textId="77777777" w:rsidR="00243693" w:rsidRDefault="00243693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CD6C7AA" w14:textId="77777777" w:rsidR="00243693" w:rsidRPr="00243693" w:rsidRDefault="00243693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243693"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3300A2" w14:paraId="6BFA9010" w14:textId="77777777" w:rsidTr="00990717">
        <w:tc>
          <w:tcPr>
            <w:tcW w:w="1985" w:type="dxa"/>
          </w:tcPr>
          <w:p w14:paraId="64AA9661" w14:textId="77777777" w:rsidR="003300A2" w:rsidRDefault="003300A2" w:rsidP="003300A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F57F262" w14:textId="5EAA5BC1" w:rsidR="003300A2" w:rsidRDefault="003300A2" w:rsidP="003300A2">
            <w:pPr>
              <w:rPr>
                <w:rFonts w:ascii="Arial" w:hAnsi="Arial"/>
                <w:highlight w:val="cyan"/>
              </w:rPr>
            </w:pPr>
            <w:r w:rsidRPr="006B616F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6759666" w14:textId="77777777" w:rsidR="00243693" w:rsidRDefault="00243693" w:rsidP="00243693"/>
    <w:p w14:paraId="68177FC6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43693" w14:paraId="40C02092" w14:textId="77777777" w:rsidTr="00990717">
        <w:tc>
          <w:tcPr>
            <w:tcW w:w="9855" w:type="dxa"/>
          </w:tcPr>
          <w:p w14:paraId="688DBC06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function f_NR5GC_IPCAN_MT_SpeechCall(IMS_IPCAN_CO_ORD_PORT p_Port,</w:t>
            </w:r>
          </w:p>
          <w:p w14:paraId="20731E01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                                 NR_CellId_Type p_NR_CellId) runs on NR5GC_PTC return TriggerResult_Type</w:t>
            </w:r>
          </w:p>
          <w:p w14:paraId="7B52CE72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2C6F38F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57A9071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TriggerResult_Type v_Result := NORMAL;</w:t>
            </w:r>
          </w:p>
          <w:p w14:paraId="1A03EA36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template (omit) GSM_MobilityInfo_Type v_GSM_MobilityInfo;</w:t>
            </w:r>
          </w:p>
          <w:p w14:paraId="233CE512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22CBA01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f_NR_Paging_Def(p_NR_CellId, RRC_IDLE);</w:t>
            </w:r>
          </w:p>
          <w:p w14:paraId="38E8A9BB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  <w:t>v_GSM_MobilityInfo := f_NR5GC_SpeechCall_Steps2_8(p_NR_CellId, mt_Access, '0010'B); //WA#784729 _7.x_Service_type handling, R5s210037, Change2</w:t>
            </w:r>
          </w:p>
          <w:p w14:paraId="50C43E07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138C7D3E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v_Result := f_IMS_IPCAN_WaitForTriggerOrAbort(p_Port);  // wait until IMS PTC has sent "100 Trying" and "183 Session Progress" (steps 3 and 4 of C.21)</w:t>
            </w:r>
          </w:p>
          <w:p w14:paraId="0FAD802E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if (v_Result == NORMAL) {                               // =&gt; procedure shall not be aborted</w:t>
            </w:r>
          </w:p>
          <w:p w14:paraId="0E1B1139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lastRenderedPageBreak/>
              <w:t xml:space="preserve">      f_NR5GC_ModifyPDUSession_AddVoice(p_NR_CellId, valueof(v_GSM_MobilityInfo));</w:t>
            </w:r>
          </w:p>
          <w:p w14:paraId="3F706723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63182BB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return v_Result;</w:t>
            </w:r>
          </w:p>
          <w:p w14:paraId="447111AE" w14:textId="77777777" w:rsidR="00243693" w:rsidRDefault="00243693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}</w:t>
            </w:r>
            <w:r w:rsidRPr="007F17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r w:rsidRPr="007F175B">
              <w:rPr>
                <w:rFonts w:ascii="Arial" w:hAnsi="Arial"/>
                <w:b/>
                <w:lang w:val="en-US" w:eastAsia="en-GB"/>
              </w:rPr>
              <w:t xml:space="preserve">  </w:t>
            </w:r>
          </w:p>
        </w:tc>
      </w:tr>
    </w:tbl>
    <w:p w14:paraId="25AE4B25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2A859692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61EE277E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086DFF6B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</w:p>
    <w:p w14:paraId="7EEC5BE6" w14:textId="77777777" w:rsidR="00243693" w:rsidRDefault="00243693" w:rsidP="0024369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43693" w14:paraId="7B4A7B8D" w14:textId="77777777" w:rsidTr="00990717">
        <w:tc>
          <w:tcPr>
            <w:tcW w:w="9855" w:type="dxa"/>
          </w:tcPr>
          <w:p w14:paraId="4C8E70F4" w14:textId="77777777" w:rsidR="00243693" w:rsidRPr="007F175B" w:rsidRDefault="00243693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17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F9017C9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7F17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r w:rsidRPr="00243693">
              <w:rPr>
                <w:rFonts w:ascii="Arial" w:hAnsi="Arial" w:cs="Arial"/>
                <w:lang w:val="en-US" w:eastAsia="en-GB"/>
              </w:rPr>
              <w:t xml:space="preserve"> function f_NR5GC_IPCAN_MT_SpeechCall(IMS_IPCAN_CO_ORD_PORT p_Port,</w:t>
            </w:r>
          </w:p>
          <w:p w14:paraId="25ED3703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                                 NR_CellId_Type p_NR_CellId) runs on NR5GC_PTC return TriggerResult_Type</w:t>
            </w:r>
          </w:p>
          <w:p w14:paraId="18644263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595390B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5E320D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TriggerResult_Type v_Result := NORMAL;</w:t>
            </w:r>
          </w:p>
          <w:p w14:paraId="256F643F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var template (omit) GSM_MobilityInfo_Type v_GSM_MobilityInfo;</w:t>
            </w:r>
          </w:p>
          <w:p w14:paraId="3D6588D9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B3FBD01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f_NR_Paging_Def(p_NR_CellId, RRC_IDLE);</w:t>
            </w:r>
          </w:p>
          <w:p w14:paraId="5742B6D7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  <w:t>v_GSM_MobilityInfo := f_NR5GC_SpeechCall_Steps2_8(p_NR_CellId, mt_Access, '0010'B); //WA#784729 _7.x_Service_type handling, R5s210037, Change2</w:t>
            </w:r>
          </w:p>
          <w:p w14:paraId="356D2A1A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7F4F2AD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</w:r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>f_IMS_IPCAN_SendCoOrdMsg(p_Port);</w:t>
            </w:r>
            <w:r w:rsidRPr="00243693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4B0E9869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ab/>
            </w:r>
          </w:p>
          <w:p w14:paraId="09F9CB8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v_Result := f_IMS_IPCAN_WaitForTriggerOrAbort(p_Port);  // wait until IMS PTC has sent "100 Trying" and "183 Session Progress" (steps 3 and 4 of C.21)</w:t>
            </w:r>
          </w:p>
          <w:p w14:paraId="4F01327C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if (v_Result == NORMAL) {                               // =&gt; procedure shall not be aborted</w:t>
            </w:r>
          </w:p>
          <w:p w14:paraId="7BFAAD57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f_NR5GC_ModifyPDUSession_AddVoice(p_NR_CellId, valueof(v_GSM_MobilityInfo));</w:t>
            </w:r>
          </w:p>
          <w:p w14:paraId="5AD8CAD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243693">
              <w:rPr>
                <w:rFonts w:ascii="Arial" w:hAnsi="Arial" w:cs="Arial"/>
                <w:highlight w:val="yellow"/>
                <w:lang w:val="en-US" w:eastAsia="en-GB"/>
              </w:rPr>
              <w:t xml:space="preserve">f_IMS_IPCAN_SendCoOrdMsg(p_Port); </w:t>
            </w:r>
          </w:p>
          <w:p w14:paraId="49EA1A54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500F743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  return v_Result;</w:t>
            </w:r>
          </w:p>
          <w:p w14:paraId="011A8AA7" w14:textId="77777777" w:rsidR="00243693" w:rsidRPr="00243693" w:rsidRDefault="00243693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243693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7245DCD1" w14:textId="77777777" w:rsidR="00243693" w:rsidRDefault="00243693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D3527F2" w14:textId="77777777" w:rsidR="00243693" w:rsidRDefault="00243693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2F916D57" w14:textId="77777777" w:rsidR="003F6002" w:rsidRDefault="00243693" w:rsidP="003F6002">
      <w:pPr>
        <w:rPr>
          <w:noProof/>
        </w:rPr>
      </w:pPr>
      <w:r>
        <w:rPr>
          <w:b/>
          <w:lang w:eastAsia="en-GB"/>
        </w:rPr>
        <w:t xml:space="preserve"> </w:t>
      </w:r>
    </w:p>
    <w:p w14:paraId="3D0FB548" w14:textId="426029C9" w:rsidR="00F3530D" w:rsidRDefault="00F3530D" w:rsidP="00F3530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24" w:name="_Toc66791870"/>
      <w:r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3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3530D" w14:paraId="3CCE164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F61" w14:textId="77777777" w:rsidR="00F3530D" w:rsidRDefault="00F3530D" w:rsidP="002901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C603" w14:textId="72DBBDE0" w:rsidR="00F3530D" w:rsidRPr="00054302" w:rsidRDefault="00764D79" w:rsidP="002901BB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64D79">
              <w:rPr>
                <w:rFonts w:ascii="Arial" w:hAnsi="Arial" w:cs="Arial"/>
                <w:color w:val="000000"/>
                <w:lang w:eastAsia="zh-CN"/>
              </w:rPr>
              <w:t>f_IMS_BuildSDP_AnswerAudio_RX</w:t>
            </w:r>
          </w:p>
        </w:tc>
      </w:tr>
      <w:tr w:rsidR="00F3530D" w14:paraId="11A31F19" w14:textId="77777777" w:rsidTr="002901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5F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4335" w14:textId="220811FF" w:rsidR="00F3530D" w:rsidRPr="00764D79" w:rsidRDefault="00764D79" w:rsidP="003C76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764D79">
              <w:rPr>
                <w:rFonts w:cs="Arial"/>
                <w:lang w:eastAsia="de-DE"/>
              </w:rPr>
              <w:t>R5-210056</w:t>
            </w:r>
            <w:r w:rsidR="003C76D0">
              <w:rPr>
                <w:rFonts w:cs="Arial"/>
                <w:lang w:eastAsia="de-DE"/>
              </w:rPr>
              <w:t xml:space="preserve"> updates the ‘max red’ attribute value.</w:t>
            </w:r>
          </w:p>
        </w:tc>
      </w:tr>
      <w:tr w:rsidR="00F3530D" w14:paraId="56DB1DF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C990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7E17" w14:textId="4312A787" w:rsidR="00F3530D" w:rsidRPr="00C91E2F" w:rsidRDefault="00E44A9D" w:rsidP="00E44A9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Allowed </w:t>
            </w:r>
            <w:r>
              <w:rPr>
                <w:rFonts w:cs="Arial"/>
                <w:lang w:eastAsia="de-DE"/>
              </w:rPr>
              <w:t>‘max red’ attribute value.</w:t>
            </w:r>
          </w:p>
        </w:tc>
      </w:tr>
      <w:tr w:rsidR="00F3530D" w14:paraId="0BAED66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2588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B0F7" w14:textId="64D003C1" w:rsidR="00F3530D" w:rsidRPr="00C91E2F" w:rsidRDefault="00764D79" w:rsidP="002901B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</w:t>
            </w:r>
            <w:r w:rsidRPr="00764D79">
              <w:rPr>
                <w:rFonts w:ascii="Arial" w:hAnsi="Arial" w:cs="Arial"/>
                <w:lang w:eastAsia="en-GB"/>
              </w:rPr>
              <w:t>MS_SDP_Messages.ttcn</w:t>
            </w:r>
          </w:p>
        </w:tc>
      </w:tr>
      <w:tr w:rsidR="003300A2" w14:paraId="5BFAB144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C86" w14:textId="77777777" w:rsidR="003300A2" w:rsidRPr="00EE1104" w:rsidRDefault="003300A2" w:rsidP="003300A2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D7A" w14:textId="7D7EB031" w:rsidR="003300A2" w:rsidRPr="00EE1104" w:rsidRDefault="003300A2" w:rsidP="003300A2">
            <w:pPr>
              <w:rPr>
                <w:rFonts w:ascii="Arial" w:hAnsi="Arial"/>
                <w:lang w:eastAsia="zh-CN"/>
              </w:rPr>
            </w:pPr>
            <w:r w:rsidRPr="00CA15E0">
              <w:rPr>
                <w:rFonts w:ascii="Arial" w:hAnsi="Arial"/>
                <w:highlight w:val="cyan"/>
                <w:lang w:eastAsia="zh-CN"/>
              </w:rPr>
              <w:t xml:space="preserve">Accepted </w:t>
            </w:r>
            <w:r>
              <w:rPr>
                <w:rFonts w:ascii="Arial" w:hAnsi="Arial"/>
                <w:highlight w:val="cyan"/>
                <w:lang w:eastAsia="zh-CN"/>
              </w:rPr>
              <w:t xml:space="preserve">in principle </w:t>
            </w:r>
            <w:r w:rsidRPr="00CA15E0">
              <w:rPr>
                <w:rFonts w:ascii="Arial" w:hAnsi="Arial"/>
                <w:highlight w:val="cyan"/>
                <w:lang w:eastAsia="zh-CN"/>
              </w:rPr>
              <w:t>and implemented according to R5-210056</w:t>
            </w:r>
          </w:p>
        </w:tc>
      </w:tr>
    </w:tbl>
    <w:p w14:paraId="3B6F76A3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3E272B80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00058D78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635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function f_IMS_BuildSDP_AnswerAudio_RX(SDP_KindOfAnswer_Type p_KindOfAnswer,</w:t>
            </w:r>
          </w:p>
          <w:p w14:paraId="2EC3AF3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IMS_SDP_AudioCodec_Type p_AudioCodec := AMR_16000,</w:t>
            </w:r>
          </w:p>
          <w:p w14:paraId="2426A9C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boolean p_PreconditionsRequired := true)</w:t>
            </w:r>
          </w:p>
          <w:p w14:paraId="7A4CF3D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runs on IMS_PTC return template (present) SDP_Message</w:t>
            </w:r>
          </w:p>
          <w:p w14:paraId="75344FA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 /* @sic R5-123077 change 3: 'inactive' removed from 'Attributes for media' for step 4 sic@ */</w:t>
            </w:r>
          </w:p>
          <w:p w14:paraId="72E1C3B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R5s150704, R5s150751 - Additional changes: f_IMS_BuildSDP_RX used instead of cr_SDP_Message_Def sic@ */</w:t>
            </w:r>
          </w:p>
          <w:p w14:paraId="5A1E26E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R5-153798: p_IsC45 sic@ */</w:t>
            </w:r>
          </w:p>
          <w:p w14:paraId="51C793F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R5-168057: new default for p_AudioCodec sic@ */</w:t>
            </w:r>
          </w:p>
          <w:p w14:paraId="7084EE2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R5s170946: p_PreconditionsRequired sic@ */</w:t>
            </w:r>
          </w:p>
          <w:p w14:paraId="36B0620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SDP_media_field v_SDP_Media_Field := cr_SDP_Media_Audio;</w:t>
            </w:r>
          </w:p>
          <w:p w14:paraId="27AE3C2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lastRenderedPageBreak/>
              <w:t xml:space="preserve">    var template (present) SDP_attribute_rtpmap_codec v_RtpmapCodec := f_SDP_AttributeRtpmapVoiceRX(p_AudioCodec);   /* @sic R5-153798 sic@*/</w:t>
            </w:r>
          </w:p>
          <w:p w14:paraId="62467D2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SDP_attribute_fmtp_format_specific_params v_FormatSpecificParameters := ?;</w:t>
            </w:r>
          </w:p>
          <w:p w14:paraId="453D45D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SemicolonParam_List v_ParamList;</w:t>
            </w:r>
          </w:p>
          <w:p w14:paraId="5AAC69A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SDP_attribute_list v_SDP_PrecondionAttributes;</w:t>
            </w:r>
          </w:p>
          <w:p w14:paraId="235DCF6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SDP_attribute_list v_SDP_MediaAttributes;</w:t>
            </w:r>
          </w:p>
          <w:p w14:paraId="60EABB4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81F34E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select (p_KindOfAnswer) {</w:t>
            </w:r>
          </w:p>
          <w:p w14:paraId="503CB4B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(InitialAnswer) {</w:t>
            </w:r>
          </w:p>
          <w:p w14:paraId="43EEB36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v_SDP_PrecondionAttributes := cr_SDP_PrecondionAttributes((c_none, c_sendrecv), c_none, c_mandatory, c_mandatory);     /* @sic R5s120530 change 3.15 sic@  NOTE: preconditions only if required */</w:t>
            </w:r>
          </w:p>
          <w:p w14:paraId="3765D3E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87F426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if (f_IMS_PTC_RanTypeIsNR5GC()) {       /* 34.229-5 A.5.1/2 183 Session Progress @sic R5-206382: implementation of TC_7_6 sic@ */</w:t>
            </w:r>
          </w:p>
          <w:p w14:paraId="25240C9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v_ParamList := {</w:t>
            </w:r>
          </w:p>
          <w:p w14:paraId="7303D12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cr_GenericParam("br", "13.2"),</w:t>
            </w:r>
          </w:p>
          <w:p w14:paraId="747B85E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cr_GenericParam("bw", "swb"),</w:t>
            </w:r>
          </w:p>
          <w:p w14:paraId="41CCECB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r w:rsidRPr="00B307AD">
              <w:rPr>
                <w:rFonts w:ascii="Arial" w:hAnsi="Arial" w:cs="Arial"/>
                <w:highlight w:val="yellow"/>
                <w:lang w:eastAsia="de-DE"/>
              </w:rPr>
              <w:t>cr_AMR_MaxRed("220"),</w:t>
            </w:r>
          </w:p>
          <w:p w14:paraId="6DA24E2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069CD29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494782C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v_FormatSpecificParameters := cr_Fmtp_ParamList(v_ParamList);</w:t>
            </w:r>
          </w:p>
          <w:p w14:paraId="5770242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042766D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else {</w:t>
            </w:r>
          </w:p>
          <w:p w14:paraId="76A170A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v_SDP_PrecondionAttributes := f_SDP_Attributes_Add_RX(v_SDP_PrecondionAttributes, cr_SDP_Attribute_conf_qos);          /* @sic R5s140204 sic@ */</w:t>
            </w:r>
          </w:p>
          <w:p w14:paraId="2A6B2D4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if (p_AudioCodec == EVS_16000) {    // C.45 @sic R5-153798 sic@</w:t>
            </w:r>
          </w:p>
          <w:p w14:paraId="6CB5C83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v_ParamList := {    /* @sic R5-195318: "br" and "bw" instead of "br-recv", "br-send" and "bw-recv", "bw-send" sic@ */</w:t>
            </w:r>
          </w:p>
          <w:p w14:paraId="14CE359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cr_GenericParam("br", ?),</w:t>
            </w:r>
          </w:p>
          <w:p w14:paraId="45EA3BB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cr_GenericParam("bw", ?),</w:t>
            </w:r>
          </w:p>
          <w:p w14:paraId="4601CA3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4DB7D86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20F4DBC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v_FormatSpecificParameters := cr_Fmtp_ParamList(v_ParamList);</w:t>
            </w:r>
          </w:p>
          <w:p w14:paraId="6C9F3EC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34380C9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6547F4F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148D881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(FinalAnswer) {</w:t>
            </w:r>
          </w:p>
          <w:p w14:paraId="14AAA47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/* @sic R5-150709: cr_SDP_Attribute_sendrecv removed sic@ */</w:t>
            </w:r>
          </w:p>
          <w:p w14:paraId="71740EF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v_SDP_PrecondionAttributes := cr_SDP_PrecondionAttributes(c_sendrecv, c_sendrecv, c_mandatory, c_mandatory);           /* NOTE: preconditions only if required */</w:t>
            </w:r>
          </w:p>
          <w:p w14:paraId="0C70151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42E6061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else {</w:t>
            </w:r>
          </w:p>
          <w:p w14:paraId="0D83BDE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FatalError(__FILE__, __LINE__, "");</w:t>
            </w:r>
          </w:p>
          <w:p w14:paraId="121906D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6527F0E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851610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504093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v_SDP_MediaAttributes := {</w:t>
            </w:r>
          </w:p>
          <w:p w14:paraId="36E3056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cr_SDP_Attribute_rtpmap(cr_SDP_AnyMediaFormatDescr, v_RtpmapCodec),    // @sic R5s130681 change 2 sic@</w:t>
            </w:r>
          </w:p>
          <w:p w14:paraId="3E53530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cr_SDP_Attribute_fmtp(cr_SDP_AnyMediaFormatDescr, v_FormatSpecificParameters)</w:t>
            </w:r>
          </w:p>
          <w:p w14:paraId="1DA6059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};</w:t>
            </w:r>
          </w:p>
          <w:p w14:paraId="05326DD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AABC89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(not p_PreconditionsRequired) {</w:t>
            </w:r>
          </w:p>
          <w:p w14:paraId="2B3AFE4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v_SDP_PrecondionAttributes := {};                                      // @sic R5s170946 sic@</w:t>
            </w:r>
          </w:p>
          <w:p w14:paraId="1139D74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3040DA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f_IMS_BuildSDP_RX(-, v_SDP_Media_Field, v_SDP_MediaAttributes, v_SDP_PrecondionAttributes);</w:t>
            </w:r>
          </w:p>
          <w:p w14:paraId="7FBC90A2" w14:textId="7D8C206B" w:rsidR="00F3530D" w:rsidRPr="008B7086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7010D662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50FD6ABC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7CD89D76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73D" w14:textId="77777777" w:rsidR="008A1A67" w:rsidRPr="00B307AD" w:rsidRDefault="00F3530D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  <w:r w:rsidR="008A1A67" w:rsidRPr="00B307AD">
              <w:rPr>
                <w:rFonts w:ascii="Arial" w:hAnsi="Arial" w:cs="Arial"/>
                <w:lang w:eastAsia="de-DE"/>
              </w:rPr>
              <w:t xml:space="preserve">  function f_IMS_BuildSDP_AnswerAudio_RX(SDP_KindOfAnswer_Type p_KindOfAnswer,</w:t>
            </w:r>
          </w:p>
          <w:p w14:paraId="152A3B2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IMS_SDP_AudioCodec_Type p_AudioCodec := AMR_16000,</w:t>
            </w:r>
          </w:p>
          <w:p w14:paraId="102CABC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  boolean p_PreconditionsRequired := true)</w:t>
            </w:r>
          </w:p>
          <w:p w14:paraId="1CC6ABE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runs on IMS_PTC return template (present) SDP_Message</w:t>
            </w:r>
          </w:p>
          <w:p w14:paraId="0CBCFEF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 /* @sic R5-123077 change 3: 'inactive' removed from 'Attributes for media' for step 4 sic@ */</w:t>
            </w:r>
          </w:p>
          <w:p w14:paraId="498DA82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R5s150704, R5s150751 - Additional changes: f_IMS_BuildSDP_RX used instead of cr_SDP_Message_Def sic@ */</w:t>
            </w:r>
          </w:p>
          <w:p w14:paraId="5A791EB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R5-153798: p_IsC45 sic@ */</w:t>
            </w:r>
          </w:p>
          <w:p w14:paraId="739C029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R5-168057: new default for p_AudioCodec sic@ */</w:t>
            </w:r>
          </w:p>
          <w:p w14:paraId="431BFF7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/* @sic R5s170946: p_PreconditionsRequired sic@ */</w:t>
            </w:r>
          </w:p>
          <w:p w14:paraId="24257E3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SDP_media_field v_SDP_Media_Field := cr_SDP_Media_Audio;</w:t>
            </w:r>
          </w:p>
          <w:p w14:paraId="4D68882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SDP_attribute_rtpmap_codec v_RtpmapCodec := f_SDP_AttributeRtpmapVoiceRX(p_AudioCodec);   /* @sic R5-153798 sic@*/</w:t>
            </w:r>
          </w:p>
          <w:p w14:paraId="3E3B4D0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SDP_attribute_fmtp_format_specific_params v_FormatSpecificParameters := ?;</w:t>
            </w:r>
          </w:p>
          <w:p w14:paraId="0405F23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SemicolonParam_List v_ParamList;</w:t>
            </w:r>
          </w:p>
          <w:p w14:paraId="732ABD9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SDP_attribute_list v_SDP_PrecondionAttributes;</w:t>
            </w:r>
          </w:p>
          <w:p w14:paraId="49B822D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(present) SDP_attribute_list v_SDP_MediaAttributes;</w:t>
            </w:r>
          </w:p>
          <w:p w14:paraId="381E96C2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88A70D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select (p_KindOfAnswer) {</w:t>
            </w:r>
          </w:p>
          <w:p w14:paraId="42178BD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(InitialAnswer) {</w:t>
            </w:r>
          </w:p>
          <w:p w14:paraId="1C5CCFF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v_SDP_PrecondionAttributes := cr_SDP_PrecondionAttributes((c_none, c_sendrecv), c_none, c_mandatory, c_mandatory);     /* @sic R5s120530 change 3.15 sic@  NOTE: preconditions only if required */</w:t>
            </w:r>
          </w:p>
          <w:p w14:paraId="2FA2D8D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564E2EF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if (f_IMS_PTC_RanTypeIsNR5GC()) {       /* 34.229-5 A.5.1/2 183 Session Progress @sic R5-206382: implementation of TC_7_6 sic@ */</w:t>
            </w:r>
          </w:p>
          <w:p w14:paraId="5A629AD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v_ParamList := {</w:t>
            </w:r>
          </w:p>
          <w:p w14:paraId="13DB879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cr_GenericParam("br", "13.2"),</w:t>
            </w:r>
          </w:p>
          <w:p w14:paraId="67EDA95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cr_GenericParam("bw", "swb"),</w:t>
            </w:r>
          </w:p>
          <w:p w14:paraId="238711C7" w14:textId="03C4B2F8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</w:t>
            </w:r>
            <w:r w:rsidRPr="00B307AD">
              <w:rPr>
                <w:rFonts w:ascii="Arial" w:hAnsi="Arial" w:cs="Arial"/>
                <w:highlight w:val="yellow"/>
                <w:lang w:eastAsia="de-DE"/>
              </w:rPr>
              <w:t>cr_AMR_MaxRed(pattern "0..220"),</w:t>
            </w:r>
            <w:r w:rsidRPr="00B307AD">
              <w:rPr>
                <w:rFonts w:ascii="Arial" w:hAnsi="Arial" w:cs="Arial"/>
                <w:lang w:eastAsia="de-DE"/>
              </w:rPr>
              <w:t xml:space="preserve"> //R5-210056</w:t>
            </w:r>
          </w:p>
          <w:p w14:paraId="0FC1D39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19DF089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1C5986A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v_FormatSpecificParameters := cr_Fmtp_ParamList(v_ParamList);</w:t>
            </w:r>
          </w:p>
          <w:p w14:paraId="318FDA4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6B5002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else {</w:t>
            </w:r>
          </w:p>
          <w:p w14:paraId="18D39A6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v_SDP_PrecondionAttributes := f_SDP_Attributes_Add_RX(v_SDP_PrecondionAttributes, cr_SDP_Attribute_conf_qos);          /* @sic R5s140204 sic@ */</w:t>
            </w:r>
          </w:p>
          <w:p w14:paraId="08D7512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if (p_AudioCodec == EVS_16000) {    // C.45 @sic R5-153798 sic@</w:t>
            </w:r>
          </w:p>
          <w:p w14:paraId="47507EE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v_ParamList := {    /* @sic R5-195318: "br" and "bw" instead of "br-recv", "br-send" and "bw-recv", "bw-send" sic@ */</w:t>
            </w:r>
          </w:p>
          <w:p w14:paraId="762095C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cr_GenericParam("br", ?),</w:t>
            </w:r>
          </w:p>
          <w:p w14:paraId="5B1E6F1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cr_GenericParam("bw", ?),</w:t>
            </w:r>
          </w:p>
          <w:p w14:paraId="3998E554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*</w:t>
            </w:r>
          </w:p>
          <w:p w14:paraId="39A299C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};</w:t>
            </w:r>
          </w:p>
          <w:p w14:paraId="2DF29EC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v_FormatSpecificParameters := cr_Fmtp_ParamList(v_ParamList);</w:t>
            </w:r>
          </w:p>
          <w:p w14:paraId="4FC2A55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794ED5E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6070AEB8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5DEBC4D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(FinalAnswer) {</w:t>
            </w:r>
          </w:p>
          <w:p w14:paraId="38EBAA4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/* @sic R5-150709: cr_SDP_Attribute_sendrecv removed sic@ */</w:t>
            </w:r>
          </w:p>
          <w:p w14:paraId="43F0196B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v_SDP_PrecondionAttributes := cr_SDP_PrecondionAttributes(c_sendrecv, c_sendrecv, c_mandatory, c_mandatory);           /* NOTE: preconditions only if required */</w:t>
            </w:r>
          </w:p>
          <w:p w14:paraId="6D0BFD7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000828D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case else {</w:t>
            </w:r>
          </w:p>
          <w:p w14:paraId="5413426D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FatalError(__FILE__, __LINE__, "");</w:t>
            </w:r>
          </w:p>
          <w:p w14:paraId="01E841A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462B0339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B2788F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6BE1B63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v_SDP_MediaAttributes := {</w:t>
            </w:r>
          </w:p>
          <w:p w14:paraId="362D6C86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cr_SDP_Attribute_rtpmap(cr_SDP_AnyMediaFormatDescr, v_RtpmapCodec),    // @sic R5s130681 change 2 sic@</w:t>
            </w:r>
          </w:p>
          <w:p w14:paraId="07A91611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cr_SDP_Attribute_fmtp(cr_SDP_AnyMediaFormatDescr, v_FormatSpecificParameters)</w:t>
            </w:r>
          </w:p>
          <w:p w14:paraId="7CC0454A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lastRenderedPageBreak/>
              <w:t xml:space="preserve">    };</w:t>
            </w:r>
          </w:p>
          <w:p w14:paraId="772F3425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8F070D7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(not p_PreconditionsRequired) {</w:t>
            </w:r>
          </w:p>
          <w:p w14:paraId="6B25DC9E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v_SDP_PrecondionAttributes := {};                                      // @sic R5s170946 sic@</w:t>
            </w:r>
          </w:p>
          <w:p w14:paraId="268D848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E22BF1C" w14:textId="77777777" w:rsidR="008A1A67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f_IMS_BuildSDP_RX(-, v_SDP_Media_Field, v_SDP_MediaAttributes, v_SDP_PrecondionAttributes);</w:t>
            </w:r>
          </w:p>
          <w:p w14:paraId="24F47CC0" w14:textId="360A5D41" w:rsidR="00F3530D" w:rsidRPr="00B307AD" w:rsidRDefault="008A1A67" w:rsidP="008A1A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</w:p>
          <w:p w14:paraId="52628C0B" w14:textId="77777777" w:rsidR="00F3530D" w:rsidRPr="00B307AD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9A367FA" w14:textId="77777777" w:rsidR="00F3530D" w:rsidRPr="00CA4CF2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1D1DA830" w14:textId="77777777" w:rsidR="00F3530D" w:rsidRDefault="00F3530D" w:rsidP="00F3530D">
      <w:pPr>
        <w:rPr>
          <w:noProof/>
        </w:rPr>
      </w:pPr>
    </w:p>
    <w:p w14:paraId="622577AE" w14:textId="0D2B54ED" w:rsidR="00F3530D" w:rsidRDefault="00F3530D" w:rsidP="00F3530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25" w:name="_Toc66791871"/>
      <w:r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4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3530D" w14:paraId="4FF2B514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4426" w14:textId="77777777" w:rsidR="00F3530D" w:rsidRDefault="00F3530D" w:rsidP="002901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BE6" w14:textId="1238021D" w:rsidR="00F3530D" w:rsidRPr="00054302" w:rsidRDefault="00545A02" w:rsidP="002901BB">
            <w:pPr>
              <w:rPr>
                <w:rFonts w:ascii="Arial" w:hAnsi="Arial" w:cs="Arial"/>
                <w:color w:val="000000"/>
                <w:lang w:eastAsia="zh-CN"/>
              </w:rPr>
            </w:pPr>
            <w:r w:rsidRPr="00545A02">
              <w:rPr>
                <w:rFonts w:ascii="Arial" w:hAnsi="Arial" w:cs="Arial"/>
                <w:color w:val="000000"/>
                <w:lang w:eastAsia="zh-CN"/>
              </w:rPr>
              <w:t>f_NR5GC_IPCAN_MT_SpeechCall</w:t>
            </w:r>
          </w:p>
        </w:tc>
      </w:tr>
      <w:tr w:rsidR="00F3530D" w14:paraId="697596F4" w14:textId="77777777" w:rsidTr="002901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A7E5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7AF" w14:textId="49CF38F2" w:rsidR="00F3530D" w:rsidRPr="00A32F63" w:rsidRDefault="004734E7" w:rsidP="00A85DD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For the MT calls there is currently missing trigger from NR5GC to IMS component after the ServiceRequest procedure is finished to signal that SIP Invite should be triggered.</w:t>
            </w:r>
          </w:p>
        </w:tc>
      </w:tr>
      <w:tr w:rsidR="00F3530D" w14:paraId="0E158ACA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B6F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C7A2" w14:textId="04EB1ABF" w:rsidR="00F3530D" w:rsidRPr="00C91E2F" w:rsidRDefault="004734E7" w:rsidP="004734E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coordination trigger for IMS component inside </w:t>
            </w:r>
            <w:r w:rsidRPr="004734E7">
              <w:rPr>
                <w:rFonts w:cs="Arial"/>
                <w:lang w:eastAsia="zh-CN"/>
              </w:rPr>
              <w:t>f_NR5GC_IPCAN_MT_SpeechCall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F3530D" w14:paraId="4053A235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14D" w14:textId="77777777" w:rsidR="00F3530D" w:rsidRDefault="00F3530D" w:rsidP="002901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7079" w14:textId="46428039" w:rsidR="00F3530D" w:rsidRPr="00C91E2F" w:rsidRDefault="00545A02" w:rsidP="002901BB">
            <w:pPr>
              <w:spacing w:after="0"/>
              <w:rPr>
                <w:rFonts w:ascii="Arial" w:hAnsi="Arial" w:cs="Arial"/>
                <w:lang w:eastAsia="en-GB"/>
              </w:rPr>
            </w:pPr>
            <w:r w:rsidRPr="00545A02">
              <w:rPr>
                <w:rFonts w:ascii="Arial" w:hAnsi="Arial" w:cs="Arial"/>
                <w:lang w:eastAsia="en-GB"/>
              </w:rPr>
              <w:t>IPCAN_NR5GC.ttcn</w:t>
            </w:r>
          </w:p>
        </w:tc>
      </w:tr>
      <w:tr w:rsidR="003300A2" w14:paraId="7902DCA1" w14:textId="77777777" w:rsidTr="002901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355" w14:textId="77777777" w:rsidR="003300A2" w:rsidRPr="00EE1104" w:rsidRDefault="003300A2" w:rsidP="003300A2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1A0B" w14:textId="56ED5B7E" w:rsidR="003300A2" w:rsidRPr="00EE1104" w:rsidRDefault="003300A2" w:rsidP="003300A2">
            <w:pPr>
              <w:rPr>
                <w:rFonts w:ascii="Arial" w:hAnsi="Arial"/>
                <w:lang w:eastAsia="zh-CN"/>
              </w:rPr>
            </w:pPr>
            <w:r w:rsidRPr="006B616F">
              <w:rPr>
                <w:rFonts w:ascii="Arial" w:hAnsi="Arial"/>
                <w:highlight w:val="red"/>
                <w:lang w:eastAsia="zh-CN"/>
              </w:rPr>
              <w:t>Alternative solution implemented in change 2</w:t>
            </w:r>
          </w:p>
        </w:tc>
      </w:tr>
    </w:tbl>
    <w:p w14:paraId="7DD6F503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3A825CEA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6B440CBE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5E8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function f_NR5GC_IPCAN_MT_SpeechCall(IMS_IPCAN_CO_ORD_PORT p_Port,</w:t>
            </w:r>
          </w:p>
          <w:p w14:paraId="0B99AA80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NR_CellId_Type p_NR_CellId) runs on NR5GC_PTC return TriggerResult_Type</w:t>
            </w:r>
          </w:p>
          <w:p w14:paraId="212E9AFD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3FC8F0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B073B48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TriggerResult_Type v_Result := NORMAL;</w:t>
            </w:r>
          </w:p>
          <w:p w14:paraId="3F7A2727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(omit) GSM_MobilityInfo_Type v_GSM_MobilityInfo;</w:t>
            </w:r>
          </w:p>
          <w:p w14:paraId="4C3CCF8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3F1FEAD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f_NR_Paging_Def(p_NR_CellId, RRC_IDLE);</w:t>
            </w:r>
          </w:p>
          <w:p w14:paraId="05C41921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v_GSM_MobilityInfo := f_NR5GC_SpeechCall_Steps2_8(p_NR_CellId, mt_Access, '0010'B);      //Anritsu TTCN CR R5s210037</w:t>
            </w:r>
          </w:p>
          <w:p w14:paraId="4F04B82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F1C6D69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09E577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v_Result := f_IMS_IPCAN_WaitForTriggerOrAbort(p_Port);  // wait until IMS PTC has sent "100 Trying" and "183 Session Progress" (steps 3 and 4 of C.21)</w:t>
            </w:r>
          </w:p>
          <w:p w14:paraId="458D857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(v_Result == NORMAL) {                               // =&gt; procedure shall not be aborted</w:t>
            </w:r>
          </w:p>
          <w:p w14:paraId="6145B98F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f_NR5GC_ModifyPDUSession_AddVoice(p_NR_CellId, valueof(v_GSM_MobilityInfo));</w:t>
            </w:r>
          </w:p>
          <w:p w14:paraId="4AEC9DE8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272A9E4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v_Result;</w:t>
            </w:r>
          </w:p>
          <w:p w14:paraId="36335B58" w14:textId="33EC7D26" w:rsidR="00F3530D" w:rsidRPr="008B7086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2CA9C3B2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</w:p>
    <w:p w14:paraId="07C54215" w14:textId="77777777" w:rsidR="00F3530D" w:rsidRDefault="00F3530D" w:rsidP="00F353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530D" w14:paraId="6FC0A2F6" w14:textId="77777777" w:rsidTr="002901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618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85DD5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B307AD">
              <w:rPr>
                <w:rFonts w:ascii="Arial" w:hAnsi="Arial" w:cs="Arial"/>
                <w:lang w:eastAsia="de-DE"/>
              </w:rPr>
              <w:t>function f_NR5GC_IPCAN_MT_SpeechCall(IMS_IPCAN_CO_ORD_PORT p_Port,</w:t>
            </w:r>
          </w:p>
          <w:p w14:paraId="056478E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                                 NR_CellId_Type p_NR_CellId) runs on NR5GC_PTC return TriggerResult_Type</w:t>
            </w:r>
          </w:p>
          <w:p w14:paraId="7A7E934C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4E5CDF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F1B19E0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TriggerResult_Type v_Result := NORMAL;</w:t>
            </w:r>
          </w:p>
          <w:p w14:paraId="2DBC9977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var template (omit) GSM_MobilityInfo_Type v_GSM_MobilityInfo;</w:t>
            </w:r>
          </w:p>
          <w:p w14:paraId="3758441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0383836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f_NR_Paging_Def(p_NR_CellId, RRC_IDLE);</w:t>
            </w:r>
          </w:p>
          <w:p w14:paraId="17D1490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v_GSM_MobilityInfo := f_NR5GC_SpeechCall_Steps2_8(p_NR_CellId, mt_Access, '0010'B);      //Anritsu TTCN CR R5s210037</w:t>
            </w:r>
          </w:p>
          <w:p w14:paraId="52EA9FF3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01A4E02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  <w:r w:rsidRPr="00B307AD">
              <w:rPr>
                <w:rFonts w:ascii="Arial" w:hAnsi="Arial" w:cs="Arial"/>
                <w:highlight w:val="yellow"/>
                <w:lang w:eastAsia="de-DE"/>
              </w:rPr>
              <w:t>f_IMS_IPCAN_SendCoOrdMsg(IMS[tsc_Index_IMS1]);</w:t>
            </w:r>
          </w:p>
          <w:p w14:paraId="0C2F50E3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E3EC3C0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v_Result := f_IMS_IPCAN_WaitForTriggerOrAbort(p_Port);  // wait until IMS PTC has sent "100 Trying" and "183 Session Progress" (steps 3 and 4 of C.21)</w:t>
            </w:r>
          </w:p>
          <w:p w14:paraId="18E84FD8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if (v_Result == NORMAL) {                               // =&gt; procedure shall not be aborted</w:t>
            </w:r>
          </w:p>
          <w:p w14:paraId="234BD76B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  f_NR5GC_ModifyPDUSession_AddVoice(p_NR_CellId, valueof(v_GSM_MobilityInfo));</w:t>
            </w:r>
          </w:p>
          <w:p w14:paraId="2F93D9B5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5613CEEE" w14:textId="77777777" w:rsidR="00A85DD5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return v_Result;</w:t>
            </w:r>
          </w:p>
          <w:p w14:paraId="3584DEDF" w14:textId="50F65E4F" w:rsidR="00F3530D" w:rsidRPr="00B307AD" w:rsidRDefault="00A85DD5" w:rsidP="00A85DD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}</w:t>
            </w:r>
            <w:r w:rsidR="00F3530D" w:rsidRPr="00B307AD">
              <w:rPr>
                <w:rFonts w:ascii="Arial" w:hAnsi="Arial" w:cs="Arial"/>
                <w:lang w:eastAsia="de-DE"/>
              </w:rPr>
              <w:t xml:space="preserve"> </w:t>
            </w:r>
          </w:p>
          <w:p w14:paraId="4566D02D" w14:textId="77777777" w:rsidR="00F3530D" w:rsidRPr="00B307AD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B307AD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44D2CE9" w14:textId="77777777" w:rsidR="00F3530D" w:rsidRPr="00CA4CF2" w:rsidRDefault="00F3530D" w:rsidP="00290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4C3899AC" w14:textId="1EA1925B" w:rsidR="00F3530D" w:rsidRDefault="00F3530D" w:rsidP="00F3530D">
      <w:pPr>
        <w:rPr>
          <w:noProof/>
        </w:rPr>
      </w:pPr>
    </w:p>
    <w:p w14:paraId="4E3D2DBD" w14:textId="2366CD40" w:rsidR="009842DC" w:rsidRPr="009842DC" w:rsidRDefault="009842DC" w:rsidP="009842D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6" w:name="_Toc66791872"/>
      <w:r w:rsidRPr="009842DC"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5</w:t>
      </w:r>
      <w:bookmarkEnd w:id="2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42DC" w:rsidRPr="009842DC" w14:paraId="17FE29FD" w14:textId="77777777" w:rsidTr="003300A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C9F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4E3" w14:textId="0CA4C482" w:rsidR="009842DC" w:rsidRPr="009842DC" w:rsidRDefault="00A96923" w:rsidP="009842DC">
            <w:pPr>
              <w:rPr>
                <w:rFonts w:ascii="Arial" w:eastAsia="Calibri" w:hAnsi="Arial" w:cs="Arial"/>
                <w:color w:val="000000"/>
              </w:rPr>
            </w:pPr>
            <w:r w:rsidRPr="009842DC">
              <w:rPr>
                <w:rFonts w:ascii="Arial" w:eastAsia="SimSun" w:hAnsi="Arial" w:cs="Arial"/>
                <w:noProof/>
                <w:lang w:val="en-SG"/>
              </w:rPr>
              <w:t>f_NR5GC_ModifyPDUSession_AddVoice</w:t>
            </w:r>
          </w:p>
        </w:tc>
      </w:tr>
      <w:tr w:rsidR="009842DC" w:rsidRPr="009842DC" w14:paraId="15A4609F" w14:textId="77777777" w:rsidTr="003300A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9A5E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811" w14:textId="708745CE" w:rsidR="002901BB" w:rsidRPr="003E43FE" w:rsidRDefault="002901BB" w:rsidP="003E43FE">
            <w:pPr>
              <w:spacing w:after="0"/>
              <w:rPr>
                <w:rFonts w:ascii="Arial" w:hAnsi="Arial" w:cs="Arial"/>
                <w:noProof/>
              </w:rPr>
            </w:pPr>
            <w:r w:rsidRPr="003E43FE">
              <w:rPr>
                <w:rFonts w:ascii="Arial" w:hAnsi="Arial" w:cs="Arial"/>
                <w:noProof/>
              </w:rPr>
              <w:t>SDAP Configuration is not provided for DRB configuration on SS side</w:t>
            </w:r>
          </w:p>
          <w:p w14:paraId="1537B841" w14:textId="7F6047A7" w:rsidR="002901BB" w:rsidRPr="003E43FE" w:rsidRDefault="002901BB" w:rsidP="003E43FE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</w:p>
        </w:tc>
      </w:tr>
      <w:tr w:rsidR="009842DC" w:rsidRPr="009842DC" w14:paraId="790C00B7" w14:textId="77777777" w:rsidTr="003300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606B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628F" w14:textId="77777777" w:rsidR="009842DC" w:rsidRPr="003E43FE" w:rsidRDefault="002901BB" w:rsidP="003E43FE">
            <w:pPr>
              <w:spacing w:after="0" w:line="259" w:lineRule="auto"/>
              <w:rPr>
                <w:rFonts w:ascii="Arial" w:eastAsia="SimSun" w:hAnsi="Arial" w:cs="Arial"/>
                <w:lang w:val="en-SG" w:eastAsia="ja-JP"/>
              </w:rPr>
            </w:pPr>
            <w:r w:rsidRPr="003E43FE">
              <w:rPr>
                <w:rFonts w:ascii="Arial" w:eastAsia="SimSun" w:hAnsi="Arial" w:cs="Arial"/>
                <w:lang w:val="en-SG" w:eastAsia="ja-JP"/>
              </w:rPr>
              <w:t>Updated SDAP Configuration</w:t>
            </w:r>
          </w:p>
          <w:p w14:paraId="5B4ECC99" w14:textId="4782924F" w:rsidR="002901BB" w:rsidRPr="003E43FE" w:rsidRDefault="002901BB" w:rsidP="003E43FE">
            <w:pPr>
              <w:spacing w:after="0" w:line="259" w:lineRule="auto"/>
              <w:ind w:left="360"/>
              <w:rPr>
                <w:rFonts w:ascii="Arial" w:eastAsia="SimSun" w:hAnsi="Arial" w:cs="Arial"/>
                <w:lang w:val="en-SG" w:eastAsia="ja-JP"/>
              </w:rPr>
            </w:pPr>
          </w:p>
        </w:tc>
      </w:tr>
      <w:tr w:rsidR="009842DC" w:rsidRPr="009842DC" w14:paraId="08AA6BDE" w14:textId="77777777" w:rsidTr="003300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6557" w14:textId="77777777" w:rsidR="009842DC" w:rsidRPr="00435220" w:rsidRDefault="009842DC" w:rsidP="009842DC">
            <w:pPr>
              <w:spacing w:before="40" w:after="40"/>
              <w:rPr>
                <w:rFonts w:ascii="Arial" w:eastAsia="SimSun" w:hAnsi="Arial" w:cs="Arial"/>
                <w:b/>
                <w:bCs/>
                <w:lang w:val="en-SG" w:eastAsia="ja-JP"/>
              </w:rPr>
            </w:pPr>
            <w:r w:rsidRPr="00435220">
              <w:rPr>
                <w:rFonts w:ascii="Arial" w:eastAsia="SimSun" w:hAnsi="Arial" w:cs="Arial"/>
                <w:b/>
                <w:bCs/>
                <w:lang w:val="en-SG" w:eastAsia="ja-JP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3FE" w14:textId="47F276A4" w:rsidR="009842DC" w:rsidRPr="00435220" w:rsidRDefault="00435220" w:rsidP="009842DC">
            <w:pPr>
              <w:spacing w:after="0"/>
              <w:rPr>
                <w:rFonts w:ascii="Arial" w:eastAsia="SimSun" w:hAnsi="Arial" w:cs="Arial"/>
                <w:lang w:val="en-SG" w:eastAsia="ja-JP"/>
              </w:rPr>
            </w:pPr>
            <w:r w:rsidRPr="00435220">
              <w:rPr>
                <w:rFonts w:ascii="Arial" w:eastAsia="SimSun" w:hAnsi="Arial" w:cs="Arial"/>
                <w:lang w:val="en-SG" w:eastAsia="ja-JP"/>
              </w:rPr>
              <w:t>NR5GC_IMSProcedures.ttcn</w:t>
            </w:r>
          </w:p>
        </w:tc>
      </w:tr>
      <w:tr w:rsidR="003300A2" w:rsidRPr="009842DC" w14:paraId="6132518D" w14:textId="77777777" w:rsidTr="003300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C90B" w14:textId="77777777" w:rsidR="003300A2" w:rsidRPr="009842DC" w:rsidRDefault="003300A2" w:rsidP="003300A2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9842DC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509C" w14:textId="12AC443E" w:rsidR="003300A2" w:rsidRPr="009842DC" w:rsidRDefault="003300A2" w:rsidP="003300A2">
            <w:pPr>
              <w:rPr>
                <w:rFonts w:ascii="Arial" w:eastAsia="SimSun" w:hAnsi="Arial" w:cs="Arial"/>
              </w:rPr>
            </w:pPr>
            <w:r w:rsidRPr="001B7FC1">
              <w:rPr>
                <w:rFonts w:ascii="Arial" w:eastAsia="SimSun" w:hAnsi="Arial" w:cs="Arial"/>
                <w:highlight w:val="cyan"/>
              </w:rPr>
              <w:t>Accepted</w:t>
            </w:r>
          </w:p>
        </w:tc>
      </w:tr>
    </w:tbl>
    <w:p w14:paraId="626F891A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</w:p>
    <w:p w14:paraId="6BEBA673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  <w:r w:rsidRPr="009842DC">
        <w:rPr>
          <w:rFonts w:ascii="Arial" w:eastAsia="SimSun" w:hAnsi="Arial" w:cs="Arial"/>
          <w:b/>
          <w:lang w:eastAsia="en-GB"/>
        </w:rPr>
        <w:t>Before change:</w:t>
      </w:r>
    </w:p>
    <w:p w14:paraId="4A5D7B3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sz w:val="16"/>
          <w:lang w:val="en-SG"/>
        </w:rPr>
        <w:t xml:space="preserve">    </w:t>
      </w:r>
      <w:r w:rsidRPr="009842DC">
        <w:rPr>
          <w:rFonts w:ascii="Arial" w:eastAsia="SimSun" w:hAnsi="Arial" w:cs="Arial"/>
          <w:noProof/>
          <w:lang w:val="en-SG"/>
        </w:rPr>
        <w:t>function f_NR5GC_ModifyPDUSession_AddVoice(NR_CellId_Type p_NR_CellId, GSM_MobilityInfo_Type p_GSM_MobilityInfo) runs on NR5GC_PTC</w:t>
      </w:r>
    </w:p>
    <w:p w14:paraId="7F4CED7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453F753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NR_SRB_COMMON_IND v_ReceivedAsp;</w:t>
      </w:r>
    </w:p>
    <w:p w14:paraId="2E81217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v_InterworkWithEPS := false;</w:t>
      </w:r>
    </w:p>
    <w:p w14:paraId="2AEE961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NG_NAS_DL_Pdu_Type v_PiggyBackedMsgToSend;</w:t>
      </w:r>
    </w:p>
    <w:p w14:paraId="1E000C5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RadioBearerConfig v_RadioBearerConfig;</w:t>
      </w:r>
    </w:p>
    <w:p w14:paraId="02E5B98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CellGroupConfig v_CellGroupConfig;</w:t>
      </w:r>
    </w:p>
    <w:p w14:paraId="420C113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NR_RadioBearerList_Type v_SS_Config;</w:t>
      </w:r>
    </w:p>
    <w:p w14:paraId="63FC5CC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integer v_NewDRBId;</w:t>
      </w:r>
    </w:p>
    <w:p w14:paraId="637FC57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v_IsFR1 := f_NR_CellInfo_GetIsFR1(p_NR_CellId);</w:t>
      </w:r>
    </w:p>
    <w:p w14:paraId="37C810A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11345C2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(isvalue(p_GSM_MobilityInfo.EPS_Bearer)) {  // This is only set if the UE supports EPS</w:t>
      </w:r>
    </w:p>
    <w:p w14:paraId="20C0B49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v_InterworkWithEPS := true;</w:t>
      </w:r>
    </w:p>
    <w:p w14:paraId="1BDDC07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252CFEA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4A33193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build components of Reconfiguration message</w:t>
      </w:r>
    </w:p>
    <w:p w14:paraId="255A980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v_PiggyBackedMsgToSend := f_Get_NG_PDUSessionModificationCommand(p_GSM_MobilityInfo.SessionId,</w:t>
      </w:r>
    </w:p>
    <w:p w14:paraId="1F8686C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omit,</w:t>
      </w:r>
    </w:p>
    <w:p w14:paraId="06EE4CE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-, -, -, -,</w:t>
      </w:r>
    </w:p>
    <w:p w14:paraId="7F08F90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f_BuildDefaultQoSRules("7_Voice", '7A'O), //R5s210073</w:t>
      </w:r>
    </w:p>
    <w:p w14:paraId="1645995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cs_QoSFlowDescr({cs_QoS_Flow5(v_InterworkWithEPS)}));</w:t>
      </w:r>
    </w:p>
    <w:p w14:paraId="07179F4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304735E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v_NewDRBId := f_NR_GetNextDRBId(p_GSM_MobilityInfo, false);</w:t>
      </w:r>
    </w:p>
    <w:p w14:paraId="36EA913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FFS: 38.508-1 4.8.1-3 specifies cn association of EPS Bearer</w:t>
      </w:r>
    </w:p>
    <w:p w14:paraId="5FD2BA3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v_RadioBearerConfig := cs_38508_RadioBearerConfigDef(-,</w:t>
      </w:r>
    </w:p>
    <w:p w14:paraId="323E766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{cs_NR_DRB_ToAddMod(cs_NR_DRB_SDAP(cs_SDAP_Config(oct2int(p_GSM_MobilityInfo.SessionId), false, {7})), // QFI of 7 in flow 5</w:t>
      </w:r>
    </w:p>
    <w:p w14:paraId="2151C7A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v_NewDRBId,</w:t>
      </w:r>
    </w:p>
    <w:p w14:paraId="59662BC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-, -,</w:t>
      </w:r>
    </w:p>
    <w:p w14:paraId="3FA9B19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cs_38508_PDCP_Config (-, -, -, -, omit))}); // UM</w:t>
      </w:r>
    </w:p>
    <w:p w14:paraId="6C0F520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lastRenderedPageBreak/>
        <w:t xml:space="preserve">    v_SS_Config := {f_NR_GetRadioBearerConfig_FullUM(p_NR_CellId, v_NewDRBId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)};</w:t>
      </w:r>
      <w:r w:rsidRPr="009842DC">
        <w:rPr>
          <w:rFonts w:ascii="Arial" w:eastAsia="SimSun" w:hAnsi="Arial" w:cs="Arial"/>
          <w:noProof/>
          <w:lang w:val="en-SG"/>
        </w:rPr>
        <w:t xml:space="preserve"> //FFS: 38.508-1 4.8.1-3 specifies cn association of EPS Bearer</w:t>
      </w:r>
    </w:p>
    <w:p w14:paraId="22CA1A9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 := f_NR_GetCellgroupConfig_DRB(p_NR_CellId, {v_NewDRBId}, false);</w:t>
      </w:r>
    </w:p>
    <w:p w14:paraId="3E6B53C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v_CellGroupConfig.rlc_BearerToAddModList := {cs_38508_RLC_BearerConfig_DRB(v_NewDRBId,</w:t>
      </w:r>
    </w:p>
    <w:p w14:paraId="367A886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cs_38508_RLC_Config_UM_DRB(f_NR_UL_UM_RLC(), f_NR_DL_UM_RLC(v_IsFR1)),</w:t>
      </w:r>
    </w:p>
    <w:p w14:paraId="15CEF83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cs_38508_LogicalChannelConfig_DRB)};</w:t>
      </w:r>
    </w:p>
    <w:p w14:paraId="4014021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5AA0C5C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then send RRC Reconfiguration message</w:t>
      </w:r>
    </w:p>
    <w:p w14:paraId="64CF6D0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f_NR_RRCReconfigNewDRBWithSSConfig(p_NR_CellId,</w:t>
      </w:r>
    </w:p>
    <w:p w14:paraId="04979A2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v_RadioBearerConfig,</w:t>
      </w:r>
    </w:p>
    <w:p w14:paraId="4701FC3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v_SS_Config,</w:t>
      </w:r>
    </w:p>
    <w:p w14:paraId="3234FA2F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v_CellGroupConfig,</w:t>
      </w:r>
    </w:p>
    <w:p w14:paraId="356EA5C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{ cs_NG_NAS_RequestWithPiggybacking(tsc_SHT_IntegrityProtected_Ciphered, v_PiggyBackedMsgToSend) });</w:t>
      </w:r>
    </w:p>
    <w:p w14:paraId="70D9BE4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SRB.receive(car_NR_SRB_NasPdu_IND(p_NR_CellId,</w:t>
      </w:r>
    </w:p>
    <w:p w14:paraId="6C6633A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tsc_NR_RbId_SRB2,</w:t>
      </w:r>
    </w:p>
    <w:p w14:paraId="27D7DFB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cr_NG_NAS_IndWithPiggybacking((tsc_SHT_IntegrityProtected_Ciphered,tsc_SHT_IntegrityProtected)))) -&gt; value v_ReceivedAsp;</w:t>
      </w:r>
    </w:p>
    <w:p w14:paraId="1FAF225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(not f_Check_NG_PDUSessionModificationComplete (v_ReceivedAsp.Signalling.Nas[0].Pdu, p_GSM_MobilityInfo.SessionId)) {</w:t>
      </w:r>
    </w:p>
    <w:p w14:paraId="1CC429F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f_NR_SetVerdictFailOrInconc(__FILE__, __LINE__, "PDU Session Modification Complete failed");</w:t>
      </w:r>
    </w:p>
    <w:p w14:paraId="2C898B9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 else {</w:t>
      </w:r>
    </w:p>
    <w:p w14:paraId="33BE056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f_NR_PreliminaryPass(__FILE__, __LINE__, "Speech Call Establishment");</w:t>
      </w:r>
    </w:p>
    <w:p w14:paraId="1BE2854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5C1EEEF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29C29090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2830B071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  <w:r w:rsidRPr="009842DC">
        <w:rPr>
          <w:rFonts w:ascii="Arial" w:eastAsia="SimSun" w:hAnsi="Arial" w:cs="Arial"/>
          <w:b/>
          <w:lang w:val="pt-BR" w:eastAsia="en-GB"/>
        </w:rPr>
        <w:t>After change:</w:t>
      </w:r>
    </w:p>
    <w:p w14:paraId="0AC9AB0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function f_NR5GC_ModifyPDUSession_AddVoice(NR_CellId_Type p_NR_CellId, GSM_MobilityInfo_Type p_GSM_MobilityInfo) runs on NR5GC_PTC</w:t>
      </w:r>
    </w:p>
    <w:p w14:paraId="75B3078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7035AE8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NR_SRB_COMMON_IND v_ReceivedAsp;</w:t>
      </w:r>
    </w:p>
    <w:p w14:paraId="56751FB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v_InterworkWithEPS := false;</w:t>
      </w:r>
    </w:p>
    <w:p w14:paraId="664EDC5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NG_NAS_DL_Pdu_Type v_PiggyBackedMsgToSend;</w:t>
      </w:r>
    </w:p>
    <w:p w14:paraId="7A67D12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RadioBearerConfig v_RadioBearerConfig;</w:t>
      </w:r>
    </w:p>
    <w:p w14:paraId="7BD0371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CellGroupConfig v_CellGroupConfig;</w:t>
      </w:r>
    </w:p>
    <w:p w14:paraId="7DDF1AF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NR_RadioBearerList_Type v_SS_Config;</w:t>
      </w:r>
    </w:p>
    <w:p w14:paraId="73196D6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integer v_NewDRBId;</w:t>
      </w:r>
    </w:p>
    <w:p w14:paraId="31882C1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boolean v_IsFR1 := f_NR_CellInfo_GetIsFR1(p_NR_CellId);</w:t>
      </w:r>
    </w:p>
    <w:p w14:paraId="6B735279" w14:textId="4EA21A62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422FDEF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(isvalue(p_GSM_MobilityInfo.EPS_Bearer)) {  // This is only set if the UE supports EPS</w:t>
      </w:r>
    </w:p>
    <w:p w14:paraId="4189C96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v_InterworkWithEPS := true;</w:t>
      </w:r>
    </w:p>
    <w:p w14:paraId="5E00512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4D37269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57D0DA6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build components of Reconfiguration message</w:t>
      </w:r>
    </w:p>
    <w:p w14:paraId="02588AC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v_PiggyBackedMsgToSend := f_Get_NG_PDUSessionModificationCommand(p_GSM_MobilityInfo.SessionId,</w:t>
      </w:r>
    </w:p>
    <w:p w14:paraId="19D18FF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omit,</w:t>
      </w:r>
    </w:p>
    <w:p w14:paraId="178D117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-, -, -, -,</w:t>
      </w:r>
    </w:p>
    <w:p w14:paraId="19E3A9B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f_BuildDefaultQoSRules("7_Voice", '7A'O), //R5s210073</w:t>
      </w:r>
    </w:p>
    <w:p w14:paraId="4DF2C71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cs_QoSFlowDescr({cs_QoS_Flow5(v_InterworkWithEPS)}));</w:t>
      </w:r>
    </w:p>
    <w:p w14:paraId="75CDAA7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6E120FB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v_NewDRBId := f_NR_GetNextDRBId(p_GSM_MobilityInfo, false);</w:t>
      </w:r>
    </w:p>
    <w:p w14:paraId="45F0DF6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FFS: 38.508-1 4.8.1-3 specifies cn association of EPS Bearer</w:t>
      </w:r>
    </w:p>
    <w:p w14:paraId="44B8489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v_RadioBearerConfig := cs_38508_RadioBearerConfigDef(-,</w:t>
      </w:r>
    </w:p>
    <w:p w14:paraId="6CC69E1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{cs_NR_DRB_ToAddMod(cs_NR_DRB_SDAP(cs_SDAP_Config(oct2int(p_GSM_MobilityInfo.SessionId), false, {7})), // QFI of 7 in flow 5</w:t>
      </w:r>
    </w:p>
    <w:p w14:paraId="1AAB46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v_NewDRBId,</w:t>
      </w:r>
    </w:p>
    <w:p w14:paraId="37BA73E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 -, -,</w:t>
      </w:r>
    </w:p>
    <w:p w14:paraId="06FC713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lastRenderedPageBreak/>
        <w:t xml:space="preserve">                                                                              cs_38508_PDCP_Config (-, -, -, -, omit))}); // UM</w:t>
      </w:r>
    </w:p>
    <w:p w14:paraId="1D90ACE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1D30F3EE" w14:textId="169DE1FA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v_SS_Config := {f_NR_GetRadioBearerConfig_FullUM(p_NR_CellId, v_NewDRBId</w:t>
      </w:r>
      <w:r w:rsidRPr="00960D19">
        <w:rPr>
          <w:rFonts w:ascii="Arial" w:eastAsia="SimSun" w:hAnsi="Arial" w:cs="Arial"/>
          <w:noProof/>
          <w:highlight w:val="yellow"/>
          <w:lang w:val="en-SG"/>
        </w:rPr>
        <w:t xml:space="preserve">, -, -, </w:t>
      </w:r>
      <w:r w:rsidR="00F55A8D" w:rsidRPr="00960D19">
        <w:rPr>
          <w:rFonts w:ascii="Arial" w:eastAsia="SimSun" w:hAnsi="Arial" w:cs="Arial"/>
          <w:noProof/>
          <w:highlight w:val="yellow"/>
          <w:lang w:val="en-SG"/>
        </w:rPr>
        <w:t>cs_SDAP_Configuration(oct2int(p_GSM_MobilityInfo.SessionId), -, -, {7})</w:t>
      </w:r>
      <w:r w:rsidRPr="00960D19">
        <w:rPr>
          <w:rFonts w:ascii="Arial" w:eastAsia="SimSun" w:hAnsi="Arial" w:cs="Arial"/>
          <w:noProof/>
          <w:highlight w:val="yellow"/>
          <w:lang w:val="en-SG"/>
        </w:rPr>
        <w:t>)};</w:t>
      </w:r>
      <w:r w:rsidRPr="009842DC">
        <w:rPr>
          <w:rFonts w:ascii="Arial" w:eastAsia="SimSun" w:hAnsi="Arial" w:cs="Arial"/>
          <w:noProof/>
          <w:lang w:val="en-SG"/>
        </w:rPr>
        <w:t xml:space="preserve"> //FFS: 38.508-1 4.8.1-3 specifies cn association of EPS Bearer</w:t>
      </w:r>
    </w:p>
    <w:p w14:paraId="7A0AA23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 := f_NR_GetCellgroupConfig_DRB(p_NR_CellId, {v_NewDRBId}, false);</w:t>
      </w:r>
    </w:p>
    <w:p w14:paraId="04FEE18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v_CellGroupConfig.rlc_BearerToAddModList := {cs_38508_RLC_BearerConfig_DRB(v_NewDRBId,</w:t>
      </w:r>
    </w:p>
    <w:p w14:paraId="411E596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cs_38508_RLC_Config_UM_DRB(f_NR_UL_UM_RLC(), f_NR_DL_UM_RLC(v_IsFR1)),</w:t>
      </w:r>
    </w:p>
    <w:p w14:paraId="44586CB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                                      cs_38508_LogicalChannelConfig_DRB)};</w:t>
      </w:r>
    </w:p>
    <w:p w14:paraId="6E19C27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</w:p>
    <w:p w14:paraId="6D46E7C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// then send RRC Reconfiguration message</w:t>
      </w:r>
    </w:p>
    <w:p w14:paraId="54360B9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f_NR_RRCReconfigNewDRBWithSSConfig(p_NR_CellId,</w:t>
      </w:r>
    </w:p>
    <w:p w14:paraId="386875E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v_RadioBearerConfig,</w:t>
      </w:r>
    </w:p>
    <w:p w14:paraId="1A80000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v_SS_Config,</w:t>
      </w:r>
    </w:p>
    <w:p w14:paraId="3B8DCF9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v_CellGroupConfig,</w:t>
      </w:r>
    </w:p>
    <w:p w14:paraId="4A62369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 { cs_NG_NAS_RequestWithPiggybacking(tsc_SHT_IntegrityProtected_Ciphered, v_PiggyBackedMsgToSend) });</w:t>
      </w:r>
    </w:p>
    <w:p w14:paraId="34D50B0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SRB.receive(car_NR_SRB_NasPdu_IND(p_NR_CellId,</w:t>
      </w:r>
    </w:p>
    <w:p w14:paraId="6C160DD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tsc_NR_RbId_SRB2,</w:t>
      </w:r>
    </w:p>
    <w:p w14:paraId="251F128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   cr_NG_NAS_IndWithPiggybacking((tsc_SHT_IntegrityProtected_Ciphered,tsc_SHT_IntegrityProtected)))) -&gt; value v_ReceivedAsp;</w:t>
      </w:r>
    </w:p>
    <w:p w14:paraId="3416C24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(not f_Check_NG_PDUSessionModificationComplete (v_ReceivedAsp.Signalling.Nas[0].Pdu, p_GSM_MobilityInfo.SessionId)) {</w:t>
      </w:r>
    </w:p>
    <w:p w14:paraId="6826D8B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f_NR_SetVerdictFailOrInconc(__FILE__, __LINE__, "PDU Session Modification Complete failed");</w:t>
      </w:r>
    </w:p>
    <w:p w14:paraId="355562B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 else {</w:t>
      </w:r>
    </w:p>
    <w:p w14:paraId="27B8C5B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f_NR_PreliminaryPass(__FILE__, __LINE__, "Speech Call Establishment");</w:t>
      </w:r>
    </w:p>
    <w:p w14:paraId="7686095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0F22601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22BF8765" w14:textId="66F1355C" w:rsidR="009842DC" w:rsidRPr="009842DC" w:rsidRDefault="009842DC" w:rsidP="009842D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7" w:name="_Toc66791873"/>
      <w:r w:rsidRPr="009842DC"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6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42DC" w:rsidRPr="009842DC" w14:paraId="6AD8C52B" w14:textId="77777777" w:rsidTr="00261A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4EA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9D3" w14:textId="4B820BE9" w:rsidR="009842DC" w:rsidRPr="009842DC" w:rsidRDefault="000217B1" w:rsidP="009842DC">
            <w:pPr>
              <w:rPr>
                <w:rFonts w:ascii="Arial" w:eastAsia="Calibri" w:hAnsi="Arial" w:cs="Arial"/>
                <w:color w:val="000000"/>
              </w:rPr>
            </w:pPr>
            <w:r w:rsidRPr="009842DC">
              <w:rPr>
                <w:rFonts w:ascii="Arial" w:eastAsia="SimSun" w:hAnsi="Arial" w:cs="Arial"/>
                <w:noProof/>
                <w:lang w:val="en-SG"/>
              </w:rPr>
              <w:t>f_BuildDefaultQosFlow</w:t>
            </w:r>
          </w:p>
        </w:tc>
      </w:tr>
      <w:tr w:rsidR="00261AAD" w:rsidRPr="009842DC" w14:paraId="1B4958E6" w14:textId="77777777" w:rsidTr="00261A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E3A8" w14:textId="77777777" w:rsidR="00261AAD" w:rsidRPr="009842DC" w:rsidRDefault="00261AAD" w:rsidP="00261AAD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CBE3" w14:textId="0A28BEB5" w:rsidR="009B06D3" w:rsidRPr="009B06D3" w:rsidRDefault="009B06D3" w:rsidP="009B06D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QFI 7, Table 4.8.2.3-5: Reference QoS flow #5, 5QI 1 is used which is a GBR flow. For GBR flow, </w:t>
            </w:r>
            <w:r w:rsidR="00DD0015">
              <w:rPr>
                <w:noProof/>
              </w:rPr>
              <w:t xml:space="preserve">there </w:t>
            </w:r>
            <w:r>
              <w:rPr>
                <w:noProof/>
              </w:rPr>
              <w:t>are</w:t>
            </w:r>
            <w:r w:rsidR="00DD0015">
              <w:rPr>
                <w:noProof/>
              </w:rPr>
              <w:t xml:space="preserve"> four</w:t>
            </w:r>
            <w:r>
              <w:rPr>
                <w:noProof/>
              </w:rPr>
              <w:t xml:space="preserve"> mandatory parameters as per TS 24.501 cl. 6.3.2.4</w:t>
            </w:r>
            <w:r w:rsidR="00DD0015">
              <w:rPr>
                <w:noProof/>
              </w:rPr>
              <w:t>, i.e. GFBR uplink, GFBR downlink, MFBR uplink, and MFBR downlink</w:t>
            </w:r>
            <w:r>
              <w:rPr>
                <w:noProof/>
              </w:rPr>
              <w:t>. Without these mandatory parameters, it will lead to syntactical error: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Pr="0070347F">
              <w:rPr>
                <w:rFonts w:ascii="Times New Roman" w:hAnsi="Times New Roman"/>
                <w:noProof/>
              </w:rPr>
              <w:t>When the flow description operation is "Create new QoS flow description" or "Modify existing QoS flow description", and the UE determines that there is a QoS flow description of a GBR QoS flow (as described in 3GPP TS 23.501 [8] table 5.7.4-1) which lacks at least one of the mandatory parameters (i.e., GFBR uplink, GFBR downlink, MFBR uplink and MFBR downlink).</w:t>
            </w:r>
            <w:r>
              <w:rPr>
                <w:rFonts w:ascii="Times New Roman" w:hAnsi="Times New Roman"/>
                <w:noProof/>
              </w:rPr>
              <w:br/>
            </w:r>
          </w:p>
          <w:p w14:paraId="1DECA2E3" w14:textId="77777777" w:rsidR="00261AAD" w:rsidRPr="003A3C51" w:rsidRDefault="009B06D3" w:rsidP="009B06D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9B06D3">
              <w:rPr>
                <w:rFonts w:cs="Arial"/>
                <w:noProof/>
              </w:rPr>
              <w:t>Encoding of EPS Bearer ID 6 in Qos flow descriptions should be ‘0110 0000’B instead of ‘0000 0110’B.</w:t>
            </w:r>
          </w:p>
          <w:p w14:paraId="7D1FC08B" w14:textId="77777777" w:rsidR="003A3C51" w:rsidRDefault="003A3C51" w:rsidP="003A3C5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7FA6033" w14:textId="462A94B3" w:rsidR="003A3C51" w:rsidRPr="009B06D3" w:rsidRDefault="003A3C51" w:rsidP="003A3C5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val="en-US" w:eastAsia="ja-JP"/>
              </w:rPr>
              <w:t>#draft proseCR shall be raised for RAN5#91-e meeting</w:t>
            </w:r>
          </w:p>
        </w:tc>
      </w:tr>
      <w:tr w:rsidR="00261AAD" w:rsidRPr="009842DC" w14:paraId="6F0CA4A2" w14:textId="77777777" w:rsidTr="00261A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3742" w14:textId="77777777" w:rsidR="00261AAD" w:rsidRPr="009842DC" w:rsidRDefault="00261AAD" w:rsidP="00261AAD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AE0F" w14:textId="77777777" w:rsidR="009B06D3" w:rsidRDefault="009B06D3" w:rsidP="009B06D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46FB9">
              <w:rPr>
                <w:noProof/>
              </w:rPr>
              <w:t>Table 4.8.2.3-5: Reference QoS flow #5</w:t>
            </w:r>
            <w:r>
              <w:rPr>
                <w:noProof/>
              </w:rPr>
              <w:t>, add GFBR uplink, GFBR downlink, MFBR uplink, and MFBR downlink as they are mandatory parameters.</w:t>
            </w:r>
            <w:r>
              <w:rPr>
                <w:noProof/>
              </w:rPr>
              <w:br/>
            </w:r>
          </w:p>
          <w:p w14:paraId="3928D8A9" w14:textId="61429C0E" w:rsidR="00261AAD" w:rsidRPr="009B06D3" w:rsidRDefault="009B06D3" w:rsidP="009B06D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EBI value to ‘6’ as used in other Reference QoS flow tables like </w:t>
            </w:r>
            <w:r w:rsidRPr="00046FB9">
              <w:rPr>
                <w:noProof/>
              </w:rPr>
              <w:t>Table 4.8.2.3-1: Reference QoS flow #1</w:t>
            </w:r>
            <w:r>
              <w:rPr>
                <w:noProof/>
              </w:rPr>
              <w:t>.</w:t>
            </w:r>
          </w:p>
        </w:tc>
      </w:tr>
      <w:tr w:rsidR="009842DC" w:rsidRPr="009842DC" w14:paraId="489A93E4" w14:textId="77777777" w:rsidTr="00261A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C181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602" w14:textId="7DE099D1" w:rsidR="009842DC" w:rsidRPr="009842DC" w:rsidRDefault="00435220" w:rsidP="009842DC">
            <w:pPr>
              <w:spacing w:after="0"/>
              <w:rPr>
                <w:rFonts w:ascii="Arial" w:eastAsia="SimSun" w:hAnsi="Arial" w:cs="Arial"/>
                <w:color w:val="000000"/>
              </w:rPr>
            </w:pPr>
            <w:r w:rsidRPr="00435220">
              <w:rPr>
                <w:rFonts w:ascii="Arial" w:eastAsia="SimSun" w:hAnsi="Arial" w:cs="Arial"/>
                <w:lang w:val="en-SG" w:eastAsia="ja-JP"/>
              </w:rPr>
              <w:t>NG_NAS_Templates.ttcn</w:t>
            </w:r>
          </w:p>
        </w:tc>
      </w:tr>
      <w:tr w:rsidR="003300A2" w:rsidRPr="009842DC" w14:paraId="2717989C" w14:textId="77777777" w:rsidTr="00261A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7182" w14:textId="77777777" w:rsidR="003300A2" w:rsidRPr="009842DC" w:rsidRDefault="003300A2" w:rsidP="003300A2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9842DC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86B5" w14:textId="35CC9769" w:rsidR="003300A2" w:rsidRPr="009842DC" w:rsidRDefault="003300A2" w:rsidP="003300A2">
            <w:pPr>
              <w:rPr>
                <w:rFonts w:ascii="Arial" w:eastAsia="SimSun" w:hAnsi="Arial" w:cs="Arial"/>
              </w:rPr>
            </w:pPr>
            <w:r w:rsidRPr="001F056E">
              <w:rPr>
                <w:rFonts w:ascii="Arial" w:eastAsia="SimSun" w:hAnsi="Arial" w:cs="Arial"/>
                <w:highlight w:val="cyan"/>
              </w:rPr>
              <w:t>Accepted in principle</w:t>
            </w:r>
            <w:r>
              <w:rPr>
                <w:rFonts w:ascii="Arial" w:eastAsia="SimSun" w:hAnsi="Arial" w:cs="Arial"/>
                <w:highlight w:val="cyan"/>
              </w:rPr>
              <w:t>, subject to prose CR approval</w:t>
            </w:r>
          </w:p>
        </w:tc>
      </w:tr>
    </w:tbl>
    <w:p w14:paraId="4F465DC1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</w:p>
    <w:p w14:paraId="5987A115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  <w:r w:rsidRPr="009842DC">
        <w:rPr>
          <w:rFonts w:ascii="Arial" w:eastAsia="SimSun" w:hAnsi="Arial" w:cs="Arial"/>
          <w:b/>
          <w:lang w:eastAsia="en-GB"/>
        </w:rPr>
        <w:t>Before change:</w:t>
      </w:r>
    </w:p>
    <w:p w14:paraId="433B990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sz w:val="16"/>
          <w:lang w:val="en-SG"/>
        </w:rPr>
        <w:t xml:space="preserve">    </w:t>
      </w:r>
      <w:r w:rsidRPr="009842DC">
        <w:rPr>
          <w:rFonts w:ascii="Arial" w:eastAsia="SimSun" w:hAnsi="Arial" w:cs="Arial"/>
          <w:noProof/>
          <w:lang w:val="en-SG"/>
        </w:rPr>
        <w:t>function f_BuildDefaultQosFlow (charstring p_FlowNumber,</w:t>
      </w:r>
    </w:p>
    <w:p w14:paraId="606A07F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boolean p_InterworkWithEPS := false,</w:t>
      </w:r>
    </w:p>
    <w:p w14:paraId="5EC1776F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O1_Type p_EPSBearerId := '00'O) return template (value) QoS_Flow</w:t>
      </w:r>
    </w:p>
    <w:p w14:paraId="3F0FC73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5B59BC4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QoSParametersList v_QoSParametersList;</w:t>
      </w:r>
    </w:p>
    <w:p w14:paraId="1C97E37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B6_Type v_QFI;</w:t>
      </w:r>
    </w:p>
    <w:p w14:paraId="09FDAAD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638EC6F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select (p_FlowNumber) {</w:t>
      </w:r>
    </w:p>
    <w:p w14:paraId="77734CD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("1") {</w:t>
      </w:r>
    </w:p>
    <w:p w14:paraId="1D58AC6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'000001'B;</w:t>
      </w:r>
    </w:p>
    <w:p w14:paraId="6DDAB77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'09'O)};</w:t>
      </w:r>
    </w:p>
    <w:p w14:paraId="7ABD5E7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4DDD0BF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p_EPSBearerId); // @sic R5-204400 sic@</w:t>
      </w:r>
    </w:p>
    <w:p w14:paraId="3420C06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6781CF5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79FBFE9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("2") {</w:t>
      </w:r>
    </w:p>
    <w:p w14:paraId="5363CE3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'000010'B;</w:t>
      </w:r>
    </w:p>
    <w:p w14:paraId="36EACD2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68CD1B5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1F9EF86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'50'O);</w:t>
      </w:r>
    </w:p>
    <w:p w14:paraId="30AD584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0521284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6412653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("2a") {</w:t>
      </w:r>
    </w:p>
    <w:p w14:paraId="30C19E69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'000100'B;</w:t>
      </w:r>
    </w:p>
    <w:p w14:paraId="0EE6FB2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4E3E25A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4136E4F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("3") {</w:t>
      </w:r>
    </w:p>
    <w:p w14:paraId="71F9954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'000101'B;</w:t>
      </w:r>
    </w:p>
    <w:p w14:paraId="0EE12A6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6F236D54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3D26222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("4") {</w:t>
      </w:r>
    </w:p>
    <w:p w14:paraId="7AF92F1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'000110'B;</w:t>
      </w:r>
    </w:p>
    <w:p w14:paraId="448FBDE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5974096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539A664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("5") {</w:t>
      </w:r>
    </w:p>
    <w:p w14:paraId="655276CD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'000111'B;</w:t>
      </w:r>
    </w:p>
    <w:p w14:paraId="27A47B7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'01'O)};</w:t>
      </w:r>
    </w:p>
    <w:p w14:paraId="6C21CB7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67876D6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1</w:t>
      </w:r>
      <w:r w:rsidRPr="009842DC">
        <w:rPr>
          <w:rFonts w:ascii="Arial" w:eastAsia="SimSun" w:hAnsi="Arial" w:cs="Arial"/>
          <w:noProof/>
          <w:lang w:val="en-SG"/>
        </w:rPr>
        <w:t>] := cs_QoSParameters(tsc_QoSFlowParameter_EPSBearerId, '01'O, '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06</w:t>
      </w:r>
      <w:r w:rsidRPr="009842DC">
        <w:rPr>
          <w:rFonts w:ascii="Arial" w:eastAsia="SimSun" w:hAnsi="Arial" w:cs="Arial"/>
          <w:noProof/>
          <w:lang w:val="en-SG"/>
        </w:rPr>
        <w:t>'O);</w:t>
      </w:r>
    </w:p>
    <w:p w14:paraId="517C9B8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346749B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798473E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("6") {</w:t>
      </w:r>
    </w:p>
    <w:p w14:paraId="695F777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'001000'B;</w:t>
      </w:r>
    </w:p>
    <w:p w14:paraId="0E77684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'02'O)};</w:t>
      </w:r>
    </w:p>
    <w:p w14:paraId="15E72C6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60A02EE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'07'O);</w:t>
      </w:r>
    </w:p>
    <w:p w14:paraId="7C33736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5CDF5EC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0043FE3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4B7B67FB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cs_QoS_Flow (v_QFI, v_QoSParametersList);</w:t>
      </w:r>
    </w:p>
    <w:p w14:paraId="5850DB48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30F92BE1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62151E98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  <w:r w:rsidRPr="009842DC">
        <w:rPr>
          <w:rFonts w:ascii="Arial" w:eastAsia="SimSun" w:hAnsi="Arial" w:cs="Arial"/>
          <w:b/>
          <w:lang w:val="pt-BR" w:eastAsia="en-GB"/>
        </w:rPr>
        <w:t>After change:</w:t>
      </w:r>
    </w:p>
    <w:p w14:paraId="5F438E7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function f_BuildDefaultQosFlow (charstring p_FlowNumber,</w:t>
      </w:r>
    </w:p>
    <w:p w14:paraId="3DBDAF5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boolean p_InterworkWithEPS := false,</w:t>
      </w:r>
    </w:p>
    <w:p w14:paraId="30FB9DD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O1_Type p_EPSBearerId := '00'O) return template (value) QoS_Flow</w:t>
      </w:r>
    </w:p>
    <w:p w14:paraId="3FE29AF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735FE47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QoSParametersList v_QoSParametersList;</w:t>
      </w:r>
    </w:p>
    <w:p w14:paraId="40CCE1A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lastRenderedPageBreak/>
        <w:t xml:space="preserve">    var B6_Type v_QFI;</w:t>
      </w:r>
    </w:p>
    <w:p w14:paraId="0EF8B81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76BAA1E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select (p_FlowNumber) {</w:t>
      </w:r>
    </w:p>
    <w:p w14:paraId="70E1A4B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("1") {</w:t>
      </w:r>
    </w:p>
    <w:p w14:paraId="1B79925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'000001'B;</w:t>
      </w:r>
    </w:p>
    <w:p w14:paraId="21F00FE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'09'O)};</w:t>
      </w:r>
    </w:p>
    <w:p w14:paraId="119F449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26176B1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p_EPSBearerId); // @sic R5-204400 sic@</w:t>
      </w:r>
    </w:p>
    <w:p w14:paraId="6B740C19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5E01048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6816B89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("2") {</w:t>
      </w:r>
    </w:p>
    <w:p w14:paraId="4AB3FF4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'000010'B;</w:t>
      </w:r>
    </w:p>
    <w:p w14:paraId="7655F84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5B22845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563B376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'50'O);</w:t>
      </w:r>
    </w:p>
    <w:p w14:paraId="38C9165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156A58E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2BE24FB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("2a") {</w:t>
      </w:r>
    </w:p>
    <w:p w14:paraId="2419149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'000100'B;</w:t>
      </w:r>
    </w:p>
    <w:p w14:paraId="7137E16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07CE687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148A341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("3") {</w:t>
      </w:r>
    </w:p>
    <w:p w14:paraId="14FCF2D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'000101'B;</w:t>
      </w:r>
    </w:p>
    <w:p w14:paraId="46FC89C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613D89A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10D7A68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("4") {</w:t>
      </w:r>
    </w:p>
    <w:p w14:paraId="3C1BC25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'000110'B;</w:t>
      </w:r>
    </w:p>
    <w:p w14:paraId="0FFA3EE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'05'O)};</w:t>
      </w:r>
    </w:p>
    <w:p w14:paraId="0E4C9EA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2C6E577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("5") {</w:t>
      </w:r>
    </w:p>
    <w:p w14:paraId="201F17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'000111'B;</w:t>
      </w:r>
    </w:p>
    <w:p w14:paraId="63D363B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'01'O)}; </w:t>
      </w:r>
    </w:p>
    <w:p w14:paraId="3FA5C55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highlight w:val="yellow"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v_QoSParametersList[1] := cs_QoSParameters('02'O, '03'O, '040002'O);</w:t>
      </w:r>
    </w:p>
    <w:p w14:paraId="558F79B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highlight w:val="yellow"/>
          <w:lang w:val="en-SG"/>
        </w:rPr>
      </w:pPr>
      <w:r w:rsidRPr="009842DC">
        <w:rPr>
          <w:rFonts w:ascii="Arial" w:eastAsia="SimSun" w:hAnsi="Arial" w:cs="Arial"/>
          <w:noProof/>
          <w:highlight w:val="yellow"/>
          <w:lang w:val="en-SG"/>
        </w:rPr>
        <w:t xml:space="preserve">        v_QoSParametersList[2] := cs_QoSParameters('03'O, '03'O, '040002'O);</w:t>
      </w:r>
    </w:p>
    <w:p w14:paraId="7C3DFBCF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highlight w:val="yellow"/>
          <w:lang w:val="en-SG"/>
        </w:rPr>
      </w:pPr>
      <w:r w:rsidRPr="009842DC">
        <w:rPr>
          <w:rFonts w:ascii="Arial" w:eastAsia="SimSun" w:hAnsi="Arial" w:cs="Arial"/>
          <w:noProof/>
          <w:highlight w:val="yellow"/>
          <w:lang w:val="en-SG"/>
        </w:rPr>
        <w:t xml:space="preserve">        v_QoSParametersList[3] := cs_QoSParameters('04'O, '03'O, '040005'O);</w:t>
      </w:r>
    </w:p>
    <w:p w14:paraId="70F21E3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highlight w:val="yellow"/>
          <w:lang w:val="en-SG"/>
        </w:rPr>
        <w:t xml:space="preserve">        v_QoSParametersList[4] := cs_QoSParameters('05'O, '03'O, '040005'O);</w:t>
      </w:r>
    </w:p>
    <w:p w14:paraId="137E4B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6F212D0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5</w:t>
      </w:r>
      <w:r w:rsidRPr="009842DC">
        <w:rPr>
          <w:rFonts w:ascii="Arial" w:eastAsia="SimSun" w:hAnsi="Arial" w:cs="Arial"/>
          <w:noProof/>
          <w:lang w:val="en-SG"/>
        </w:rPr>
        <w:t>] := cs_QoSParameters(tsc_QoSFlowParameter_EPSBearerId, '01'O, '</w:t>
      </w:r>
      <w:r w:rsidRPr="009842DC">
        <w:rPr>
          <w:rFonts w:ascii="Arial" w:eastAsia="SimSun" w:hAnsi="Arial" w:cs="Arial"/>
          <w:noProof/>
          <w:highlight w:val="yellow"/>
          <w:lang w:val="en-SG"/>
        </w:rPr>
        <w:t>60</w:t>
      </w:r>
      <w:r w:rsidRPr="009842DC">
        <w:rPr>
          <w:rFonts w:ascii="Arial" w:eastAsia="SimSun" w:hAnsi="Arial" w:cs="Arial"/>
          <w:noProof/>
          <w:lang w:val="en-SG"/>
        </w:rPr>
        <w:t>'O);</w:t>
      </w:r>
    </w:p>
    <w:p w14:paraId="66CA475A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79203CC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64C9A75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case ("6") {</w:t>
      </w:r>
    </w:p>
    <w:p w14:paraId="272696CB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v_QFI := '001000'B;</w:t>
      </w:r>
    </w:p>
    <w:p w14:paraId="0E73B4D4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v_QoSParametersList := { cs_QoSParameters(tsc_QoSFlowParameter_5QI, '01'O, '02'O)};</w:t>
      </w:r>
    </w:p>
    <w:p w14:paraId="07ECDCA5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if (p_InterworkWithEPS) {</w:t>
      </w:r>
    </w:p>
    <w:p w14:paraId="24D95F30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v_QoSParametersList[1] := cs_QoSParameters(tsc_QoSFlowParameter_EPSBearerId, '01'O, '07'O);</w:t>
      </w:r>
    </w:p>
    <w:p w14:paraId="42258596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}</w:t>
      </w:r>
    </w:p>
    <w:p w14:paraId="34829A7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}</w:t>
      </w:r>
    </w:p>
    <w:p w14:paraId="116CB24E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1201237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cs_QoS_Flow (v_QFI, v_QoSParametersList);</w:t>
      </w:r>
    </w:p>
    <w:p w14:paraId="50BA70DC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1B887F97" w14:textId="77777777" w:rsidR="009842DC" w:rsidRPr="009842DC" w:rsidRDefault="009842DC" w:rsidP="009842DC">
      <w:pPr>
        <w:tabs>
          <w:tab w:val="left" w:pos="624"/>
        </w:tabs>
        <w:rPr>
          <w:rFonts w:ascii="Arial" w:eastAsia="SimSun" w:hAnsi="Arial" w:cs="Arial"/>
          <w:sz w:val="16"/>
          <w:lang w:val="en-SG"/>
        </w:rPr>
      </w:pPr>
    </w:p>
    <w:p w14:paraId="2DF8FE96" w14:textId="5C3A1BD6" w:rsidR="009842DC" w:rsidRPr="009842DC" w:rsidRDefault="009842DC" w:rsidP="009842D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8" w:name="_Toc66791874"/>
      <w:r w:rsidRPr="009842DC">
        <w:rPr>
          <w:rFonts w:cs="Arial"/>
          <w:color w:val="000000"/>
          <w:lang w:eastAsia="en-GB"/>
        </w:rPr>
        <w:t xml:space="preserve">Change </w:t>
      </w:r>
      <w:r w:rsidR="004D2319">
        <w:rPr>
          <w:rFonts w:cs="Arial"/>
          <w:color w:val="000000"/>
          <w:lang w:eastAsia="en-GB"/>
        </w:rPr>
        <w:t>7</w:t>
      </w:r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42DC" w:rsidRPr="009842DC" w14:paraId="45AD3A99" w14:textId="77777777" w:rsidTr="003300A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9E74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971" w14:textId="38557B9B" w:rsidR="009842DC" w:rsidRPr="009842DC" w:rsidRDefault="000217B1" w:rsidP="009842DC">
            <w:pPr>
              <w:rPr>
                <w:rFonts w:ascii="Arial" w:eastAsia="Calibri" w:hAnsi="Arial" w:cs="Arial"/>
                <w:color w:val="000000"/>
              </w:rPr>
            </w:pPr>
            <w:r w:rsidRPr="009842DC">
              <w:rPr>
                <w:rFonts w:ascii="Arial" w:eastAsia="SimSun" w:hAnsi="Arial" w:cs="Arial"/>
                <w:noProof/>
                <w:lang w:val="en-SG"/>
              </w:rPr>
              <w:t>f_BuildDefaultQoSRules</w:t>
            </w:r>
          </w:p>
        </w:tc>
      </w:tr>
      <w:tr w:rsidR="009842DC" w:rsidRPr="009842DC" w14:paraId="256EA18D" w14:textId="77777777" w:rsidTr="003300A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E26A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DBBE" w14:textId="18B89C52" w:rsidR="00435220" w:rsidRPr="00FF7AB0" w:rsidRDefault="00FF7AB0" w:rsidP="00435220">
            <w:pPr>
              <w:spacing w:after="0"/>
              <w:rPr>
                <w:rFonts w:ascii="Arial" w:eastAsia="SimSun" w:hAnsi="Arial" w:cs="Arial"/>
                <w:noProof/>
                <w:lang w:val="en-SG"/>
              </w:rPr>
            </w:pPr>
            <w:r w:rsidRPr="00FF7AB0">
              <w:rPr>
                <w:rFonts w:ascii="Arial" w:eastAsia="SimSun" w:hAnsi="Arial" w:cs="Arial"/>
                <w:noProof/>
                <w:lang w:val="en-SG"/>
              </w:rPr>
              <w:t>Qos rule #7 for IMS voice is incorrectly configured</w:t>
            </w:r>
          </w:p>
          <w:p w14:paraId="26D3C664" w14:textId="16868D42" w:rsidR="009842DC" w:rsidRPr="009842DC" w:rsidRDefault="009842DC" w:rsidP="00435220">
            <w:pPr>
              <w:spacing w:after="0"/>
              <w:rPr>
                <w:rFonts w:ascii="Arial" w:eastAsia="SimSun" w:hAnsi="Arial" w:cs="Arial"/>
                <w:lang w:val="en-US" w:eastAsia="ja-JP"/>
              </w:rPr>
            </w:pPr>
          </w:p>
        </w:tc>
      </w:tr>
      <w:tr w:rsidR="009842DC" w:rsidRPr="009842DC" w14:paraId="5A50EAC3" w14:textId="77777777" w:rsidTr="003300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730B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3827" w14:textId="2C50D808" w:rsidR="009842DC" w:rsidRPr="009842DC" w:rsidRDefault="00FF7AB0" w:rsidP="009842DC">
            <w:pPr>
              <w:spacing w:after="0" w:line="259" w:lineRule="auto"/>
              <w:rPr>
                <w:rFonts w:ascii="Arial" w:eastAsia="SimSun" w:hAnsi="Arial" w:cs="Arial"/>
                <w:lang w:val="en-SG" w:eastAsia="ja-JP"/>
              </w:rPr>
            </w:pPr>
            <w:r w:rsidRPr="00FF7AB0">
              <w:rPr>
                <w:rFonts w:ascii="Arial" w:eastAsia="SimSun" w:hAnsi="Arial" w:cs="Arial"/>
                <w:lang w:val="en-SG" w:eastAsia="ja-JP"/>
              </w:rPr>
              <w:t>Correct QoS rule#7 configuration according to agreed prose CR R5-210627</w:t>
            </w:r>
          </w:p>
        </w:tc>
      </w:tr>
      <w:tr w:rsidR="009842DC" w:rsidRPr="009842DC" w14:paraId="61EB5915" w14:textId="77777777" w:rsidTr="003300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1653" w14:textId="77777777" w:rsidR="009842DC" w:rsidRPr="009842DC" w:rsidRDefault="009842DC" w:rsidP="009842DC">
            <w:pPr>
              <w:spacing w:before="40" w:after="40"/>
              <w:rPr>
                <w:rFonts w:ascii="Arial" w:eastAsia="SimSun" w:hAnsi="Arial" w:cs="Arial"/>
                <w:b/>
              </w:rPr>
            </w:pPr>
            <w:r w:rsidRPr="009842DC">
              <w:rPr>
                <w:rFonts w:ascii="Arial" w:eastAsia="SimSun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6609" w14:textId="0553269E" w:rsidR="009842DC" w:rsidRPr="009842DC" w:rsidRDefault="00435220" w:rsidP="009842DC">
            <w:pPr>
              <w:spacing w:after="0"/>
              <w:rPr>
                <w:rFonts w:ascii="Arial" w:eastAsia="SimSun" w:hAnsi="Arial" w:cs="Arial"/>
                <w:color w:val="000000"/>
              </w:rPr>
            </w:pPr>
            <w:r w:rsidRPr="00435220">
              <w:rPr>
                <w:rFonts w:ascii="Arial" w:eastAsia="SimSun" w:hAnsi="Arial" w:cs="Arial"/>
                <w:lang w:val="en-SG" w:eastAsia="ja-JP"/>
              </w:rPr>
              <w:t>NG_NAS_Templates.ttcn</w:t>
            </w:r>
          </w:p>
        </w:tc>
      </w:tr>
      <w:tr w:rsidR="003300A2" w:rsidRPr="009842DC" w14:paraId="12620BED" w14:textId="77777777" w:rsidTr="003300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7789" w14:textId="77777777" w:rsidR="003300A2" w:rsidRPr="009842DC" w:rsidRDefault="003300A2" w:rsidP="003300A2">
            <w:pPr>
              <w:spacing w:before="40" w:after="40"/>
              <w:rPr>
                <w:rFonts w:ascii="Arial" w:eastAsia="SimSun" w:hAnsi="Arial" w:cs="Arial"/>
                <w:b/>
                <w:highlight w:val="cyan"/>
              </w:rPr>
            </w:pPr>
            <w:r w:rsidRPr="009842DC">
              <w:rPr>
                <w:rFonts w:ascii="Arial" w:eastAsia="SimSun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94BD" w14:textId="02EC66A4" w:rsidR="003300A2" w:rsidRPr="009842DC" w:rsidRDefault="003300A2" w:rsidP="003300A2">
            <w:p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  <w:highlight w:val="cyan"/>
              </w:rPr>
              <w:t>Accepted and i</w:t>
            </w:r>
            <w:r w:rsidRPr="001F056E">
              <w:rPr>
                <w:rFonts w:ascii="Arial" w:eastAsia="SimSun" w:hAnsi="Arial" w:cs="Arial"/>
                <w:highlight w:val="cyan"/>
              </w:rPr>
              <w:t>mplemented according to R5-210627</w:t>
            </w:r>
          </w:p>
        </w:tc>
      </w:tr>
    </w:tbl>
    <w:p w14:paraId="567040D6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</w:p>
    <w:p w14:paraId="2B74455C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eastAsia="en-GB"/>
        </w:rPr>
      </w:pPr>
      <w:r w:rsidRPr="009842DC">
        <w:rPr>
          <w:rFonts w:ascii="Arial" w:eastAsia="SimSun" w:hAnsi="Arial" w:cs="Arial"/>
          <w:b/>
          <w:lang w:eastAsia="en-GB"/>
        </w:rPr>
        <w:t>Before change:</w:t>
      </w:r>
    </w:p>
    <w:p w14:paraId="26959851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sz w:val="16"/>
          <w:lang w:val="en-SG"/>
        </w:rPr>
        <w:t xml:space="preserve">    </w:t>
      </w:r>
      <w:r w:rsidRPr="009842DC">
        <w:rPr>
          <w:rFonts w:ascii="Arial" w:eastAsia="SimSun" w:hAnsi="Arial" w:cs="Arial"/>
          <w:noProof/>
          <w:lang w:val="en-SG"/>
        </w:rPr>
        <w:t>function f_BuildDefaultQoSRules (charstring p_RuleNum,</w:t>
      </w:r>
    </w:p>
    <w:p w14:paraId="5401104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template (omit) IEI8_Type p_IEI := omit) return template (value) QoS_Rules</w:t>
      </w:r>
    </w:p>
    <w:p w14:paraId="47D9434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74F63D46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QoS_Rules v_QoS_Rules;</w:t>
      </w:r>
    </w:p>
    <w:p w14:paraId="2599A1C3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11DF8F15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(p_RuleNum == "7_Voice") {</w:t>
      </w:r>
    </w:p>
    <w:p w14:paraId="4880D8EB" w14:textId="77777777" w:rsidR="009842DC" w:rsidRPr="002B1248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</w:t>
      </w:r>
      <w:r w:rsidRPr="002B1248">
        <w:rPr>
          <w:rFonts w:ascii="Arial" w:eastAsia="SimSun" w:hAnsi="Arial" w:cs="Arial"/>
          <w:noProof/>
          <w:lang w:val="en-SG"/>
        </w:rPr>
        <w:t>Rules ({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cs_QoS_Rule('01'O, int2bit(2, 6), 'FF'O)</w:t>
      </w:r>
      <w:r w:rsidRPr="002B1248">
        <w:rPr>
          <w:rFonts w:ascii="Arial" w:eastAsia="SimSun" w:hAnsi="Arial" w:cs="Arial"/>
          <w:noProof/>
          <w:lang w:val="en-SG"/>
        </w:rPr>
        <w:t>, cs_QoS_Rule('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02'O</w:t>
      </w:r>
      <w:r w:rsidRPr="002B1248">
        <w:rPr>
          <w:rFonts w:ascii="Arial" w:eastAsia="SimSun" w:hAnsi="Arial" w:cs="Arial"/>
          <w:noProof/>
          <w:lang w:val="en-SG"/>
        </w:rPr>
        <w:t>, int2bit(5, 6), '01'O, -, cs_PacketFilterList_MediaUDP('0110'B), '0'B)}, p_IEI)</w:t>
      </w:r>
    </w:p>
    <w:p w14:paraId="120E835E" w14:textId="77777777" w:rsidR="009842DC" w:rsidRPr="002B1248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} else if (p_RuleNum == "7_Video") {</w:t>
      </w:r>
    </w:p>
    <w:p w14:paraId="51D27860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  v_QoS_Rules := cs_QoS_Rules ({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cs_QoS_Rule('01'O, int2bit(2, 6), 'FF'O)</w:t>
      </w:r>
      <w:r w:rsidRPr="002B1248">
        <w:rPr>
          <w:rFonts w:ascii="Arial" w:eastAsia="SimSun" w:hAnsi="Arial" w:cs="Arial"/>
          <w:noProof/>
          <w:lang w:val="en-SG"/>
        </w:rPr>
        <w:t>, cs_QoS_Rule('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03'O</w:t>
      </w:r>
      <w:r w:rsidRPr="002B1248">
        <w:rPr>
          <w:rFonts w:ascii="Arial" w:eastAsia="SimSun" w:hAnsi="Arial" w:cs="Arial"/>
          <w:noProof/>
          <w:lang w:val="en-SG"/>
        </w:rPr>
        <w:t>, int2bit(6, 6), '01'O, -, cs_PacketFilterList_MediaUDP('0111'B), '0'B)}, p_IEI)</w:t>
      </w:r>
    </w:p>
    <w:p w14:paraId="1260E2CE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 else {</w:t>
      </w:r>
    </w:p>
    <w:p w14:paraId="29E9A9D7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cs_QoS_Rules ({f_BuildDefaultQoSRule(p_RuleNum)}, p_IEI);</w:t>
      </w:r>
    </w:p>
    <w:p w14:paraId="04256F02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2B20414C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v_QoS_Rules;</w:t>
      </w:r>
    </w:p>
    <w:p w14:paraId="0F75C27A" w14:textId="77777777" w:rsidR="009842DC" w:rsidRPr="009842DC" w:rsidRDefault="009842DC" w:rsidP="009842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33B268D6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</w:p>
    <w:p w14:paraId="5E6C9B27" w14:textId="77777777" w:rsidR="009842DC" w:rsidRPr="009842DC" w:rsidRDefault="009842DC" w:rsidP="009842DC">
      <w:pPr>
        <w:spacing w:after="0"/>
        <w:rPr>
          <w:rFonts w:ascii="Arial" w:eastAsia="SimSun" w:hAnsi="Arial" w:cs="Arial"/>
          <w:b/>
          <w:lang w:val="pt-BR" w:eastAsia="en-GB"/>
        </w:rPr>
      </w:pPr>
      <w:r w:rsidRPr="009842DC">
        <w:rPr>
          <w:rFonts w:ascii="Arial" w:eastAsia="SimSun" w:hAnsi="Arial" w:cs="Arial"/>
          <w:b/>
          <w:lang w:val="pt-BR" w:eastAsia="en-GB"/>
        </w:rPr>
        <w:t>After change:</w:t>
      </w:r>
    </w:p>
    <w:p w14:paraId="078916F7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function f_BuildDefaultQoSRules (charstring p_RuleNum,</w:t>
      </w:r>
    </w:p>
    <w:p w14:paraId="3142B58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                             template (omit) IEI8_Type p_IEI := omit) return template (value) QoS_Rules</w:t>
      </w:r>
    </w:p>
    <w:p w14:paraId="673A0368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{</w:t>
      </w:r>
    </w:p>
    <w:p w14:paraId="37A19C0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var template (value) QoS_Rules v_QoS_Rules;</w:t>
      </w:r>
    </w:p>
    <w:p w14:paraId="4DEC6E72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</w:t>
      </w:r>
    </w:p>
    <w:p w14:paraId="0255EF7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if (p_RuleNum == "7_Voice") {</w:t>
      </w:r>
    </w:p>
    <w:p w14:paraId="35CFAEB3" w14:textId="6406097F" w:rsidR="009842DC" w:rsidRPr="002B1248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</w:t>
      </w:r>
      <w:r w:rsidRPr="002B1248">
        <w:rPr>
          <w:rFonts w:ascii="Arial" w:eastAsia="SimSun" w:hAnsi="Arial" w:cs="Arial"/>
          <w:noProof/>
          <w:lang w:val="en-SG"/>
        </w:rPr>
        <w:t>Rules ({cs_QoS_Rule(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'0</w:t>
      </w:r>
      <w:r w:rsidR="00960D19" w:rsidRPr="002B1248">
        <w:rPr>
          <w:rFonts w:ascii="Arial" w:eastAsia="SimSun" w:hAnsi="Arial" w:cs="Arial"/>
          <w:noProof/>
          <w:highlight w:val="yellow"/>
          <w:lang w:val="en-SG"/>
        </w:rPr>
        <w:t>3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'O</w:t>
      </w:r>
      <w:r w:rsidRPr="002B1248">
        <w:rPr>
          <w:rFonts w:ascii="Arial" w:eastAsia="SimSun" w:hAnsi="Arial" w:cs="Arial"/>
          <w:noProof/>
          <w:lang w:val="en-SG"/>
        </w:rPr>
        <w:t>, int2bit(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7</w:t>
      </w:r>
      <w:r w:rsidRPr="002B1248">
        <w:rPr>
          <w:rFonts w:ascii="Arial" w:eastAsia="SimSun" w:hAnsi="Arial" w:cs="Arial"/>
          <w:noProof/>
          <w:lang w:val="en-SG"/>
        </w:rPr>
        <w:t>, 6), '01'O, -, cs_PacketFilterList_MediaUDP('0110'B), '0'B, '000C'O)}, p_IEI)</w:t>
      </w:r>
    </w:p>
    <w:p w14:paraId="7B6DCB0A" w14:textId="77777777" w:rsidR="009842DC" w:rsidRPr="002B1248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} else if (p_RuleNum == "7_Video") {</w:t>
      </w:r>
    </w:p>
    <w:p w14:paraId="3E133073" w14:textId="681019A6" w:rsidR="009842DC" w:rsidRPr="002B1248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  v_QoS_Rules := cs_QoS_Rules ({cs_QoS_Rule('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0</w:t>
      </w:r>
      <w:r w:rsidR="00960D19" w:rsidRPr="002B1248">
        <w:rPr>
          <w:rFonts w:ascii="Arial" w:eastAsia="SimSun" w:hAnsi="Arial" w:cs="Arial"/>
          <w:noProof/>
          <w:highlight w:val="yellow"/>
          <w:lang w:val="en-SG"/>
        </w:rPr>
        <w:t>4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'O</w:t>
      </w:r>
      <w:r w:rsidRPr="002B1248">
        <w:rPr>
          <w:rFonts w:ascii="Arial" w:eastAsia="SimSun" w:hAnsi="Arial" w:cs="Arial"/>
          <w:noProof/>
          <w:lang w:val="en-SG"/>
        </w:rPr>
        <w:t>, int2bit(</w:t>
      </w:r>
      <w:r w:rsidRPr="002B1248">
        <w:rPr>
          <w:rFonts w:ascii="Arial" w:eastAsia="SimSun" w:hAnsi="Arial" w:cs="Arial"/>
          <w:noProof/>
          <w:highlight w:val="yellow"/>
          <w:lang w:val="en-SG"/>
        </w:rPr>
        <w:t>8</w:t>
      </w:r>
      <w:r w:rsidRPr="002B1248">
        <w:rPr>
          <w:rFonts w:ascii="Arial" w:eastAsia="SimSun" w:hAnsi="Arial" w:cs="Arial"/>
          <w:noProof/>
          <w:lang w:val="en-SG"/>
        </w:rPr>
        <w:t>, 6), '01'O, -, cs_PacketFilterList_MediaUDP('0111'B), '0'B, '000C'O)}, p_IEI)</w:t>
      </w:r>
    </w:p>
    <w:p w14:paraId="0136825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2B1248">
        <w:rPr>
          <w:rFonts w:ascii="Arial" w:eastAsia="SimSun" w:hAnsi="Arial" w:cs="Arial"/>
          <w:noProof/>
          <w:lang w:val="en-SG"/>
        </w:rPr>
        <w:t xml:space="preserve">    } else {</w:t>
      </w:r>
    </w:p>
    <w:p w14:paraId="233255C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  v_QoS_Rules := cs_QoS_Rules ({f_BuildDefaultQoSRule(p_RuleNum)}, p_IEI);</w:t>
      </w:r>
    </w:p>
    <w:p w14:paraId="5D10E8BD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}</w:t>
      </w:r>
    </w:p>
    <w:p w14:paraId="6CBD8A43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  return v_QoS_Rules;</w:t>
      </w:r>
    </w:p>
    <w:p w14:paraId="3E6E2E91" w14:textId="77777777" w:rsidR="009842DC" w:rsidRPr="009842DC" w:rsidRDefault="009842DC" w:rsidP="009842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 w:cs="Arial"/>
          <w:noProof/>
          <w:lang w:val="en-SG"/>
        </w:rPr>
      </w:pPr>
      <w:r w:rsidRPr="009842DC">
        <w:rPr>
          <w:rFonts w:ascii="Arial" w:eastAsia="SimSun" w:hAnsi="Arial" w:cs="Arial"/>
          <w:noProof/>
          <w:lang w:val="en-SG"/>
        </w:rPr>
        <w:t xml:space="preserve">  }</w:t>
      </w:r>
    </w:p>
    <w:p w14:paraId="23FD3ED4" w14:textId="77777777" w:rsidR="009842DC" w:rsidRPr="009842DC" w:rsidRDefault="009842DC" w:rsidP="009842DC">
      <w:pPr>
        <w:tabs>
          <w:tab w:val="left" w:pos="624"/>
        </w:tabs>
        <w:rPr>
          <w:rFonts w:ascii="Arial" w:eastAsia="SimSun" w:hAnsi="Arial" w:cs="Arial"/>
          <w:sz w:val="16"/>
          <w:lang w:val="en-SG"/>
        </w:rPr>
      </w:pPr>
    </w:p>
    <w:p w14:paraId="377860C3" w14:textId="77777777" w:rsidR="00E75596" w:rsidRPr="00A96923" w:rsidRDefault="00E75596" w:rsidP="00F3530D">
      <w:pPr>
        <w:rPr>
          <w:rFonts w:ascii="Arial" w:hAnsi="Arial" w:cs="Arial"/>
          <w:noProof/>
        </w:rPr>
      </w:pPr>
    </w:p>
    <w:p w14:paraId="730F2F52" w14:textId="77777777" w:rsidR="00AC6F62" w:rsidRPr="00DE7BF5" w:rsidRDefault="00AC6F62" w:rsidP="00AC6F6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9" w:name="_Toc58491298"/>
      <w:bookmarkStart w:id="30" w:name="_Toc60751532"/>
      <w:bookmarkStart w:id="31" w:name="_Toc60757078"/>
      <w:bookmarkStart w:id="32" w:name="_Toc66791875"/>
      <w:r w:rsidRPr="00DE7BF5">
        <w:rPr>
          <w:b/>
        </w:rPr>
        <w:t>Branches Executed</w:t>
      </w:r>
      <w:bookmarkEnd w:id="29"/>
      <w:bookmarkEnd w:id="30"/>
      <w:bookmarkEnd w:id="31"/>
      <w:bookmarkEnd w:id="32"/>
    </w:p>
    <w:p w14:paraId="4E4AA849" w14:textId="77777777" w:rsidR="008B7DEE" w:rsidRPr="008B7DEE" w:rsidRDefault="008B7DEE" w:rsidP="008B7DEE">
      <w:pPr>
        <w:rPr>
          <w:rFonts w:cs="Arial"/>
          <w:b/>
        </w:rPr>
      </w:pPr>
      <w:r w:rsidRPr="008B7DEE">
        <w:rPr>
          <w:rFonts w:cs="Arial"/>
        </w:rPr>
        <w:t>The test case was executed on NR band n3 on Anritus platform while n41 on Keysight platform.</w:t>
      </w:r>
    </w:p>
    <w:p w14:paraId="73A821A1" w14:textId="77777777" w:rsidR="00537225" w:rsidRDefault="00537225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3" w:name="_Toc122434494"/>
      <w:bookmarkStart w:id="34" w:name="_Toc295288971"/>
      <w:bookmarkStart w:id="35" w:name="_Toc325725666"/>
      <w:bookmarkStart w:id="36" w:name="_Toc51622108"/>
      <w:bookmarkStart w:id="37" w:name="_Toc56072723"/>
      <w:bookmarkStart w:id="38" w:name="_Toc66791876"/>
      <w:r w:rsidRPr="00854C55">
        <w:rPr>
          <w:rFonts w:cs="Arial"/>
          <w:b/>
        </w:rPr>
        <w:lastRenderedPageBreak/>
        <w:t>Execution Log Files</w:t>
      </w:r>
      <w:bookmarkEnd w:id="33"/>
      <w:bookmarkEnd w:id="34"/>
      <w:bookmarkEnd w:id="35"/>
      <w:bookmarkEnd w:id="36"/>
      <w:bookmarkEnd w:id="37"/>
      <w:bookmarkEnd w:id="38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9" w:name="_Toc56072724"/>
      <w:bookmarkStart w:id="40" w:name="_Toc66791877"/>
      <w:r w:rsidRPr="001142E0">
        <w:rPr>
          <w:rFonts w:cs="Arial"/>
          <w:b/>
        </w:rPr>
        <w:t>Qualcomm SM8350 + SDX60</w:t>
      </w:r>
      <w:bookmarkEnd w:id="39"/>
      <w:bookmarkEnd w:id="40"/>
    </w:p>
    <w:p w14:paraId="26A5E92E" w14:textId="77777777" w:rsidR="006056FF" w:rsidRDefault="006056FF" w:rsidP="006056F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 xml:space="preserve">ME7834NR and </w:t>
      </w:r>
      <w:r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45EF402F" w14:textId="77777777" w:rsidR="006056FF" w:rsidRPr="00285A59" w:rsidRDefault="006056FF" w:rsidP="006056F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067E26F1" w14:textId="20BA4D34" w:rsidR="006056FF" w:rsidRPr="00285A59" w:rsidRDefault="006056FF" w:rsidP="006056FF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Anritsu\TC_7_</w:t>
      </w:r>
      <w:r>
        <w:rPr>
          <w:rFonts w:cs="Arial"/>
        </w:rPr>
        <w:t>6</w:t>
      </w:r>
      <w:r w:rsidRPr="00285A59">
        <w:rPr>
          <w:rFonts w:cs="Arial"/>
        </w:rPr>
        <w:t>_LOG.xml</w:t>
      </w:r>
    </w:p>
    <w:p w14:paraId="30A89330" w14:textId="26308ADA" w:rsidR="006056FF" w:rsidRPr="00285A59" w:rsidRDefault="006056FF" w:rsidP="006056F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>
        <w:rPr>
          <w:rFonts w:cs="Arial"/>
        </w:rPr>
        <w:t>6</w:t>
      </w:r>
      <w:r w:rsidRPr="00285A59">
        <w:rPr>
          <w:rFonts w:cs="Arial"/>
        </w:rPr>
        <w:t>_LOG.</w:t>
      </w:r>
      <w:r>
        <w:rPr>
          <w:rFonts w:cs="Arial"/>
        </w:rPr>
        <w:t>html</w:t>
      </w:r>
    </w:p>
    <w:p w14:paraId="4E2375A6" w14:textId="77777777" w:rsidR="006056FF" w:rsidRPr="00285A59" w:rsidRDefault="006056FF" w:rsidP="006056F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416539A5" w14:textId="10D0547A" w:rsidR="006056FF" w:rsidRPr="00AB3F52" w:rsidRDefault="006056FF" w:rsidP="006056FF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6</w:t>
      </w:r>
      <w:r w:rsidRPr="009C1195">
        <w:rPr>
          <w:rFonts w:cs="Arial"/>
        </w:rPr>
        <w:t>_PIXIT.</w:t>
      </w:r>
      <w:r>
        <w:rPr>
          <w:rFonts w:cs="Arial"/>
        </w:rPr>
        <w:t>txt</w:t>
      </w:r>
      <w:r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6</w:t>
      </w:r>
      <w:r w:rsidRPr="009C1195">
        <w:rPr>
          <w:rFonts w:cs="Arial"/>
        </w:rPr>
        <w:t>_PI</w:t>
      </w:r>
      <w:r>
        <w:rPr>
          <w:rFonts w:cs="Arial"/>
        </w:rPr>
        <w:t>XIT</w:t>
      </w:r>
      <w:r w:rsidRPr="009C1195">
        <w:rPr>
          <w:rFonts w:cs="Arial"/>
        </w:rPr>
        <w:t>.xml</w:t>
      </w:r>
    </w:p>
    <w:p w14:paraId="640E722C" w14:textId="394AC54C" w:rsidR="00444BD2" w:rsidRPr="00AB3F5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AB3F52">
        <w:rPr>
          <w:rFonts w:cs="Arial"/>
          <w:color w:val="FF0000"/>
        </w:rPr>
        <w:br/>
      </w:r>
    </w:p>
    <w:p w14:paraId="193EE3C5" w14:textId="77777777" w:rsidR="00444BD2" w:rsidRPr="006056FF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41" w:name="_Toc122434496"/>
      <w:bookmarkStart w:id="42" w:name="_Toc295288973"/>
      <w:bookmarkStart w:id="43" w:name="_Toc325725668"/>
      <w:bookmarkStart w:id="44" w:name="_Toc51622110"/>
      <w:bookmarkStart w:id="45" w:name="_Toc56072725"/>
      <w:bookmarkStart w:id="46" w:name="_Toc66791878"/>
      <w:r w:rsidRPr="006056FF">
        <w:rPr>
          <w:rFonts w:cs="Arial"/>
        </w:rPr>
        <w:t>References</w:t>
      </w:r>
      <w:bookmarkEnd w:id="41"/>
      <w:bookmarkEnd w:id="42"/>
      <w:bookmarkEnd w:id="43"/>
      <w:bookmarkEnd w:id="44"/>
      <w:bookmarkEnd w:id="45"/>
      <w:bookmarkEnd w:id="4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2901BB">
        <w:tc>
          <w:tcPr>
            <w:tcW w:w="709" w:type="dxa"/>
            <w:hideMark/>
          </w:tcPr>
          <w:p w14:paraId="1CB4B19E" w14:textId="77777777" w:rsidR="00444BD2" w:rsidRPr="006056FF" w:rsidRDefault="00444BD2" w:rsidP="002901BB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6056F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11971AFB" w:rsidR="00444BD2" w:rsidRPr="005959BD" w:rsidRDefault="00444BD2" w:rsidP="002901B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6056FF">
              <w:rPr>
                <w:rFonts w:ascii="Arial" w:hAnsi="Arial"/>
                <w:b/>
              </w:rPr>
              <w:t>R5s2</w:t>
            </w:r>
            <w:r w:rsidR="006056FF" w:rsidRPr="006056FF">
              <w:rPr>
                <w:rFonts w:ascii="Arial" w:hAnsi="Arial"/>
                <w:b/>
              </w:rPr>
              <w:t>10331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9A708" w14:textId="77777777" w:rsidR="00F71D08" w:rsidRDefault="00F71D08">
      <w:r>
        <w:separator/>
      </w:r>
    </w:p>
  </w:endnote>
  <w:endnote w:type="continuationSeparator" w:id="0">
    <w:p w14:paraId="726DF589" w14:textId="77777777" w:rsidR="00F71D08" w:rsidRDefault="00F7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855B1" w14:textId="77777777" w:rsidR="00F71D08" w:rsidRDefault="00F71D08">
      <w:r>
        <w:separator/>
      </w:r>
    </w:p>
  </w:footnote>
  <w:footnote w:type="continuationSeparator" w:id="0">
    <w:p w14:paraId="3CB5917B" w14:textId="77777777" w:rsidR="00F71D08" w:rsidRDefault="00F71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2901BB" w:rsidRDefault="002901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2901BB" w:rsidRDefault="002901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2901BB" w:rsidRDefault="002901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2901BB" w:rsidRDefault="002901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C4798"/>
    <w:multiLevelType w:val="hybridMultilevel"/>
    <w:tmpl w:val="9B3CC8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C935CB"/>
    <w:multiLevelType w:val="hybridMultilevel"/>
    <w:tmpl w:val="605C2F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63D7C"/>
    <w:multiLevelType w:val="hybridMultilevel"/>
    <w:tmpl w:val="20CA35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C9E01FB"/>
    <w:multiLevelType w:val="hybridMultilevel"/>
    <w:tmpl w:val="FF4A5B6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C5E6F"/>
    <w:multiLevelType w:val="hybridMultilevel"/>
    <w:tmpl w:val="900470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4"/>
  </w:num>
  <w:num w:numId="10">
    <w:abstractNumId w:val="3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36"/>
    <w:rsid w:val="00004CE5"/>
    <w:rsid w:val="000217B1"/>
    <w:rsid w:val="00022E4A"/>
    <w:rsid w:val="00026028"/>
    <w:rsid w:val="00036C00"/>
    <w:rsid w:val="00042C19"/>
    <w:rsid w:val="00054302"/>
    <w:rsid w:val="0006347E"/>
    <w:rsid w:val="00067AEF"/>
    <w:rsid w:val="00094B38"/>
    <w:rsid w:val="000A6394"/>
    <w:rsid w:val="000B7FED"/>
    <w:rsid w:val="000C038A"/>
    <w:rsid w:val="000C6598"/>
    <w:rsid w:val="000D44B3"/>
    <w:rsid w:val="000F63B9"/>
    <w:rsid w:val="00111C37"/>
    <w:rsid w:val="00134C93"/>
    <w:rsid w:val="001357DC"/>
    <w:rsid w:val="00136E24"/>
    <w:rsid w:val="00145D43"/>
    <w:rsid w:val="00156413"/>
    <w:rsid w:val="00192C46"/>
    <w:rsid w:val="001A08B3"/>
    <w:rsid w:val="001A09A3"/>
    <w:rsid w:val="001A433F"/>
    <w:rsid w:val="001A7B60"/>
    <w:rsid w:val="001B1F39"/>
    <w:rsid w:val="001B52F0"/>
    <w:rsid w:val="001B7A65"/>
    <w:rsid w:val="001C7E3E"/>
    <w:rsid w:val="001E41F3"/>
    <w:rsid w:val="001F6FCC"/>
    <w:rsid w:val="002118AB"/>
    <w:rsid w:val="002160BA"/>
    <w:rsid w:val="00235975"/>
    <w:rsid w:val="00243693"/>
    <w:rsid w:val="00253FEE"/>
    <w:rsid w:val="0025709B"/>
    <w:rsid w:val="0026004D"/>
    <w:rsid w:val="00261AAD"/>
    <w:rsid w:val="002640DD"/>
    <w:rsid w:val="002670A4"/>
    <w:rsid w:val="00275D12"/>
    <w:rsid w:val="002847A3"/>
    <w:rsid w:val="00284FEB"/>
    <w:rsid w:val="002860C4"/>
    <w:rsid w:val="002901BB"/>
    <w:rsid w:val="002B1248"/>
    <w:rsid w:val="002B2F55"/>
    <w:rsid w:val="002B5741"/>
    <w:rsid w:val="002D362B"/>
    <w:rsid w:val="002E472E"/>
    <w:rsid w:val="00305409"/>
    <w:rsid w:val="0031053C"/>
    <w:rsid w:val="00317F09"/>
    <w:rsid w:val="00325C4B"/>
    <w:rsid w:val="003300A2"/>
    <w:rsid w:val="00330DA8"/>
    <w:rsid w:val="00336601"/>
    <w:rsid w:val="00336908"/>
    <w:rsid w:val="00344BA6"/>
    <w:rsid w:val="00344D50"/>
    <w:rsid w:val="003461FC"/>
    <w:rsid w:val="00355C21"/>
    <w:rsid w:val="003609EF"/>
    <w:rsid w:val="00361B07"/>
    <w:rsid w:val="0036231A"/>
    <w:rsid w:val="003665D0"/>
    <w:rsid w:val="00374DD4"/>
    <w:rsid w:val="00397826"/>
    <w:rsid w:val="003A22C0"/>
    <w:rsid w:val="003A27E8"/>
    <w:rsid w:val="003A3C51"/>
    <w:rsid w:val="003A3CA7"/>
    <w:rsid w:val="003B4E22"/>
    <w:rsid w:val="003C6CFC"/>
    <w:rsid w:val="003C76D0"/>
    <w:rsid w:val="003E1A36"/>
    <w:rsid w:val="003E43FE"/>
    <w:rsid w:val="003E6E1E"/>
    <w:rsid w:val="003F3535"/>
    <w:rsid w:val="003F6002"/>
    <w:rsid w:val="00410371"/>
    <w:rsid w:val="004242F1"/>
    <w:rsid w:val="0042485C"/>
    <w:rsid w:val="0043131B"/>
    <w:rsid w:val="00435220"/>
    <w:rsid w:val="00440885"/>
    <w:rsid w:val="00444BD2"/>
    <w:rsid w:val="0045655C"/>
    <w:rsid w:val="00456C7A"/>
    <w:rsid w:val="00461581"/>
    <w:rsid w:val="004734E7"/>
    <w:rsid w:val="00477785"/>
    <w:rsid w:val="004B75B7"/>
    <w:rsid w:val="004D2319"/>
    <w:rsid w:val="004D511C"/>
    <w:rsid w:val="004D5AF7"/>
    <w:rsid w:val="004D77A7"/>
    <w:rsid w:val="004F0839"/>
    <w:rsid w:val="005033EA"/>
    <w:rsid w:val="00505B75"/>
    <w:rsid w:val="00512666"/>
    <w:rsid w:val="0051580D"/>
    <w:rsid w:val="00516F0C"/>
    <w:rsid w:val="00525BAF"/>
    <w:rsid w:val="00537225"/>
    <w:rsid w:val="00545A02"/>
    <w:rsid w:val="00547111"/>
    <w:rsid w:val="005705B8"/>
    <w:rsid w:val="005746E7"/>
    <w:rsid w:val="00592D74"/>
    <w:rsid w:val="00593F28"/>
    <w:rsid w:val="005953F9"/>
    <w:rsid w:val="005D5A8F"/>
    <w:rsid w:val="005E2C44"/>
    <w:rsid w:val="005E2E7A"/>
    <w:rsid w:val="005E4EC0"/>
    <w:rsid w:val="005E5CCE"/>
    <w:rsid w:val="005F4436"/>
    <w:rsid w:val="005F679F"/>
    <w:rsid w:val="006056FF"/>
    <w:rsid w:val="00621188"/>
    <w:rsid w:val="006257ED"/>
    <w:rsid w:val="0062737D"/>
    <w:rsid w:val="00650001"/>
    <w:rsid w:val="00665C47"/>
    <w:rsid w:val="00695808"/>
    <w:rsid w:val="006B0FCF"/>
    <w:rsid w:val="006B3C17"/>
    <w:rsid w:val="006B46FB"/>
    <w:rsid w:val="006D1D69"/>
    <w:rsid w:val="006E21FB"/>
    <w:rsid w:val="006E6C23"/>
    <w:rsid w:val="007032C7"/>
    <w:rsid w:val="007107DB"/>
    <w:rsid w:val="007255FD"/>
    <w:rsid w:val="007460B9"/>
    <w:rsid w:val="00746CCD"/>
    <w:rsid w:val="00751BFC"/>
    <w:rsid w:val="00760916"/>
    <w:rsid w:val="007617D9"/>
    <w:rsid w:val="00764D79"/>
    <w:rsid w:val="00775C07"/>
    <w:rsid w:val="00792342"/>
    <w:rsid w:val="007977A8"/>
    <w:rsid w:val="007A1AA9"/>
    <w:rsid w:val="007B512A"/>
    <w:rsid w:val="007B6F59"/>
    <w:rsid w:val="007C2097"/>
    <w:rsid w:val="007D6A07"/>
    <w:rsid w:val="007F7259"/>
    <w:rsid w:val="008040A8"/>
    <w:rsid w:val="00806399"/>
    <w:rsid w:val="00807AB4"/>
    <w:rsid w:val="00827105"/>
    <w:rsid w:val="008279FA"/>
    <w:rsid w:val="00841DA2"/>
    <w:rsid w:val="00842BC6"/>
    <w:rsid w:val="00851EF6"/>
    <w:rsid w:val="008535B7"/>
    <w:rsid w:val="008626E7"/>
    <w:rsid w:val="00870EE7"/>
    <w:rsid w:val="00871412"/>
    <w:rsid w:val="008778A1"/>
    <w:rsid w:val="008863B9"/>
    <w:rsid w:val="00895527"/>
    <w:rsid w:val="008A1A67"/>
    <w:rsid w:val="008A45A6"/>
    <w:rsid w:val="008B7086"/>
    <w:rsid w:val="008B7DEE"/>
    <w:rsid w:val="008D00FB"/>
    <w:rsid w:val="008F3789"/>
    <w:rsid w:val="008F686C"/>
    <w:rsid w:val="009008B1"/>
    <w:rsid w:val="00905615"/>
    <w:rsid w:val="009148DE"/>
    <w:rsid w:val="00937A5E"/>
    <w:rsid w:val="00941E30"/>
    <w:rsid w:val="00960D19"/>
    <w:rsid w:val="009777D9"/>
    <w:rsid w:val="009842DC"/>
    <w:rsid w:val="00991B88"/>
    <w:rsid w:val="009A5753"/>
    <w:rsid w:val="009A579D"/>
    <w:rsid w:val="009B06D3"/>
    <w:rsid w:val="009B0C3B"/>
    <w:rsid w:val="009C3ADF"/>
    <w:rsid w:val="009E173C"/>
    <w:rsid w:val="009E3297"/>
    <w:rsid w:val="009E3609"/>
    <w:rsid w:val="009F2DC4"/>
    <w:rsid w:val="009F734F"/>
    <w:rsid w:val="00A1055C"/>
    <w:rsid w:val="00A15C2C"/>
    <w:rsid w:val="00A17DD7"/>
    <w:rsid w:val="00A246B6"/>
    <w:rsid w:val="00A27E1B"/>
    <w:rsid w:val="00A32F63"/>
    <w:rsid w:val="00A47E70"/>
    <w:rsid w:val="00A50CF0"/>
    <w:rsid w:val="00A7671C"/>
    <w:rsid w:val="00A80A8A"/>
    <w:rsid w:val="00A85DD5"/>
    <w:rsid w:val="00A96923"/>
    <w:rsid w:val="00A974E5"/>
    <w:rsid w:val="00AA2CBC"/>
    <w:rsid w:val="00AC5820"/>
    <w:rsid w:val="00AC6F62"/>
    <w:rsid w:val="00AD1CD8"/>
    <w:rsid w:val="00AD6A03"/>
    <w:rsid w:val="00AE1D96"/>
    <w:rsid w:val="00AF38CD"/>
    <w:rsid w:val="00B15AC8"/>
    <w:rsid w:val="00B258BB"/>
    <w:rsid w:val="00B307AD"/>
    <w:rsid w:val="00B67B97"/>
    <w:rsid w:val="00B81764"/>
    <w:rsid w:val="00B968C8"/>
    <w:rsid w:val="00B970BA"/>
    <w:rsid w:val="00BA32E8"/>
    <w:rsid w:val="00BA3EC5"/>
    <w:rsid w:val="00BA51D9"/>
    <w:rsid w:val="00BB5626"/>
    <w:rsid w:val="00BB5DFC"/>
    <w:rsid w:val="00BB6F9B"/>
    <w:rsid w:val="00BD279D"/>
    <w:rsid w:val="00BD6BB8"/>
    <w:rsid w:val="00BE3A4F"/>
    <w:rsid w:val="00BF6375"/>
    <w:rsid w:val="00C068AF"/>
    <w:rsid w:val="00C167FC"/>
    <w:rsid w:val="00C350C5"/>
    <w:rsid w:val="00C462F9"/>
    <w:rsid w:val="00C46B54"/>
    <w:rsid w:val="00C66BA2"/>
    <w:rsid w:val="00C95985"/>
    <w:rsid w:val="00CA3B19"/>
    <w:rsid w:val="00CB6EB9"/>
    <w:rsid w:val="00CC1CFE"/>
    <w:rsid w:val="00CC5026"/>
    <w:rsid w:val="00CC68D0"/>
    <w:rsid w:val="00CE547C"/>
    <w:rsid w:val="00CE69E6"/>
    <w:rsid w:val="00CF18A2"/>
    <w:rsid w:val="00D03794"/>
    <w:rsid w:val="00D03F9A"/>
    <w:rsid w:val="00D06D51"/>
    <w:rsid w:val="00D2466A"/>
    <w:rsid w:val="00D24991"/>
    <w:rsid w:val="00D36668"/>
    <w:rsid w:val="00D50255"/>
    <w:rsid w:val="00D55B66"/>
    <w:rsid w:val="00D57640"/>
    <w:rsid w:val="00D652BA"/>
    <w:rsid w:val="00D66520"/>
    <w:rsid w:val="00D71528"/>
    <w:rsid w:val="00D72BEA"/>
    <w:rsid w:val="00D96A7C"/>
    <w:rsid w:val="00D96B61"/>
    <w:rsid w:val="00DA5F2B"/>
    <w:rsid w:val="00DD0015"/>
    <w:rsid w:val="00DD4605"/>
    <w:rsid w:val="00DE34CF"/>
    <w:rsid w:val="00DE54B7"/>
    <w:rsid w:val="00DE7626"/>
    <w:rsid w:val="00DF0263"/>
    <w:rsid w:val="00DF72C2"/>
    <w:rsid w:val="00E057DF"/>
    <w:rsid w:val="00E13F3D"/>
    <w:rsid w:val="00E252E0"/>
    <w:rsid w:val="00E259B2"/>
    <w:rsid w:val="00E30E4C"/>
    <w:rsid w:val="00E34898"/>
    <w:rsid w:val="00E35A66"/>
    <w:rsid w:val="00E44A9D"/>
    <w:rsid w:val="00E47D64"/>
    <w:rsid w:val="00E57BE7"/>
    <w:rsid w:val="00E70032"/>
    <w:rsid w:val="00E75596"/>
    <w:rsid w:val="00E8004F"/>
    <w:rsid w:val="00E8160D"/>
    <w:rsid w:val="00E81E22"/>
    <w:rsid w:val="00E859FB"/>
    <w:rsid w:val="00E97965"/>
    <w:rsid w:val="00EA388B"/>
    <w:rsid w:val="00EA45BE"/>
    <w:rsid w:val="00EA77D6"/>
    <w:rsid w:val="00EB09B7"/>
    <w:rsid w:val="00EB295A"/>
    <w:rsid w:val="00EB4110"/>
    <w:rsid w:val="00EC201F"/>
    <w:rsid w:val="00EE7D7C"/>
    <w:rsid w:val="00F13C98"/>
    <w:rsid w:val="00F25D98"/>
    <w:rsid w:val="00F300FB"/>
    <w:rsid w:val="00F3081E"/>
    <w:rsid w:val="00F3530D"/>
    <w:rsid w:val="00F47884"/>
    <w:rsid w:val="00F55A8D"/>
    <w:rsid w:val="00F71591"/>
    <w:rsid w:val="00F71D08"/>
    <w:rsid w:val="00F966B7"/>
    <w:rsid w:val="00FB5E70"/>
    <w:rsid w:val="00FB6386"/>
    <w:rsid w:val="00FC79FD"/>
    <w:rsid w:val="00FD08D3"/>
    <w:rsid w:val="00FD7273"/>
    <w:rsid w:val="00FE0456"/>
    <w:rsid w:val="00FE32A8"/>
    <w:rsid w:val="00FF306D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B4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510</TotalTime>
  <Pages>1</Pages>
  <Words>5884</Words>
  <Characters>33544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39350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105</cp:revision>
  <cp:lastPrinted>1900-01-01T00:00:00Z</cp:lastPrinted>
  <dcterms:created xsi:type="dcterms:W3CDTF">2020-12-17T19:51:00Z</dcterms:created>
  <dcterms:modified xsi:type="dcterms:W3CDTF">2021-04-01T12:10:00Z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