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EA8665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CB4586">
          <w:rPr>
            <w:b/>
            <w:i/>
            <w:noProof/>
            <w:sz w:val="28"/>
          </w:rPr>
          <w:t>3</w:t>
        </w:r>
        <w:r w:rsidR="008A4C0E">
          <w:rPr>
            <w:b/>
            <w:i/>
            <w:noProof/>
            <w:sz w:val="28"/>
          </w:rPr>
          <w:t>87</w:t>
        </w:r>
      </w:fldSimple>
    </w:p>
    <w:p w14:paraId="5D6FC58C" w14:textId="307A0302" w:rsidR="001A09A3" w:rsidRDefault="00D13EA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7096C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8A4C0E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0F94E6D" w:rsidR="001E41F3" w:rsidRDefault="008A4C0E" w:rsidP="00715499">
            <w:pPr>
              <w:pStyle w:val="CRCoverPage"/>
              <w:spacing w:after="0"/>
            </w:pPr>
            <w:r w:rsidRPr="008A4C0E">
              <w:t>Correction for IMS voice call procedures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D491B1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A4C0E">
              <w:rPr>
                <w:noProof/>
              </w:rPr>
              <w:t>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94E35" w14:textId="18C06670" w:rsidR="00F104CE" w:rsidRPr="005C657A" w:rsidRDefault="00F104CE" w:rsidP="005C657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lang w:val="en-US" w:eastAsia="zh-CN"/>
              </w:rPr>
            </w:pPr>
            <w:proofErr w:type="gramStart"/>
            <w:r w:rsidRPr="005C657A">
              <w:rPr>
                <w:rFonts w:ascii="Arial" w:hAnsi="Arial" w:cs="Arial"/>
                <w:lang w:val="en-US" w:eastAsia="zh-CN"/>
              </w:rPr>
              <w:t>For  the</w:t>
            </w:r>
            <w:proofErr w:type="gramEnd"/>
            <w:r w:rsidRPr="005C657A">
              <w:rPr>
                <w:rFonts w:ascii="Arial" w:hAnsi="Arial" w:cs="Arial"/>
                <w:lang w:val="en-US" w:eastAsia="zh-CN"/>
              </w:rPr>
              <w:t xml:space="preserve"> IMS call release sequences as defined in 38.508-1 4.9.17/4.9.18, the current contents of PDU SESSION MODIFICATION COMMAND are including the QoS rule and QoS flow configuration for IMS </w:t>
            </w:r>
            <w:proofErr w:type="spellStart"/>
            <w:r w:rsidRPr="005C657A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5C657A">
              <w:rPr>
                <w:rFonts w:ascii="Arial" w:hAnsi="Arial" w:cs="Arial"/>
                <w:lang w:val="en-US" w:eastAsia="zh-CN"/>
              </w:rPr>
              <w:t xml:space="preserve"> bearer, with operation code “add new QoS rule / QoS flow”. This can give an error in UE processing as these IDs will already exist as part of the PDU session. The operations configured in the message should be a delta to the existing PDU session, and should delete the QoS rule and QoS flow that were added in the establishment of IMS voice traffic bearer, through sequences 4.9.15/4.9.16 (function _NR5GC_ModifyPDUSession_</w:t>
            </w:r>
            <w:proofErr w:type="gramStart"/>
            <w:r w:rsidRPr="005C657A">
              <w:rPr>
                <w:rFonts w:ascii="Arial" w:hAnsi="Arial" w:cs="Arial"/>
                <w:lang w:val="en-US" w:eastAsia="zh-CN"/>
              </w:rPr>
              <w:t>AddVoice(</w:t>
            </w:r>
            <w:proofErr w:type="gramEnd"/>
            <w:r w:rsidRPr="005C657A">
              <w:rPr>
                <w:rFonts w:ascii="Arial" w:hAnsi="Arial" w:cs="Arial"/>
                <w:lang w:val="en-US" w:eastAsia="zh-CN"/>
              </w:rPr>
              <w:t>)).</w:t>
            </w:r>
          </w:p>
          <w:p w14:paraId="5CC9551D" w14:textId="27E9EAEC" w:rsidR="00D44D27" w:rsidRDefault="00F104CE" w:rsidP="005C657A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2. Following sending of </w:t>
            </w:r>
            <w:proofErr w:type="spellStart"/>
            <w:r>
              <w:rPr>
                <w:rFonts w:cs="Arial"/>
                <w:lang w:val="en-US" w:eastAsia="zh-CN"/>
              </w:rPr>
              <w:t>RRCReconfiguration</w:t>
            </w:r>
            <w:proofErr w:type="spellEnd"/>
            <w:r>
              <w:rPr>
                <w:rFonts w:cs="Arial"/>
                <w:lang w:val="en-US" w:eastAsia="zh-CN"/>
              </w:rPr>
              <w:t xml:space="preserve"> with piggybacked PDU SESSION MODIFICATION COMMAND, the </w:t>
            </w:r>
            <w:proofErr w:type="spellStart"/>
            <w:r>
              <w:rPr>
                <w:rFonts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cs="Arial"/>
                <w:lang w:val="en-US" w:eastAsia="zh-CN"/>
              </w:rPr>
              <w:t xml:space="preserve"> and PDU SESSION MODIFICATION COMPLETE responses can arrive from the UE in any order. Because </w:t>
            </w:r>
            <w:proofErr w:type="spellStart"/>
            <w:r>
              <w:rPr>
                <w:rFonts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cs="Arial"/>
                <w:lang w:val="en-US" w:eastAsia="zh-CN"/>
              </w:rPr>
              <w:t xml:space="preserve"> is handled inside the function </w:t>
            </w:r>
            <w:proofErr w:type="spellStart"/>
            <w:r w:rsidRPr="00F104CE">
              <w:rPr>
                <w:rFonts w:cs="Arial"/>
                <w:lang w:val="en-US" w:eastAsia="zh-CN"/>
              </w:rPr>
              <w:t>f_NR_</w:t>
            </w:r>
            <w:proofErr w:type="gramStart"/>
            <w:r w:rsidRPr="00F104CE">
              <w:rPr>
                <w:rFonts w:cs="Arial"/>
                <w:lang w:val="en-US" w:eastAsia="zh-CN"/>
              </w:rPr>
              <w:t>RRCReconfigNewDRBWithSSConfig</w:t>
            </w:r>
            <w:proofErr w:type="spellEnd"/>
            <w:r>
              <w:rPr>
                <w:rFonts w:cs="Arial"/>
                <w:lang w:val="en-US" w:eastAsia="zh-CN"/>
              </w:rPr>
              <w:t>(</w:t>
            </w:r>
            <w:proofErr w:type="gramEnd"/>
            <w:r>
              <w:rPr>
                <w:rFonts w:cs="Arial"/>
                <w:lang w:val="en-US" w:eastAsia="zh-CN"/>
              </w:rPr>
              <w:t>), the test case will fail if PDU SESSION MODIFICATION COMPLETE is received first.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D0CD2" w14:textId="3E1A71E8" w:rsidR="005C657A" w:rsidRPr="00F104CE" w:rsidRDefault="005C657A" w:rsidP="005C657A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/>
              </w:rPr>
            </w:pPr>
            <w:r>
              <w:rPr>
                <w:noProof/>
              </w:rPr>
              <w:t>Modify PDU SESSION MODIFICATION COMMAND contents to release QoS rule ID 3 and QoS flow ID 7.</w:t>
            </w:r>
          </w:p>
          <w:p w14:paraId="7471AA9B" w14:textId="77777777" w:rsidR="005C657A" w:rsidRDefault="005C657A" w:rsidP="005C657A">
            <w:pPr>
              <w:pStyle w:val="CRCoverPage"/>
              <w:spacing w:after="0"/>
              <w:rPr>
                <w:noProof/>
              </w:rPr>
            </w:pPr>
          </w:p>
          <w:p w14:paraId="36F4A8B5" w14:textId="77777777" w:rsidR="005C657A" w:rsidRDefault="005C657A" w:rsidP="005C657A">
            <w:pPr>
              <w:pStyle w:val="CRCoverPage"/>
              <w:spacing w:after="0"/>
              <w:rPr>
                <w:lang w:val="en-SG"/>
              </w:rPr>
            </w:pPr>
            <w:r w:rsidRPr="005C657A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38.508-1 will be raised at RAN5#91.</w:t>
            </w:r>
          </w:p>
          <w:p w14:paraId="024F5D78" w14:textId="77777777" w:rsidR="005C657A" w:rsidRDefault="005C657A" w:rsidP="005C657A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01948DA7" w:rsidR="00980F99" w:rsidRPr="005C657A" w:rsidRDefault="005C657A" w:rsidP="005C657A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) to not wait for </w:t>
            </w:r>
            <w:proofErr w:type="spellStart"/>
            <w:r>
              <w:rPr>
                <w:lang w:val="en-US"/>
              </w:rPr>
              <w:t>RRCReconfgiruationComplete</w:t>
            </w:r>
            <w:proofErr w:type="spellEnd"/>
            <w:r>
              <w:rPr>
                <w:lang w:val="en-US"/>
              </w:rPr>
              <w:t>, and handled this in interleave with PDU SESSION MODIFICATION COMPLETE.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CFAC7D5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903CB17" w:rsidR="00D44D27" w:rsidRDefault="00030294" w:rsidP="00D44D27">
            <w:pPr>
              <w:pStyle w:val="CRCoverPage"/>
              <w:spacing w:after="0"/>
              <w:rPr>
                <w:noProof/>
              </w:rPr>
            </w:pPr>
            <w:r w:rsidRPr="00030294">
              <w:t>f_NR5GC_ModifyPDUSession_</w:t>
            </w:r>
            <w:proofErr w:type="gramStart"/>
            <w:r w:rsidRPr="00030294">
              <w:t>AddVoice(</w:t>
            </w:r>
            <w:proofErr w:type="gramEnd"/>
            <w:r w:rsidRPr="00030294">
              <w:t>)</w:t>
            </w:r>
            <w:r w:rsidR="008A4C0E">
              <w:t xml:space="preserve">, </w:t>
            </w:r>
            <w:r w:rsidR="008A4C0E" w:rsidRPr="00030294">
              <w:t>f_NR5GC_ModifyPDUSession_AddVoice()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0D4A34E" w:rsidR="00D44D27" w:rsidRDefault="005C657A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889BAF6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165E39A" w:rsidR="00D44D27" w:rsidRDefault="00976C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5C657A">
              <w:rPr>
                <w:noProof/>
              </w:rPr>
              <w:t>8.508-1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092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ED9F62" w14:textId="38ECFD76" w:rsidR="0098237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82379" w:rsidRPr="000A46E1">
        <w:rPr>
          <w:rFonts w:cs="Arial"/>
          <w:iCs/>
        </w:rPr>
        <w:t>Table of Contents</w:t>
      </w:r>
      <w:r w:rsidR="00982379">
        <w:tab/>
      </w:r>
      <w:r w:rsidR="00982379">
        <w:fldChar w:fldCharType="begin"/>
      </w:r>
      <w:r w:rsidR="00982379">
        <w:instrText xml:space="preserve"> PAGEREF _Toc68092525 \h </w:instrText>
      </w:r>
      <w:r w:rsidR="00982379">
        <w:fldChar w:fldCharType="separate"/>
      </w:r>
      <w:r w:rsidR="00982379">
        <w:t>3</w:t>
      </w:r>
      <w:r w:rsidR="00982379">
        <w:fldChar w:fldCharType="end"/>
      </w:r>
    </w:p>
    <w:p w14:paraId="0F0849E5" w14:textId="5DA84B42" w:rsidR="00982379" w:rsidRDefault="009823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A46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A46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_Toc68092526 \h </w:instrText>
      </w:r>
      <w:r>
        <w:fldChar w:fldCharType="separate"/>
      </w:r>
      <w:r>
        <w:t>4</w:t>
      </w:r>
      <w:r>
        <w:fldChar w:fldCharType="end"/>
      </w:r>
    </w:p>
    <w:p w14:paraId="4C07A11F" w14:textId="02FA2338" w:rsidR="00982379" w:rsidRDefault="009823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A46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A46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_Toc68092527 \h </w:instrText>
      </w:r>
      <w:r>
        <w:fldChar w:fldCharType="separate"/>
      </w:r>
      <w:r>
        <w:t>4</w:t>
      </w:r>
      <w:r>
        <w:fldChar w:fldCharType="end"/>
      </w:r>
    </w:p>
    <w:p w14:paraId="5BBCEE50" w14:textId="744B51E3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_Toc68092528 \h </w:instrText>
      </w:r>
      <w:r>
        <w:fldChar w:fldCharType="separate"/>
      </w:r>
      <w:r>
        <w:t>4</w:t>
      </w:r>
      <w:r>
        <w:fldChar w:fldCharType="end"/>
      </w:r>
    </w:p>
    <w:p w14:paraId="7A0F5AE9" w14:textId="10D53ED1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_Toc68092529 \h </w:instrText>
      </w:r>
      <w:r>
        <w:fldChar w:fldCharType="separate"/>
      </w:r>
      <w:r>
        <w:t>8</w:t>
      </w:r>
      <w:r>
        <w:fldChar w:fldCharType="end"/>
      </w:r>
    </w:p>
    <w:p w14:paraId="3A1F9368" w14:textId="443261C9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_Toc68092530 \h </w:instrText>
      </w:r>
      <w:r>
        <w:fldChar w:fldCharType="separate"/>
      </w:r>
      <w:r>
        <w:t>13</w:t>
      </w:r>
      <w:r>
        <w:fldChar w:fldCharType="end"/>
      </w:r>
    </w:p>
    <w:p w14:paraId="6866D2DF" w14:textId="3503AD9E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_Toc68092531 \h </w:instrText>
      </w:r>
      <w:r>
        <w:fldChar w:fldCharType="separate"/>
      </w:r>
      <w:r>
        <w:t>13</w:t>
      </w:r>
      <w:r>
        <w:fldChar w:fldCharType="end"/>
      </w:r>
    </w:p>
    <w:p w14:paraId="4BB4A9E6" w14:textId="4C21F99A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_Toc68092532 \h </w:instrText>
      </w:r>
      <w:r>
        <w:fldChar w:fldCharType="separate"/>
      </w:r>
      <w:r>
        <w:t>18</w:t>
      </w:r>
      <w:r>
        <w:fldChar w:fldCharType="end"/>
      </w:r>
    </w:p>
    <w:p w14:paraId="6CE6C42E" w14:textId="1DCADFE0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_Toc68092533 \h </w:instrText>
      </w:r>
      <w:r>
        <w:fldChar w:fldCharType="separate"/>
      </w:r>
      <w:r>
        <w:t>19</w:t>
      </w:r>
      <w:r>
        <w:fldChar w:fldCharType="end"/>
      </w:r>
    </w:p>
    <w:p w14:paraId="6C00FA91" w14:textId="3ABC12DD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_Toc68092534 \h </w:instrText>
      </w:r>
      <w:r>
        <w:fldChar w:fldCharType="separate"/>
      </w:r>
      <w:r>
        <w:t>19</w:t>
      </w:r>
      <w:r>
        <w:fldChar w:fldCharType="end"/>
      </w:r>
    </w:p>
    <w:p w14:paraId="2E4D4796" w14:textId="7C996F3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092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092527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8092528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7C020D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2343FFC4" w:rsidR="00CB4586" w:rsidRPr="00CB4586" w:rsidRDefault="00030294" w:rsidP="007C020D">
            <w:pPr>
              <w:spacing w:after="0"/>
            </w:pPr>
            <w:r w:rsidRPr="00030294">
              <w:t>f_NR5GC_ModifyPDUSession_</w:t>
            </w:r>
            <w:proofErr w:type="gramStart"/>
            <w:r w:rsidRPr="00030294">
              <w:t>AddVoice(</w:t>
            </w:r>
            <w:proofErr w:type="gramEnd"/>
            <w:r w:rsidRPr="00030294">
              <w:t>)</w:t>
            </w:r>
          </w:p>
        </w:tc>
      </w:tr>
      <w:tr w:rsidR="00CB4586" w14:paraId="2865543E" w14:textId="77777777" w:rsidTr="007C020D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9E2E5C" w14:textId="7A9659AD" w:rsidR="00CB4586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sending of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with piggybacked PDU SESSION MODIFICATION COMMAND,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and PDU SESSION MODIFICATION COMPLETE responses can arrive from the UE in any order. Because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is handled inside the function </w:t>
            </w:r>
            <w:proofErr w:type="spellStart"/>
            <w:r w:rsidRPr="00F104CE">
              <w:rPr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F104CE">
              <w:rPr>
                <w:rFonts w:ascii="Arial" w:hAnsi="Arial" w:cs="Arial"/>
                <w:lang w:val="en-US" w:eastAsia="zh-CN"/>
              </w:rPr>
              <w:t>RRCReconfigNewDRBWithSSConfig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>), the test case will fail if PDU SESSION MODIFICATION COMPLETE is received first.</w:t>
            </w:r>
          </w:p>
        </w:tc>
      </w:tr>
      <w:tr w:rsidR="00CB4586" w14:paraId="27245453" w14:textId="77777777" w:rsidTr="007C020D">
        <w:tc>
          <w:tcPr>
            <w:tcW w:w="1985" w:type="dxa"/>
          </w:tcPr>
          <w:p w14:paraId="525D99AD" w14:textId="77777777" w:rsidR="00CB4586" w:rsidRDefault="00CB4586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DD62CD" w14:textId="291B7A09" w:rsidR="00CB4586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) to not wait for </w:t>
            </w:r>
            <w:proofErr w:type="spellStart"/>
            <w:r>
              <w:rPr>
                <w:lang w:val="en-US"/>
              </w:rPr>
              <w:t>RRCReconfgiruationComplete</w:t>
            </w:r>
            <w:proofErr w:type="spellEnd"/>
            <w:r>
              <w:rPr>
                <w:lang w:val="en-US"/>
              </w:rPr>
              <w:t>, and handled this in interleave with PDU SESSION MODIFICATION COMPLETE.</w:t>
            </w:r>
          </w:p>
        </w:tc>
      </w:tr>
      <w:tr w:rsidR="00CB4586" w14:paraId="71E64F54" w14:textId="77777777" w:rsidTr="007C020D">
        <w:tc>
          <w:tcPr>
            <w:tcW w:w="1985" w:type="dxa"/>
          </w:tcPr>
          <w:p w14:paraId="37C3C5C0" w14:textId="77777777" w:rsidR="00CB4586" w:rsidRDefault="00CB4586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10BC5123" w:rsidR="00CB4586" w:rsidRPr="00CB4586" w:rsidRDefault="00E857DE" w:rsidP="007C020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NR5GC_IMS_Procedures.ttcn</w:t>
            </w:r>
          </w:p>
        </w:tc>
      </w:tr>
      <w:tr w:rsidR="00CB4586" w14:paraId="1BE4BB35" w14:textId="77777777" w:rsidTr="007C020D">
        <w:tc>
          <w:tcPr>
            <w:tcW w:w="1985" w:type="dxa"/>
          </w:tcPr>
          <w:p w14:paraId="2B7E3B55" w14:textId="77777777" w:rsidR="00CB4586" w:rsidRDefault="00CB4586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B239756" w14:textId="77777777" w:rsidR="00CB4586" w:rsidRPr="00B47DB3" w:rsidRDefault="0061750F" w:rsidP="007C020D">
            <w:pPr>
              <w:rPr>
                <w:rFonts w:ascii="Arial" w:hAnsi="Arial"/>
                <w:highlight w:val="green"/>
              </w:rPr>
            </w:pPr>
            <w:r w:rsidRPr="00B47DB3">
              <w:rPr>
                <w:rFonts w:ascii="Arial" w:hAnsi="Arial"/>
                <w:highlight w:val="green"/>
              </w:rPr>
              <w:t xml:space="preserve">These messages are defined as sequential, not parallel, in all procedures in 38.508-1 (4.9.11 – 4.9.18). </w:t>
            </w:r>
          </w:p>
          <w:p w14:paraId="24B7026C" w14:textId="7F0B2CA0" w:rsidR="00B47DB3" w:rsidRPr="00B47DB3" w:rsidRDefault="00B47DB3" w:rsidP="007C020D">
            <w:pPr>
              <w:rPr>
                <w:rFonts w:ascii="Arial" w:hAnsi="Arial"/>
                <w:highlight w:val="green"/>
              </w:rPr>
            </w:pPr>
            <w:r w:rsidRPr="00B47DB3">
              <w:rPr>
                <w:rFonts w:ascii="Arial" w:hAnsi="Arial"/>
                <w:highlight w:val="red"/>
              </w:rPr>
              <w:t>Rejected</w:t>
            </w: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Pr="00643A34" w:rsidRDefault="00CB4586" w:rsidP="00CB4586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7C020D">
        <w:tc>
          <w:tcPr>
            <w:tcW w:w="9855" w:type="dxa"/>
          </w:tcPr>
          <w:p w14:paraId="128FC31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>function f_NR5GC_ModifyPDUSession_</w:t>
            </w:r>
            <w:proofErr w:type="gramStart"/>
            <w:r w:rsidRPr="002079B5">
              <w:rPr>
                <w:lang w:val="en-US"/>
              </w:rPr>
              <w:t>AddVoice(</w:t>
            </w:r>
            <w:proofErr w:type="spellStart"/>
            <w:proofErr w:type="gramEnd"/>
            <w:r w:rsidRPr="002079B5">
              <w:rPr>
                <w:lang w:val="en-US"/>
              </w:rPr>
              <w:t>NR_CellId_Type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GSM_MobilityInfo_Type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p_GSM_MobilityInfo</w:t>
            </w:r>
            <w:proofErr w:type="spellEnd"/>
            <w:r w:rsidRPr="002079B5">
              <w:rPr>
                <w:lang w:val="en-US"/>
              </w:rPr>
              <w:t>) runs on NR5GC_PTC</w:t>
            </w:r>
          </w:p>
          <w:p w14:paraId="303C5F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17233EF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NR_SRB_COMMON_IND </w:t>
            </w:r>
            <w:proofErr w:type="spellStart"/>
            <w:r w:rsidRPr="002079B5">
              <w:rPr>
                <w:lang w:val="en-US"/>
              </w:rPr>
              <w:t>v_ReceivedAsp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E343F5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false;</w:t>
            </w:r>
          </w:p>
          <w:p w14:paraId="756E8E6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NG_NAS_DL_Pdu_Type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D59B5D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5A1205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16193E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NR_RadioBearerList_Type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773BB8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DEE870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v_IsFR</w:t>
            </w:r>
            <w:proofErr w:type="gramStart"/>
            <w:r w:rsidRPr="002079B5">
              <w:rPr>
                <w:lang w:val="en-US"/>
              </w:rPr>
              <w:t>1 :</w:t>
            </w:r>
            <w:proofErr w:type="gramEnd"/>
            <w:r w:rsidRPr="002079B5">
              <w:rPr>
                <w:lang w:val="en-US"/>
              </w:rPr>
              <w:t>= f_NR_CellInfo_GetIsFR1(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02BE247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QosFlow_Identification_Type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v_QosFlowId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3894FFB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55CE21D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if (</w:t>
            </w:r>
            <w:proofErr w:type="spellStart"/>
            <w:r w:rsidRPr="002079B5">
              <w:rPr>
                <w:lang w:val="en-US"/>
              </w:rPr>
              <w:t>isvalue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p_GSM_MobilityInfo.EPS_Bearer</w:t>
            </w:r>
            <w:proofErr w:type="spellEnd"/>
            <w:r w:rsidRPr="002079B5">
              <w:rPr>
                <w:lang w:val="en-US"/>
              </w:rPr>
              <w:t xml:space="preserve">)) </w:t>
            </w:r>
            <w:proofErr w:type="gramStart"/>
            <w:r w:rsidRPr="002079B5">
              <w:rPr>
                <w:lang w:val="en-US"/>
              </w:rPr>
              <w:t>{  /</w:t>
            </w:r>
            <w:proofErr w:type="gramEnd"/>
            <w:r w:rsidRPr="002079B5">
              <w:rPr>
                <w:lang w:val="en-US"/>
              </w:rPr>
              <w:t>/ This is only set if the UE supports EPS</w:t>
            </w:r>
          </w:p>
          <w:p w14:paraId="5FF5BEF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true;</w:t>
            </w:r>
          </w:p>
          <w:p w14:paraId="71AB5B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55ED940C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165582C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build components of Reconfiguration message</w:t>
            </w:r>
          </w:p>
          <w:p w14:paraId="6986CDC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PiggyBackedMsgToSend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f_Get_NG_PDUSessionModificationCommand(p_GSM_MobilityInfo.SessionId,</w:t>
            </w:r>
          </w:p>
          <w:p w14:paraId="7391420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omit,</w:t>
            </w:r>
          </w:p>
          <w:p w14:paraId="269FE91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-, -, -, -,</w:t>
            </w:r>
          </w:p>
          <w:p w14:paraId="5FBE78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"7_Voice", '7A'O), // @sic R5s210073 sic@</w:t>
            </w:r>
          </w:p>
          <w:p w14:paraId="291C738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cs_QoSFlowDescr</w:t>
            </w:r>
            <w:proofErr w:type="spellEnd"/>
            <w:r w:rsidRPr="002079B5">
              <w:rPr>
                <w:lang w:val="en-US"/>
              </w:rPr>
              <w:t>({cs_QoS_Flow5(</w:t>
            </w:r>
            <w:proofErr w:type="spellStart"/>
            <w:r w:rsidRPr="002079B5">
              <w:rPr>
                <w:lang w:val="en-US"/>
              </w:rPr>
              <w:t>v_InterworkWithEPS</w:t>
            </w:r>
            <w:proofErr w:type="spellEnd"/>
            <w:r w:rsidRPr="002079B5">
              <w:rPr>
                <w:lang w:val="en-US"/>
              </w:rPr>
              <w:t>)}));</w:t>
            </w:r>
          </w:p>
          <w:p w14:paraId="438909E3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7B4D2F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NewDRBId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f_NR_GetNextDRBId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p_GSM_MobilityInfo</w:t>
            </w:r>
            <w:proofErr w:type="spellEnd"/>
            <w:r w:rsidRPr="002079B5">
              <w:rPr>
                <w:lang w:val="en-US"/>
              </w:rPr>
              <w:t>, false);</w:t>
            </w:r>
          </w:p>
          <w:p w14:paraId="5B1F042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@sic R5-211171 sic@</w:t>
            </w:r>
          </w:p>
          <w:p w14:paraId="4FF0739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cs_38508_RadioBearerConfigDef(-,</w:t>
            </w:r>
          </w:p>
          <w:p w14:paraId="568F2CA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{cs_NR_DRB_ToAddMod(cs_NR_DRB_</w:t>
            </w:r>
            <w:proofErr w:type="gramStart"/>
            <w:r w:rsidRPr="002079B5">
              <w:rPr>
                <w:lang w:val="en-US"/>
              </w:rPr>
              <w:t>SDAP(</w:t>
            </w:r>
            <w:proofErr w:type="gramEnd"/>
            <w:r w:rsidRPr="002079B5">
              <w:rPr>
                <w:lang w:val="en-US"/>
              </w:rPr>
              <w:t>cs_SDAP_Config(oct2int(p_GSM_MobilityInfo.SessionId), false, {7})), // QFI of 7 in flow 5</w:t>
            </w:r>
          </w:p>
          <w:p w14:paraId="4DB05FA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0253505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513E8B1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676B285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v_SS_</w:t>
            </w:r>
            <w:proofErr w:type="gramStart"/>
            <w:r w:rsidRPr="002079B5">
              <w:rPr>
                <w:lang w:val="en-US"/>
              </w:rPr>
              <w:t>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{</w:t>
            </w:r>
            <w:proofErr w:type="spellStart"/>
            <w:r w:rsidRPr="002079B5">
              <w:rPr>
                <w:lang w:val="en-US"/>
              </w:rPr>
              <w:t>f_NR_GetRadioBearerConfig_FullUM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 -, -, f_ReturnNR_SDAP_Configuration_FromSDAP_Config(valueof(cs_SDAP_Config(oct2int(p_GSM_MobilityInfo.SessionId), false, {7}))))}; // @sic R5-211371, R5s210330 sic@</w:t>
            </w:r>
          </w:p>
          <w:p w14:paraId="14F7251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f_NR_GetCellgroupConfig_DRB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 {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}, false);</w:t>
            </w:r>
          </w:p>
          <w:p w14:paraId="68569F8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v_CellGroupConfig.rlc_</w:t>
            </w:r>
            <w:proofErr w:type="gramStart"/>
            <w:r w:rsidRPr="002079B5">
              <w:rPr>
                <w:lang w:val="en-US"/>
              </w:rPr>
              <w:t>BearerToAddModList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{cs_38508_RLC_BearerConfig_DRB(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5E32AC0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cs_38508_RLC_Config_UM_DRB(</w:t>
            </w:r>
            <w:proofErr w:type="spellStart"/>
            <w:r w:rsidRPr="002079B5">
              <w:rPr>
                <w:lang w:val="en-US"/>
              </w:rPr>
              <w:t>f_NR_UL_UM_</w:t>
            </w:r>
            <w:proofErr w:type="gramStart"/>
            <w:r w:rsidRPr="002079B5">
              <w:rPr>
                <w:lang w:val="en-US"/>
              </w:rPr>
              <w:t>RLC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), </w:t>
            </w:r>
            <w:proofErr w:type="spellStart"/>
            <w:r w:rsidRPr="002079B5">
              <w:rPr>
                <w:lang w:val="en-US"/>
              </w:rPr>
              <w:t>f_NR_DL_UM_RLC</w:t>
            </w:r>
            <w:proofErr w:type="spellEnd"/>
            <w:r w:rsidRPr="002079B5">
              <w:rPr>
                <w:lang w:val="en-US"/>
              </w:rPr>
              <w:t>(v_IsFR1)),</w:t>
            </w:r>
          </w:p>
          <w:p w14:paraId="58FF366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51D7ED48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63B6BC6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QosFlowId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cs_IP_QosFlowId</w:t>
            </w:r>
            <w:proofErr w:type="spellEnd"/>
            <w:r w:rsidRPr="002079B5">
              <w:rPr>
                <w:lang w:val="en-US"/>
              </w:rPr>
              <w:t>(oct2int(</w:t>
            </w:r>
            <w:proofErr w:type="spellStart"/>
            <w:r w:rsidRPr="002079B5">
              <w:rPr>
                <w:lang w:val="en-US"/>
              </w:rPr>
              <w:t>p_GSM_MobilityInfo.SessionId</w:t>
            </w:r>
            <w:proofErr w:type="spellEnd"/>
            <w:r w:rsidRPr="002079B5">
              <w:rPr>
                <w:lang w:val="en-US"/>
              </w:rPr>
              <w:t>), 7); // @sic R5s210363 sic@</w:t>
            </w:r>
          </w:p>
          <w:p w14:paraId="7466555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f_IP_</w:t>
            </w:r>
            <w:proofErr w:type="gramStart"/>
            <w:r w:rsidRPr="002079B5">
              <w:rPr>
                <w:lang w:val="en-US"/>
              </w:rPr>
              <w:t>RtpRtcpLoopback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IP, </w:t>
            </w:r>
            <w:proofErr w:type="spellStart"/>
            <w:r w:rsidRPr="002079B5">
              <w:rPr>
                <w:lang w:val="en-US"/>
              </w:rPr>
              <w:t>p_GSM_MobilityInfo.PdnIndex</w:t>
            </w:r>
            <w:proofErr w:type="spellEnd"/>
            <w:r w:rsidRPr="002079B5">
              <w:rPr>
                <w:lang w:val="en-US"/>
              </w:rPr>
              <w:t xml:space="preserve">, tsc_IMS_MediaPort_M1, </w:t>
            </w:r>
            <w:proofErr w:type="spellStart"/>
            <w:r w:rsidRPr="002079B5">
              <w:rPr>
                <w:lang w:val="en-US"/>
              </w:rPr>
              <w:t>cs_DrbInfo_NR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v_QosFlowId</w:t>
            </w:r>
            <w:proofErr w:type="spellEnd"/>
            <w:r w:rsidRPr="002079B5">
              <w:rPr>
                <w:lang w:val="en-US"/>
              </w:rPr>
              <w:t>));  // @sic R5s210363 sic@</w:t>
            </w:r>
          </w:p>
          <w:p w14:paraId="14E4E4F7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2C30A30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then send RRC Reconfiguration message</w:t>
            </w:r>
          </w:p>
          <w:p w14:paraId="60EB58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FBA83B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715BFC1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70E3CF4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6E94DD6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gramStart"/>
            <w:r w:rsidRPr="002079B5">
              <w:rPr>
                <w:lang w:val="en-US"/>
              </w:rPr>
              <w:t>{ cs</w:t>
            </w:r>
            <w:proofErr w:type="gramEnd"/>
            <w:r w:rsidRPr="002079B5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) });</w:t>
            </w:r>
          </w:p>
          <w:p w14:paraId="5FFE417C" w14:textId="77777777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car_NR_SRB_NasPdu_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</w:t>
            </w:r>
          </w:p>
          <w:p w14:paraId="38230B23" w14:textId="77777777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tsc_NR_RbId_SRB2,</w:t>
            </w:r>
          </w:p>
          <w:p w14:paraId="336F166E" w14:textId="77777777" w:rsidR="002079B5" w:rsidRPr="002079B5" w:rsidRDefault="002079B5" w:rsidP="002079B5">
            <w:pPr>
              <w:rPr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>;</w:t>
            </w:r>
          </w:p>
          <w:p w14:paraId="47BC563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(not </w:t>
            </w:r>
            <w:proofErr w:type="spellStart"/>
            <w:r w:rsidRPr="002079B5">
              <w:rPr>
                <w:lang w:val="en-US"/>
              </w:rPr>
              <w:t>f_Check_NG_PDUSessionModificationComplete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ReceivedAsp.Signalling.Nas</w:t>
            </w:r>
            <w:proofErr w:type="spellEnd"/>
            <w:proofErr w:type="gramEnd"/>
            <w:r w:rsidRPr="002079B5">
              <w:rPr>
                <w:lang w:val="en-US"/>
              </w:rPr>
              <w:t>[0].</w:t>
            </w:r>
            <w:proofErr w:type="spellStart"/>
            <w:r w:rsidRPr="002079B5">
              <w:rPr>
                <w:lang w:val="en-US"/>
              </w:rPr>
              <w:t>Pdu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p_GSM_MobilityInfo.SessionId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1F43AD0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SetVerdictFailOrInconc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"PDU Session Modification Complete failed");</w:t>
            </w:r>
          </w:p>
          <w:p w14:paraId="0250EE5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75D40D1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PreliminaryPass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"Speech Call Establishment");</w:t>
            </w:r>
          </w:p>
          <w:p w14:paraId="63071FD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18023165" w14:textId="235E89CD" w:rsidR="00CB4586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Pr="00643A34" w:rsidRDefault="00CB4586" w:rsidP="00CB4586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7C020D">
        <w:tc>
          <w:tcPr>
            <w:tcW w:w="9855" w:type="dxa"/>
          </w:tcPr>
          <w:p w14:paraId="229560F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>function f_NR5GC_ModifyPDUSession_</w:t>
            </w:r>
            <w:proofErr w:type="gramStart"/>
            <w:r w:rsidRPr="002079B5">
              <w:rPr>
                <w:lang w:val="en-US"/>
              </w:rPr>
              <w:t>AddVoice(</w:t>
            </w:r>
            <w:proofErr w:type="spellStart"/>
            <w:proofErr w:type="gramEnd"/>
            <w:r w:rsidRPr="002079B5">
              <w:rPr>
                <w:lang w:val="en-US"/>
              </w:rPr>
              <w:t>NR_CellId_Type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GSM_MobilityInfo_Type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p_GSM_MobilityInfo</w:t>
            </w:r>
            <w:proofErr w:type="spellEnd"/>
            <w:r w:rsidRPr="002079B5">
              <w:rPr>
                <w:lang w:val="en-US"/>
              </w:rPr>
              <w:t>) runs on NR5GC_PTC</w:t>
            </w:r>
          </w:p>
          <w:p w14:paraId="57B4CE2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4E5658E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NR_SRB_COMMON_IND </w:t>
            </w:r>
            <w:proofErr w:type="spellStart"/>
            <w:r w:rsidRPr="002079B5">
              <w:rPr>
                <w:lang w:val="en-US"/>
              </w:rPr>
              <w:t>v_ReceivedAsp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19D9DD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false;</w:t>
            </w:r>
          </w:p>
          <w:p w14:paraId="76BD079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NG_NAS_DL_Pdu_Type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CD9E8F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ECAA71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1F78FE0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NR_RadioBearerList_Type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FB59F1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5A4312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v_IsFR</w:t>
            </w:r>
            <w:proofErr w:type="gramStart"/>
            <w:r w:rsidRPr="002079B5">
              <w:rPr>
                <w:lang w:val="en-US"/>
              </w:rPr>
              <w:t>1 :</w:t>
            </w:r>
            <w:proofErr w:type="gramEnd"/>
            <w:r w:rsidRPr="002079B5">
              <w:rPr>
                <w:lang w:val="en-US"/>
              </w:rPr>
              <w:t>= f_NR_CellInfo_GetIsFR1(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36FFA20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QosFlow_Identification_Type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v_QosFlowId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07F7CB2D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483A2EA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isvalue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p_GSM_MobilityInfo.EPS_Bearer</w:t>
            </w:r>
            <w:proofErr w:type="spellEnd"/>
            <w:r w:rsidRPr="002079B5">
              <w:rPr>
                <w:lang w:val="en-US"/>
              </w:rPr>
              <w:t xml:space="preserve">)) </w:t>
            </w:r>
            <w:proofErr w:type="gramStart"/>
            <w:r w:rsidRPr="002079B5">
              <w:rPr>
                <w:lang w:val="en-US"/>
              </w:rPr>
              <w:t>{  /</w:t>
            </w:r>
            <w:proofErr w:type="gramEnd"/>
            <w:r w:rsidRPr="002079B5">
              <w:rPr>
                <w:lang w:val="en-US"/>
              </w:rPr>
              <w:t>/ This is only set if the UE supports EPS</w:t>
            </w:r>
          </w:p>
          <w:p w14:paraId="7B1C841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true;</w:t>
            </w:r>
          </w:p>
          <w:p w14:paraId="1003AAB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77B8F1D7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0D22AA4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build components of Reconfiguration message</w:t>
            </w:r>
          </w:p>
          <w:p w14:paraId="05EA883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PiggyBackedMsgToSend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f_Get_NG_PDUSessionModificationCommand(p_GSM_MobilityInfo.SessionId,</w:t>
            </w:r>
          </w:p>
          <w:p w14:paraId="1178381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                                                               omit,</w:t>
            </w:r>
          </w:p>
          <w:p w14:paraId="4C0D88B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-, -, -, -,</w:t>
            </w:r>
          </w:p>
          <w:p w14:paraId="3E43196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"7_Voice", '7A'O), // @sic R5s210073 sic@</w:t>
            </w:r>
          </w:p>
          <w:p w14:paraId="2F31F8A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cs_QoSFlowDescr</w:t>
            </w:r>
            <w:proofErr w:type="spellEnd"/>
            <w:r w:rsidRPr="002079B5">
              <w:rPr>
                <w:lang w:val="en-US"/>
              </w:rPr>
              <w:t>({cs_QoS_Flow5(</w:t>
            </w:r>
            <w:proofErr w:type="spellStart"/>
            <w:r w:rsidRPr="002079B5">
              <w:rPr>
                <w:lang w:val="en-US"/>
              </w:rPr>
              <w:t>v_InterworkWithEPS</w:t>
            </w:r>
            <w:proofErr w:type="spellEnd"/>
            <w:r w:rsidRPr="002079B5">
              <w:rPr>
                <w:lang w:val="en-US"/>
              </w:rPr>
              <w:t>)}));</w:t>
            </w:r>
          </w:p>
          <w:p w14:paraId="2B1D0B04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143C64F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NewDRBId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f_NR_GetNextDRBId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p_GSM_MobilityInfo</w:t>
            </w:r>
            <w:proofErr w:type="spellEnd"/>
            <w:r w:rsidRPr="002079B5">
              <w:rPr>
                <w:lang w:val="en-US"/>
              </w:rPr>
              <w:t>, false);</w:t>
            </w:r>
          </w:p>
          <w:p w14:paraId="6BF9CFF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@sic R5-211171 sic@</w:t>
            </w:r>
          </w:p>
          <w:p w14:paraId="69AB083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cs_38508_RadioBearerConfigDef(-,</w:t>
            </w:r>
          </w:p>
          <w:p w14:paraId="61674B0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{cs_NR_DRB_ToAddMod(cs_NR_DRB_</w:t>
            </w:r>
            <w:proofErr w:type="gramStart"/>
            <w:r w:rsidRPr="002079B5">
              <w:rPr>
                <w:lang w:val="en-US"/>
              </w:rPr>
              <w:t>SDAP(</w:t>
            </w:r>
            <w:proofErr w:type="gramEnd"/>
            <w:r w:rsidRPr="002079B5">
              <w:rPr>
                <w:lang w:val="en-US"/>
              </w:rPr>
              <w:t>cs_SDAP_Config(oct2int(p_GSM_MobilityInfo.SessionId), false, {7})), // QFI of 7 in flow 5</w:t>
            </w:r>
          </w:p>
          <w:p w14:paraId="52B6EB1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4E66BCF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566CD64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28654D9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v_SS_</w:t>
            </w:r>
            <w:proofErr w:type="gramStart"/>
            <w:r w:rsidRPr="002079B5">
              <w:rPr>
                <w:lang w:val="en-US"/>
              </w:rPr>
              <w:t>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{</w:t>
            </w:r>
            <w:proofErr w:type="spellStart"/>
            <w:r w:rsidRPr="002079B5">
              <w:rPr>
                <w:lang w:val="en-US"/>
              </w:rPr>
              <w:t>f_NR_GetRadioBearerConfig_FullUM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 -, -, f_ReturnNR_SDAP_Configuration_FromSDAP_Config(valueof(cs_SDAP_Config(oct2int(p_GSM_MobilityInfo.SessionId), false, {7}))))}; // @sic R5-211371, R5s210330 sic@</w:t>
            </w:r>
          </w:p>
          <w:p w14:paraId="515F687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f_NR_GetCellgroupConfig_DRB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 {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}, false);</w:t>
            </w:r>
          </w:p>
          <w:p w14:paraId="54383ED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v_CellGroupConfig.rlc_</w:t>
            </w:r>
            <w:proofErr w:type="gramStart"/>
            <w:r w:rsidRPr="002079B5">
              <w:rPr>
                <w:lang w:val="en-US"/>
              </w:rPr>
              <w:t>BearerToAddModList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{cs_38508_RLC_BearerConfig_DRB(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0CCF266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cs_38508_RLC_Config_UM_DRB(</w:t>
            </w:r>
            <w:proofErr w:type="spellStart"/>
            <w:r w:rsidRPr="002079B5">
              <w:rPr>
                <w:lang w:val="en-US"/>
              </w:rPr>
              <w:t>f_NR_UL_UM_</w:t>
            </w:r>
            <w:proofErr w:type="gramStart"/>
            <w:r w:rsidRPr="002079B5">
              <w:rPr>
                <w:lang w:val="en-US"/>
              </w:rPr>
              <w:t>RLC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), </w:t>
            </w:r>
            <w:proofErr w:type="spellStart"/>
            <w:r w:rsidRPr="002079B5">
              <w:rPr>
                <w:lang w:val="en-US"/>
              </w:rPr>
              <w:t>f_NR_DL_UM_RLC</w:t>
            </w:r>
            <w:proofErr w:type="spellEnd"/>
            <w:r w:rsidRPr="002079B5">
              <w:rPr>
                <w:lang w:val="en-US"/>
              </w:rPr>
              <w:t>(v_IsFR1)),</w:t>
            </w:r>
          </w:p>
          <w:p w14:paraId="0202148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24D9DB87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54C7A02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QosFlowId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cs_IP_QosFlowId</w:t>
            </w:r>
            <w:proofErr w:type="spellEnd"/>
            <w:r w:rsidRPr="002079B5">
              <w:rPr>
                <w:lang w:val="en-US"/>
              </w:rPr>
              <w:t>(oct2int(</w:t>
            </w:r>
            <w:proofErr w:type="spellStart"/>
            <w:r w:rsidRPr="002079B5">
              <w:rPr>
                <w:lang w:val="en-US"/>
              </w:rPr>
              <w:t>p_GSM_MobilityInfo.SessionId</w:t>
            </w:r>
            <w:proofErr w:type="spellEnd"/>
            <w:r w:rsidRPr="002079B5">
              <w:rPr>
                <w:lang w:val="en-US"/>
              </w:rPr>
              <w:t>), 7); // @sic R5s210363 sic@</w:t>
            </w:r>
          </w:p>
          <w:p w14:paraId="0957443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f_IP_</w:t>
            </w:r>
            <w:proofErr w:type="gramStart"/>
            <w:r w:rsidRPr="002079B5">
              <w:rPr>
                <w:lang w:val="en-US"/>
              </w:rPr>
              <w:t>RtpRtcpLoopback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IP, </w:t>
            </w:r>
            <w:proofErr w:type="spellStart"/>
            <w:r w:rsidRPr="002079B5">
              <w:rPr>
                <w:lang w:val="en-US"/>
              </w:rPr>
              <w:t>p_GSM_MobilityInfo.PdnIndex</w:t>
            </w:r>
            <w:proofErr w:type="spellEnd"/>
            <w:r w:rsidRPr="002079B5">
              <w:rPr>
                <w:lang w:val="en-US"/>
              </w:rPr>
              <w:t xml:space="preserve">, tsc_IMS_MediaPort_M1, </w:t>
            </w:r>
            <w:proofErr w:type="spellStart"/>
            <w:r w:rsidRPr="002079B5">
              <w:rPr>
                <w:lang w:val="en-US"/>
              </w:rPr>
              <w:t>cs_DrbInfo_NR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v_QosFlowId</w:t>
            </w:r>
            <w:proofErr w:type="spellEnd"/>
            <w:r w:rsidRPr="002079B5">
              <w:rPr>
                <w:lang w:val="en-US"/>
              </w:rPr>
              <w:t>));  // @sic R5s210363 sic@</w:t>
            </w:r>
          </w:p>
          <w:p w14:paraId="73E1DD15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3AEB514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then send RRC Reconfiguration message</w:t>
            </w:r>
          </w:p>
          <w:p w14:paraId="709B261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0B10BA1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BBEC7C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0102566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51B9DA6D" w14:textId="7BB9C56A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gramStart"/>
            <w:r w:rsidRPr="002079B5">
              <w:rPr>
                <w:lang w:val="en-US"/>
              </w:rPr>
              <w:t>{ cs</w:t>
            </w:r>
            <w:proofErr w:type="gramEnd"/>
            <w:r w:rsidRPr="002079B5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2079B5">
              <w:rPr>
                <w:lang w:val="en-US"/>
              </w:rPr>
              <w:t>v_</w:t>
            </w:r>
            <w:r w:rsidRPr="00C83A6B">
              <w:rPr>
                <w:highlight w:val="yellow"/>
                <w:lang w:val="en-US"/>
              </w:rPr>
              <w:t>PiggyBackedMsgToSend</w:t>
            </w:r>
            <w:proofErr w:type="spellEnd"/>
            <w:r w:rsidRPr="00C83A6B">
              <w:rPr>
                <w:highlight w:val="yellow"/>
                <w:lang w:val="en-US"/>
              </w:rPr>
              <w:t>) }</w:t>
            </w:r>
            <w:r w:rsidR="00C83A6B" w:rsidRPr="00C83A6B">
              <w:rPr>
                <w:highlight w:val="yellow"/>
                <w:lang w:val="en-US"/>
              </w:rPr>
              <w:t>, -, -, false</w:t>
            </w:r>
            <w:r w:rsidRPr="00C83A6B">
              <w:rPr>
                <w:highlight w:val="yellow"/>
                <w:lang w:val="en-US"/>
              </w:rPr>
              <w:t>);</w:t>
            </w:r>
          </w:p>
          <w:p w14:paraId="0CF4757F" w14:textId="77777777" w:rsidR="00C83A6B" w:rsidRPr="00C83A6B" w:rsidRDefault="002079B5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</w:t>
            </w:r>
            <w:r w:rsidR="00C83A6B" w:rsidRPr="00C83A6B">
              <w:rPr>
                <w:highlight w:val="yellow"/>
                <w:lang w:val="en-US"/>
              </w:rPr>
              <w:t>interleave {</w:t>
            </w:r>
          </w:p>
          <w:p w14:paraId="194C3413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[]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car_NR_SRB_RrcPdu_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 tsc_NR_RbId_SRB1, cr_38508_RRCReconfigurationComplete)) {}</w:t>
            </w:r>
          </w:p>
          <w:p w14:paraId="1B767374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</w:t>
            </w:r>
          </w:p>
          <w:p w14:paraId="2A37E59C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lastRenderedPageBreak/>
              <w:t xml:space="preserve">   []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car_NR_SRB_NasPdu_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</w:t>
            </w:r>
          </w:p>
          <w:p w14:paraId="3D705B8D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tsc_NR_RbId_SRB2,</w:t>
            </w:r>
          </w:p>
          <w:p w14:paraId="1A750DD0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>;</w:t>
            </w:r>
          </w:p>
          <w:p w14:paraId="179F9305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 xml:space="preserve"> {}</w:t>
            </w:r>
          </w:p>
          <w:p w14:paraId="5FD7F1F8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</w:p>
          <w:p w14:paraId="69CD3314" w14:textId="77777777" w:rsidR="00C83A6B" w:rsidRDefault="00C83A6B" w:rsidP="00C83A6B">
            <w:pPr>
              <w:rPr>
                <w:lang w:val="en-US"/>
              </w:rPr>
            </w:pPr>
            <w:r w:rsidRPr="00C83A6B">
              <w:rPr>
                <w:highlight w:val="yellow"/>
                <w:lang w:val="en-US"/>
              </w:rPr>
              <w:t>}</w:t>
            </w:r>
          </w:p>
          <w:p w14:paraId="5CF26670" w14:textId="208D5A48" w:rsidR="002079B5" w:rsidRPr="002079B5" w:rsidRDefault="002079B5" w:rsidP="00C83A6B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(not </w:t>
            </w:r>
            <w:proofErr w:type="spellStart"/>
            <w:r w:rsidRPr="002079B5">
              <w:rPr>
                <w:lang w:val="en-US"/>
              </w:rPr>
              <w:t>f_Check_NG_PDUSessionModificationComplete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ReceivedAsp.Signalling.Nas</w:t>
            </w:r>
            <w:proofErr w:type="spellEnd"/>
            <w:proofErr w:type="gramEnd"/>
            <w:r w:rsidRPr="002079B5">
              <w:rPr>
                <w:lang w:val="en-US"/>
              </w:rPr>
              <w:t>[0].</w:t>
            </w:r>
            <w:proofErr w:type="spellStart"/>
            <w:r w:rsidRPr="002079B5">
              <w:rPr>
                <w:lang w:val="en-US"/>
              </w:rPr>
              <w:t>Pdu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p_GSM_MobilityInfo.SessionId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5A50AE4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SetVerdictFailOrInconc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"PDU Session Modification Complete failed");</w:t>
            </w:r>
          </w:p>
          <w:p w14:paraId="643AC09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3CFB692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PreliminaryPass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"Speech Call Establishment");</w:t>
            </w:r>
          </w:p>
          <w:p w14:paraId="13FDC02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584CE8B6" w14:textId="08C180D9" w:rsidR="00CB4586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p w14:paraId="399BD41E" w14:textId="689F06A6" w:rsidR="00643A34" w:rsidRDefault="00237180" w:rsidP="00643A3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8092529"/>
      <w:r>
        <w:rPr>
          <w:b/>
          <w:lang w:val="pt-BR"/>
        </w:rPr>
        <w:t>C</w:t>
      </w:r>
      <w:r w:rsidR="00643A34">
        <w:rPr>
          <w:b/>
          <w:lang w:val="pt-BR"/>
        </w:rPr>
        <w:t xml:space="preserve">hange </w:t>
      </w:r>
      <w:r>
        <w:rPr>
          <w:b/>
          <w:lang w:val="pt-BR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43A34" w14:paraId="70E80A66" w14:textId="77777777" w:rsidTr="007C020D">
        <w:trPr>
          <w:trHeight w:val="447"/>
        </w:trPr>
        <w:tc>
          <w:tcPr>
            <w:tcW w:w="1985" w:type="dxa"/>
          </w:tcPr>
          <w:p w14:paraId="2A254AD5" w14:textId="77777777" w:rsidR="00643A34" w:rsidRDefault="00643A34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B48F3D" w14:textId="2108CADD" w:rsidR="00643A34" w:rsidRPr="00CB4586" w:rsidRDefault="00643A34" w:rsidP="007C020D">
            <w:pPr>
              <w:spacing w:after="0"/>
            </w:pPr>
            <w:r w:rsidRPr="00030294">
              <w:t>f_NR5GC_ModifyPDUSession_</w:t>
            </w:r>
            <w:proofErr w:type="gramStart"/>
            <w:r>
              <w:t>Remove</w:t>
            </w:r>
            <w:r w:rsidR="002079B5">
              <w:t>IMS</w:t>
            </w:r>
            <w:r w:rsidRPr="00030294">
              <w:t>Voice(</w:t>
            </w:r>
            <w:proofErr w:type="gramEnd"/>
            <w:r w:rsidRPr="00030294">
              <w:t>)</w:t>
            </w:r>
          </w:p>
        </w:tc>
      </w:tr>
      <w:tr w:rsidR="00643A34" w14:paraId="1C9AD8FE" w14:textId="77777777" w:rsidTr="007C020D">
        <w:trPr>
          <w:trHeight w:val="452"/>
        </w:trPr>
        <w:tc>
          <w:tcPr>
            <w:tcW w:w="1985" w:type="dxa"/>
          </w:tcPr>
          <w:p w14:paraId="10E3D2FC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1F5199" w14:textId="51642231" w:rsidR="00643A34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1. </w:t>
            </w:r>
            <w:proofErr w:type="gramStart"/>
            <w:r w:rsidRPr="00F104CE">
              <w:rPr>
                <w:rFonts w:ascii="Arial" w:hAnsi="Arial" w:cs="Arial"/>
                <w:lang w:val="en-US" w:eastAsia="zh-CN"/>
              </w:rPr>
              <w:t xml:space="preserve">For </w:t>
            </w:r>
            <w:r>
              <w:rPr>
                <w:rFonts w:ascii="Arial" w:hAnsi="Arial" w:cs="Arial"/>
                <w:lang w:val="en-US" w:eastAsia="zh-CN"/>
              </w:rPr>
              <w:t xml:space="preserve"> the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F104CE">
              <w:rPr>
                <w:rFonts w:ascii="Arial" w:hAnsi="Arial" w:cs="Arial"/>
                <w:lang w:val="en-US" w:eastAsia="zh-CN"/>
              </w:rPr>
              <w:t>IMS call release sequences</w:t>
            </w:r>
            <w:r>
              <w:rPr>
                <w:rFonts w:ascii="Arial" w:hAnsi="Arial" w:cs="Arial"/>
                <w:lang w:val="en-US" w:eastAsia="zh-CN"/>
              </w:rPr>
              <w:t xml:space="preserve"> as defined in 38.508-1 4.9.17/4.9.18</w:t>
            </w:r>
            <w:r w:rsidRPr="00F104CE">
              <w:rPr>
                <w:rFonts w:ascii="Arial" w:hAnsi="Arial" w:cs="Arial"/>
                <w:lang w:val="en-US" w:eastAsia="zh-CN"/>
              </w:rPr>
              <w:t xml:space="preserve">, the current contents of PDU SESSION MODIFICATION COMMAND are including the QoS rule and QoS flow configuration for IMS </w:t>
            </w:r>
            <w:proofErr w:type="spellStart"/>
            <w:r w:rsidRPr="00F104CE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F104CE">
              <w:rPr>
                <w:rFonts w:ascii="Arial" w:hAnsi="Arial" w:cs="Arial"/>
                <w:lang w:val="en-US" w:eastAsia="zh-CN"/>
              </w:rPr>
              <w:t xml:space="preserve"> bearer, with operation code “add new QoS rule / QoS flow”. This can give an error in UE processing as these IDs will already exist as part of the PDU session. The operations configured in the message should be a delta to the existing PDU session, and should delete the QoS rule and QoS flow that were added in the establishment of IMS voice traffic bearer, through sequences 4.9.15/4.9.16</w:t>
            </w:r>
            <w:r>
              <w:rPr>
                <w:rFonts w:ascii="Arial" w:hAnsi="Arial" w:cs="Arial"/>
                <w:lang w:val="en-US" w:eastAsia="zh-CN"/>
              </w:rPr>
              <w:t xml:space="preserve"> (function </w:t>
            </w:r>
            <w:r w:rsidRPr="00F104CE">
              <w:rPr>
                <w:rFonts w:ascii="Arial" w:hAnsi="Arial" w:cs="Arial"/>
                <w:lang w:val="en-US" w:eastAsia="zh-CN"/>
              </w:rPr>
              <w:t>_NR5GC_ModifyPDUSession_</w:t>
            </w:r>
            <w:proofErr w:type="gramStart"/>
            <w:r w:rsidRPr="00F104CE">
              <w:rPr>
                <w:rFonts w:ascii="Arial" w:hAnsi="Arial" w:cs="Arial"/>
                <w:lang w:val="en-US" w:eastAsia="zh-CN"/>
              </w:rPr>
              <w:t>AddVoice</w:t>
            </w:r>
            <w:r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>)).</w:t>
            </w:r>
          </w:p>
          <w:p w14:paraId="0F21BEA1" w14:textId="7A45745C" w:rsidR="00F104CE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2. Following sending of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with piggybacked PDU SESSION MODIFICATION COMMAND,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and PDU SESSION MODIFICATION COMPLETE responses can arrive from the UE in any order. Because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is handled inside the function </w:t>
            </w:r>
            <w:proofErr w:type="spellStart"/>
            <w:r w:rsidRPr="00F104CE">
              <w:rPr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F104CE">
              <w:rPr>
                <w:rFonts w:ascii="Arial" w:hAnsi="Arial" w:cs="Arial"/>
                <w:lang w:val="en-US" w:eastAsia="zh-CN"/>
              </w:rPr>
              <w:t>RRCReconfigNewDRBWithSSConfig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>), the test case will fail if PDU SESSION MODIFICATION COMPLETE is received first.</w:t>
            </w:r>
          </w:p>
        </w:tc>
      </w:tr>
      <w:tr w:rsidR="00643A34" w14:paraId="6F3162C9" w14:textId="77777777" w:rsidTr="007C020D">
        <w:tc>
          <w:tcPr>
            <w:tcW w:w="1985" w:type="dxa"/>
          </w:tcPr>
          <w:p w14:paraId="7B834C15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2C1644" w14:textId="09808832" w:rsidR="00643A34" w:rsidRPr="00F104CE" w:rsidRDefault="00F104CE" w:rsidP="00F104CE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noProof/>
              </w:rPr>
              <w:t>Modify PDU SESSION MODIFICATION COMMAND contents to release QoS rule ID 3 and QoS flow ID 7.</w:t>
            </w:r>
          </w:p>
          <w:p w14:paraId="22F5AA33" w14:textId="49F5D375" w:rsidR="00F104CE" w:rsidRDefault="00F104CE" w:rsidP="00F104CE">
            <w:pPr>
              <w:pStyle w:val="CRCoverPage"/>
              <w:spacing w:after="0"/>
              <w:rPr>
                <w:noProof/>
              </w:rPr>
            </w:pPr>
          </w:p>
          <w:p w14:paraId="76BE13FB" w14:textId="0BCA403A" w:rsidR="00F104CE" w:rsidRPr="00F104CE" w:rsidRDefault="00F104CE" w:rsidP="00F104CE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Note : An associated prose CR on 38.508-1 will be raised at RAN5#91.</w:t>
            </w:r>
          </w:p>
          <w:p w14:paraId="6A4AA642" w14:textId="77777777" w:rsidR="00F104CE" w:rsidRPr="00F104CE" w:rsidRDefault="00F104CE" w:rsidP="00F104C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70AAA3A" w14:textId="26F1C9F7" w:rsidR="00F104CE" w:rsidRDefault="00F104CE" w:rsidP="00F104CE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) to not wait for </w:t>
            </w:r>
            <w:proofErr w:type="spellStart"/>
            <w:r>
              <w:rPr>
                <w:lang w:val="en-US"/>
              </w:rPr>
              <w:t>RRCReconfgiruationComplete</w:t>
            </w:r>
            <w:proofErr w:type="spellEnd"/>
            <w:r>
              <w:rPr>
                <w:lang w:val="en-US"/>
              </w:rPr>
              <w:t>, and handled this in interleave with PDU SESSION MODIFICATION COMPLETE.</w:t>
            </w:r>
          </w:p>
        </w:tc>
      </w:tr>
      <w:tr w:rsidR="00643A34" w14:paraId="07998920" w14:textId="77777777" w:rsidTr="007C020D">
        <w:tc>
          <w:tcPr>
            <w:tcW w:w="1985" w:type="dxa"/>
          </w:tcPr>
          <w:p w14:paraId="54A7B2A1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7C9CD6" w14:textId="77777777" w:rsidR="00643A34" w:rsidRPr="00CB4586" w:rsidRDefault="00643A34" w:rsidP="007C020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NR5GC_IMS_Procedures.ttcn</w:t>
            </w:r>
          </w:p>
        </w:tc>
      </w:tr>
      <w:tr w:rsidR="00643A34" w14:paraId="69E02260" w14:textId="77777777" w:rsidTr="007C020D">
        <w:tc>
          <w:tcPr>
            <w:tcW w:w="1985" w:type="dxa"/>
          </w:tcPr>
          <w:p w14:paraId="282E39C3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4F4E15" w14:textId="718F2A0F" w:rsidR="00643A34" w:rsidRPr="00B47DB3" w:rsidRDefault="0061750F" w:rsidP="007C020D">
            <w:pPr>
              <w:rPr>
                <w:rFonts w:ascii="Arial" w:hAnsi="Arial"/>
                <w:highlight w:val="green"/>
              </w:rPr>
            </w:pPr>
            <w:r w:rsidRPr="00B47DB3">
              <w:rPr>
                <w:rFonts w:ascii="Arial" w:hAnsi="Arial"/>
                <w:highlight w:val="green"/>
              </w:rPr>
              <w:t xml:space="preserve">1. </w:t>
            </w:r>
            <w:r w:rsidR="00B47DB3" w:rsidRPr="00B47DB3">
              <w:rPr>
                <w:rFonts w:ascii="Arial" w:hAnsi="Arial"/>
                <w:highlight w:val="green"/>
              </w:rPr>
              <w:t>Accepted</w:t>
            </w:r>
          </w:p>
          <w:p w14:paraId="5671C772" w14:textId="77777777" w:rsidR="0061750F" w:rsidRPr="00B47DB3" w:rsidRDefault="0061750F" w:rsidP="007C020D">
            <w:pPr>
              <w:rPr>
                <w:rFonts w:ascii="Arial" w:hAnsi="Arial"/>
                <w:highlight w:val="green"/>
              </w:rPr>
            </w:pPr>
            <w:r w:rsidRPr="00B47DB3">
              <w:rPr>
                <w:rFonts w:ascii="Arial" w:hAnsi="Arial"/>
                <w:highlight w:val="green"/>
              </w:rPr>
              <w:lastRenderedPageBreak/>
              <w:t xml:space="preserve">2. These messages are defined as sequential, not parallel, in all procedures in 38.508-1 (4.9.11 – 4.9.18).  </w:t>
            </w:r>
          </w:p>
          <w:p w14:paraId="106ABCF8" w14:textId="1BE6F90D" w:rsidR="00B47DB3" w:rsidRPr="00B47DB3" w:rsidRDefault="00B47DB3" w:rsidP="007C020D">
            <w:pPr>
              <w:rPr>
                <w:rFonts w:ascii="Arial" w:hAnsi="Arial"/>
                <w:highlight w:val="green"/>
              </w:rPr>
            </w:pPr>
            <w:r w:rsidRPr="00B47DB3">
              <w:rPr>
                <w:rFonts w:ascii="Arial" w:hAnsi="Arial"/>
                <w:highlight w:val="red"/>
              </w:rPr>
              <w:t>Rejected</w:t>
            </w:r>
          </w:p>
        </w:tc>
      </w:tr>
    </w:tbl>
    <w:p w14:paraId="5693A420" w14:textId="77777777" w:rsidR="00643A34" w:rsidRDefault="00643A34" w:rsidP="00643A34">
      <w:pPr>
        <w:rPr>
          <w:lang w:val="en-US"/>
        </w:rPr>
      </w:pPr>
    </w:p>
    <w:p w14:paraId="790C4500" w14:textId="77777777" w:rsidR="00643A34" w:rsidRPr="00643A34" w:rsidRDefault="00643A34" w:rsidP="00643A34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A34" w14:paraId="6FFF3978" w14:textId="77777777" w:rsidTr="007C020D">
        <w:tc>
          <w:tcPr>
            <w:tcW w:w="9855" w:type="dxa"/>
          </w:tcPr>
          <w:p w14:paraId="090864A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>function f_NR5GC_ModifyPDUSession_</w:t>
            </w:r>
            <w:proofErr w:type="gramStart"/>
            <w:r w:rsidRPr="002079B5">
              <w:rPr>
                <w:lang w:val="en-US"/>
              </w:rPr>
              <w:t>RemoveIMSVoice(</w:t>
            </w:r>
            <w:proofErr w:type="spellStart"/>
            <w:proofErr w:type="gramEnd"/>
            <w:r w:rsidRPr="002079B5">
              <w:rPr>
                <w:lang w:val="en-US"/>
              </w:rPr>
              <w:t>NR_CellId_Type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) runs on NR5GC_PTC</w:t>
            </w:r>
          </w:p>
          <w:p w14:paraId="220AFFF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1B0971C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NR_SRB_COMMON_IND </w:t>
            </w:r>
            <w:proofErr w:type="spellStart"/>
            <w:r w:rsidRPr="002079B5">
              <w:rPr>
                <w:lang w:val="en-US"/>
              </w:rPr>
              <w:t>v_ReceivedAsp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45EC61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false;</w:t>
            </w:r>
          </w:p>
          <w:p w14:paraId="52E268A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O1_Type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EPSBearer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'00'O;</w:t>
            </w:r>
          </w:p>
          <w:p w14:paraId="52D591A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NG_NAS_DL_Pdu_Type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6419C5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E17AC4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D39884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NR_RadioBearerList_Type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32E975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GSM_MobilityInfo_Type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v_GSM_</w:t>
            </w:r>
            <w:proofErr w:type="gramStart"/>
            <w:r w:rsidRPr="002079B5">
              <w:rPr>
                <w:lang w:val="en-US"/>
              </w:rPr>
              <w:t>MobilityInfo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f_Get_PDUSessionForDNNType(f_NR5GC_MobileInfo_GetSessionInfoList(), IMS_DNN);</w:t>
            </w:r>
          </w:p>
          <w:p w14:paraId="3D7196D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IntegerList_Type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DRBIdList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f_NR_GetDRBList_ForIMSPDUSession</w:t>
            </w:r>
            <w:proofErr w:type="spellEnd"/>
            <w:r w:rsidRPr="002079B5">
              <w:rPr>
                <w:lang w:val="en-US"/>
              </w:rPr>
              <w:t>();</w:t>
            </w:r>
          </w:p>
          <w:p w14:paraId="49B4779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NR_RLC_BearerToReleaseList_Type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B5CD29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NR_DRBInfo_Type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v_DRBInfo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308CD6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DRB_ToReleaseList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3BD496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FB6C65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gramStart"/>
            <w:r w:rsidRPr="002079B5">
              <w:rPr>
                <w:lang w:val="en-US"/>
              </w:rPr>
              <w:t>j :</w:t>
            </w:r>
            <w:proofErr w:type="gramEnd"/>
            <w:r w:rsidRPr="002079B5">
              <w:rPr>
                <w:lang w:val="en-US"/>
              </w:rPr>
              <w:t>= 0;</w:t>
            </w:r>
          </w:p>
          <w:p w14:paraId="11E3FF74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72CBC4A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isvalue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v_GSM_MobilityInfo.EPS_Bearer</w:t>
            </w:r>
            <w:proofErr w:type="spellEnd"/>
            <w:r w:rsidRPr="002079B5">
              <w:rPr>
                <w:lang w:val="en-US"/>
              </w:rPr>
              <w:t xml:space="preserve">)) </w:t>
            </w:r>
            <w:proofErr w:type="gramStart"/>
            <w:r w:rsidRPr="002079B5">
              <w:rPr>
                <w:lang w:val="en-US"/>
              </w:rPr>
              <w:t>{  /</w:t>
            </w:r>
            <w:proofErr w:type="gramEnd"/>
            <w:r w:rsidRPr="002079B5">
              <w:rPr>
                <w:lang w:val="en-US"/>
              </w:rPr>
              <w:t>/ This is only set if the UE supports EPS</w:t>
            </w:r>
          </w:p>
          <w:p w14:paraId="0E45224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true;</w:t>
            </w:r>
          </w:p>
          <w:p w14:paraId="0D3FBF6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EPSBearer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int2oct(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v_GSM_MobilityInfo.EPS_Bearer</w:t>
            </w:r>
            <w:proofErr w:type="spellEnd"/>
            <w:r w:rsidRPr="002079B5">
              <w:rPr>
                <w:lang w:val="en-US"/>
              </w:rPr>
              <w:t>), 1);</w:t>
            </w:r>
          </w:p>
          <w:p w14:paraId="619E973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1C1B75FE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648A4B6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build components of Reconfiguration message</w:t>
            </w:r>
          </w:p>
          <w:p w14:paraId="287C1FE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PiggyBackedMsgToSend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f_Get_NG_PDUSessionModificationCommand(v_GSM_MobilityInfo.SessionId,</w:t>
            </w:r>
          </w:p>
          <w:p w14:paraId="3CE117E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omit,</w:t>
            </w:r>
          </w:p>
          <w:p w14:paraId="225E756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-, -, -, -,</w:t>
            </w:r>
          </w:p>
          <w:p w14:paraId="1CCA8F4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"</w:t>
            </w:r>
            <w:r w:rsidRPr="00C83A6B">
              <w:rPr>
                <w:highlight w:val="yellow"/>
                <w:lang w:val="en-US"/>
              </w:rPr>
              <w:t>2</w:t>
            </w:r>
            <w:r w:rsidRPr="002079B5">
              <w:rPr>
                <w:lang w:val="en-US"/>
              </w:rPr>
              <w:t>", '7A'O), // @sic R5s210073 sic@</w:t>
            </w:r>
          </w:p>
          <w:p w14:paraId="21E7DD6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QoSFlowDescr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{</w:t>
            </w:r>
            <w:r w:rsidRPr="00C83A6B">
              <w:rPr>
                <w:highlight w:val="yellow"/>
                <w:lang w:val="en-US"/>
              </w:rPr>
              <w:t>cs_QoS_Flow2</w:t>
            </w:r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v_InterworkWithEPS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v_EPSBearer</w:t>
            </w:r>
            <w:proofErr w:type="spellEnd"/>
            <w:r w:rsidRPr="002079B5">
              <w:rPr>
                <w:lang w:val="en-US"/>
              </w:rPr>
              <w:t>)}));</w:t>
            </w:r>
          </w:p>
          <w:p w14:paraId="57268CBE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7CF22F4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// @sic R5-211171 sic@</w:t>
            </w:r>
          </w:p>
          <w:p w14:paraId="720DE52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0;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&lt; </w:t>
            </w:r>
            <w:proofErr w:type="spellStart"/>
            <w:r w:rsidRPr="002079B5">
              <w:rPr>
                <w:lang w:val="en-US"/>
              </w:rPr>
              <w:t>lengthof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v_DRBIdList</w:t>
            </w:r>
            <w:proofErr w:type="spellEnd"/>
            <w:r w:rsidRPr="002079B5">
              <w:rPr>
                <w:lang w:val="en-US"/>
              </w:rPr>
              <w:t xml:space="preserve">);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:= i+1) {</w:t>
            </w:r>
          </w:p>
          <w:p w14:paraId="1A1DFCB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DRBInfo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f_NR_GetDRBInfo_FromId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v_DRBIdList</w:t>
            </w:r>
            <w:proofErr w:type="spellEnd"/>
            <w:r w:rsidRPr="002079B5">
              <w:rPr>
                <w:lang w:val="en-US"/>
              </w:rPr>
              <w:t>[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>]));</w:t>
            </w:r>
          </w:p>
          <w:p w14:paraId="0B75AF3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if (not (</w:t>
            </w:r>
            <w:proofErr w:type="spellStart"/>
            <w:r w:rsidRPr="002079B5">
              <w:rPr>
                <w:lang w:val="en-US"/>
              </w:rPr>
              <w:t>v_DRBInfo.DefaultDRB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3CCF683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v_DRBInfo.DRB_Id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BDD9EE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v_DRBInfo.RLC_Config.logicalChannelIdentity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0026FCF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>= cs_NR_SS_RadioBearer_Release(cs_NR_RadioBearerId_DRB(v_DRBInfo.DRB_Id));</w:t>
            </w:r>
          </w:p>
          <w:p w14:paraId="72C31D7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gramStart"/>
            <w:r w:rsidRPr="002079B5">
              <w:rPr>
                <w:lang w:val="en-US"/>
              </w:rPr>
              <w:t>j :</w:t>
            </w:r>
            <w:proofErr w:type="gramEnd"/>
            <w:r w:rsidRPr="002079B5">
              <w:rPr>
                <w:lang w:val="en-US"/>
              </w:rPr>
              <w:t>= j+1;</w:t>
            </w:r>
          </w:p>
          <w:p w14:paraId="424D5B1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2CAD07F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0517F49D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030FE90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cs_38508_RadioBearerConfigDef(omit, omit,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146A872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cs_38508_CellGroupConfig(f_NR_CellInfo_Get_CellGroupId(p_NR_CellId), omit,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55CFE16C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2307DF8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The SS transmits an </w:t>
            </w:r>
            <w:proofErr w:type="spellStart"/>
            <w:r w:rsidRPr="002079B5">
              <w:rPr>
                <w:lang w:val="en-US"/>
              </w:rPr>
              <w:t>RRCReconfiguration</w:t>
            </w:r>
            <w:proofErr w:type="spellEnd"/>
            <w:r w:rsidRPr="002079B5">
              <w:rPr>
                <w:lang w:val="en-US"/>
              </w:rPr>
              <w:t xml:space="preserve"> message with a </w:t>
            </w:r>
            <w:proofErr w:type="spellStart"/>
            <w:r w:rsidRPr="002079B5">
              <w:rPr>
                <w:lang w:val="en-US"/>
              </w:rPr>
              <w:t>drb-ToReleaseList</w:t>
            </w:r>
            <w:proofErr w:type="spellEnd"/>
            <w:r w:rsidRPr="002079B5">
              <w:rPr>
                <w:lang w:val="en-US"/>
              </w:rPr>
              <w:t xml:space="preserve"> and PDU SESSION MODIFICATION COMMAND</w:t>
            </w:r>
          </w:p>
          <w:p w14:paraId="0017EC9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0DCBB9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F1676E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BDCC04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ECA4D4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gramStart"/>
            <w:r w:rsidRPr="002079B5">
              <w:rPr>
                <w:lang w:val="en-US"/>
              </w:rPr>
              <w:t>{ cs</w:t>
            </w:r>
            <w:proofErr w:type="gramEnd"/>
            <w:r w:rsidRPr="002079B5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) });</w:t>
            </w:r>
          </w:p>
          <w:p w14:paraId="52024CB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3D45F8B9" w14:textId="77777777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car_NR_SRB_NasPdu_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</w:t>
            </w:r>
          </w:p>
          <w:p w14:paraId="4063AECB" w14:textId="77777777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tsc_NR_RbId_SRB2,</w:t>
            </w:r>
          </w:p>
          <w:p w14:paraId="4B357691" w14:textId="77777777" w:rsidR="002079B5" w:rsidRPr="002079B5" w:rsidRDefault="002079B5" w:rsidP="002079B5">
            <w:pPr>
              <w:rPr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>;</w:t>
            </w:r>
          </w:p>
          <w:p w14:paraId="5D1263D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(not </w:t>
            </w:r>
            <w:proofErr w:type="spellStart"/>
            <w:r w:rsidRPr="002079B5">
              <w:rPr>
                <w:lang w:val="en-US"/>
              </w:rPr>
              <w:t>f_Check_NG_PDUSessionModificationComplete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ReceivedAsp.Signalling.Nas</w:t>
            </w:r>
            <w:proofErr w:type="spellEnd"/>
            <w:proofErr w:type="gramEnd"/>
            <w:r w:rsidRPr="002079B5">
              <w:rPr>
                <w:lang w:val="en-US"/>
              </w:rPr>
              <w:t>[0].</w:t>
            </w:r>
            <w:proofErr w:type="spellStart"/>
            <w:r w:rsidRPr="002079B5">
              <w:rPr>
                <w:lang w:val="en-US"/>
              </w:rPr>
              <w:t>Pdu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v_GSM_MobilityInfo.SessionId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258C9CF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SetVerdictFailOrInconc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"PDU Session Modification Complete failed");</w:t>
            </w:r>
          </w:p>
          <w:p w14:paraId="1E6ED7F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1D5F307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PreliminaryPass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"Speech Call Release");</w:t>
            </w:r>
          </w:p>
          <w:p w14:paraId="67D2042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7EF5AF8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f_IP_</w:t>
            </w:r>
            <w:proofErr w:type="gramStart"/>
            <w:r w:rsidRPr="002079B5">
              <w:rPr>
                <w:lang w:val="en-US"/>
              </w:rPr>
              <w:t>RtpRtcpLoopback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IP, 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v_GSM_MobilityInfo.PdnIndex</w:t>
            </w:r>
            <w:proofErr w:type="spellEnd"/>
            <w:r w:rsidRPr="002079B5">
              <w:rPr>
                <w:lang w:val="en-US"/>
              </w:rPr>
              <w:t>), tsc_IMS_MediaPort_M1, omit);  // @sic R5s210363 sic@</w:t>
            </w:r>
          </w:p>
          <w:p w14:paraId="325C58D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}</w:t>
            </w:r>
          </w:p>
          <w:p w14:paraId="66C007FC" w14:textId="1BC9E962" w:rsidR="00643A34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</w:t>
            </w:r>
          </w:p>
        </w:tc>
      </w:tr>
    </w:tbl>
    <w:p w14:paraId="2D4C9227" w14:textId="77777777" w:rsidR="00643A34" w:rsidRDefault="00643A34" w:rsidP="00643A34">
      <w:pPr>
        <w:rPr>
          <w:lang w:val="en-US"/>
        </w:rPr>
      </w:pPr>
    </w:p>
    <w:p w14:paraId="6D8FA8D3" w14:textId="77777777" w:rsidR="00643A34" w:rsidRPr="00643A34" w:rsidRDefault="00643A34" w:rsidP="00643A34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A34" w14:paraId="0290C097" w14:textId="77777777" w:rsidTr="007C020D">
        <w:tc>
          <w:tcPr>
            <w:tcW w:w="9855" w:type="dxa"/>
          </w:tcPr>
          <w:p w14:paraId="4AF6213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>function f_NR5GC_ModifyPDUSession_</w:t>
            </w:r>
            <w:proofErr w:type="gramStart"/>
            <w:r w:rsidRPr="002079B5">
              <w:rPr>
                <w:lang w:val="en-US"/>
              </w:rPr>
              <w:t>RemoveIMSVoice(</w:t>
            </w:r>
            <w:proofErr w:type="spellStart"/>
            <w:proofErr w:type="gramEnd"/>
            <w:r w:rsidRPr="002079B5">
              <w:rPr>
                <w:lang w:val="en-US"/>
              </w:rPr>
              <w:t>NR_CellId_Type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) runs on NR5GC_PTC</w:t>
            </w:r>
          </w:p>
          <w:p w14:paraId="5F656CE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5110F5D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NR_SRB_COMMON_IND </w:t>
            </w:r>
            <w:proofErr w:type="spellStart"/>
            <w:r w:rsidRPr="002079B5">
              <w:rPr>
                <w:lang w:val="en-US"/>
              </w:rPr>
              <w:t>v_ReceivedAsp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12B55F2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false;</w:t>
            </w:r>
          </w:p>
          <w:p w14:paraId="5311222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O1_Type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EPSBearer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'00'O;</w:t>
            </w:r>
          </w:p>
          <w:p w14:paraId="5358261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NG_NAS_DL_Pdu_Type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7B9CD6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E09666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9AA0E4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NR_RadioBearerList_Type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BF28E9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GSM_MobilityInfo_Type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v_GSM_</w:t>
            </w:r>
            <w:proofErr w:type="gramStart"/>
            <w:r w:rsidRPr="002079B5">
              <w:rPr>
                <w:lang w:val="en-US"/>
              </w:rPr>
              <w:t>MobilityInfo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f_Get_PDUSessionForDNNType(f_NR5GC_MobileInfo_GetSessionInfoList(), IMS_DNN);</w:t>
            </w:r>
          </w:p>
          <w:p w14:paraId="3355E83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IntegerList_Type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DRBIdList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f_NR_GetDRBList_ForIMSPDUSession</w:t>
            </w:r>
            <w:proofErr w:type="spellEnd"/>
            <w:r w:rsidRPr="002079B5">
              <w:rPr>
                <w:lang w:val="en-US"/>
              </w:rPr>
              <w:t>();</w:t>
            </w:r>
          </w:p>
          <w:p w14:paraId="01B95A6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NR_RLC_BearerToReleaseList_Type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ECDB02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NR_DRBInfo_Type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v_DRBInfo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3ECA63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DRB_ToReleaseList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8B22E4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6A5412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gramStart"/>
            <w:r w:rsidRPr="002079B5">
              <w:rPr>
                <w:lang w:val="en-US"/>
              </w:rPr>
              <w:t>j :</w:t>
            </w:r>
            <w:proofErr w:type="gramEnd"/>
            <w:r w:rsidRPr="002079B5">
              <w:rPr>
                <w:lang w:val="en-US"/>
              </w:rPr>
              <w:t>= 0;</w:t>
            </w:r>
          </w:p>
          <w:p w14:paraId="4CC1C205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403D2AE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isvalue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v_GSM_MobilityInfo.EPS_Bearer</w:t>
            </w:r>
            <w:proofErr w:type="spellEnd"/>
            <w:r w:rsidRPr="002079B5">
              <w:rPr>
                <w:lang w:val="en-US"/>
              </w:rPr>
              <w:t xml:space="preserve">)) </w:t>
            </w:r>
            <w:proofErr w:type="gramStart"/>
            <w:r w:rsidRPr="002079B5">
              <w:rPr>
                <w:lang w:val="en-US"/>
              </w:rPr>
              <w:t>{  /</w:t>
            </w:r>
            <w:proofErr w:type="gramEnd"/>
            <w:r w:rsidRPr="002079B5">
              <w:rPr>
                <w:lang w:val="en-US"/>
              </w:rPr>
              <w:t>/ This is only set if the UE supports EPS</w:t>
            </w:r>
          </w:p>
          <w:p w14:paraId="05A2FD9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true;</w:t>
            </w:r>
          </w:p>
          <w:p w14:paraId="58E83DE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EPSBearer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int2oct(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v_GSM_MobilityInfo.EPS_Bearer</w:t>
            </w:r>
            <w:proofErr w:type="spellEnd"/>
            <w:r w:rsidRPr="002079B5">
              <w:rPr>
                <w:lang w:val="en-US"/>
              </w:rPr>
              <w:t>), 1);</w:t>
            </w:r>
          </w:p>
          <w:p w14:paraId="609AFCB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34DEBF3E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605B8C8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build components of Reconfiguration message</w:t>
            </w:r>
          </w:p>
          <w:p w14:paraId="332B238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PiggyBackedMsgToSend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f_Get_NG_PDUSessionModificationCommand(v_GSM_MobilityInfo.SessionId,</w:t>
            </w:r>
          </w:p>
          <w:p w14:paraId="18FF085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omit,</w:t>
            </w:r>
          </w:p>
          <w:p w14:paraId="0AF0266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-, -, -, -,</w:t>
            </w:r>
          </w:p>
          <w:p w14:paraId="39FE4916" w14:textId="0ED118BF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"</w:t>
            </w:r>
            <w:r w:rsidR="00C83A6B" w:rsidRPr="00C83A6B">
              <w:rPr>
                <w:highlight w:val="yellow"/>
                <w:lang w:val="en-US"/>
              </w:rPr>
              <w:t>7_Voice</w:t>
            </w:r>
            <w:r w:rsidRPr="002079B5">
              <w:rPr>
                <w:lang w:val="en-US"/>
              </w:rPr>
              <w:t>", '7A'O</w:t>
            </w:r>
            <w:r w:rsidR="00C83A6B" w:rsidRPr="00C83A6B">
              <w:rPr>
                <w:highlight w:val="yellow"/>
                <w:lang w:val="en-US"/>
              </w:rPr>
              <w:t>, true</w:t>
            </w:r>
            <w:r w:rsidRPr="002079B5">
              <w:rPr>
                <w:lang w:val="en-US"/>
              </w:rPr>
              <w:t>), // @sic R5s210073 sic@</w:t>
            </w:r>
          </w:p>
          <w:p w14:paraId="6B469AA5" w14:textId="054A8DEB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QoSFlowDescr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{</w:t>
            </w:r>
            <w:r w:rsidRPr="00C83A6B">
              <w:rPr>
                <w:highlight w:val="yellow"/>
                <w:lang w:val="en-US"/>
              </w:rPr>
              <w:t>cs_QoS_Flow</w:t>
            </w:r>
            <w:r w:rsidR="00C83A6B" w:rsidRPr="00C83A6B">
              <w:rPr>
                <w:highlight w:val="yellow"/>
                <w:lang w:val="en-US"/>
              </w:rPr>
              <w:t>Del5</w:t>
            </w:r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v_InterworkWithEPS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v_EPSBearer</w:t>
            </w:r>
            <w:proofErr w:type="spellEnd"/>
            <w:r w:rsidRPr="002079B5">
              <w:rPr>
                <w:lang w:val="en-US"/>
              </w:rPr>
              <w:t>)}));</w:t>
            </w:r>
          </w:p>
          <w:p w14:paraId="0EA79AFD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4EF196E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// @sic R5-211171 sic@</w:t>
            </w:r>
          </w:p>
          <w:p w14:paraId="25360DB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0;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&lt; </w:t>
            </w:r>
            <w:proofErr w:type="spellStart"/>
            <w:r w:rsidRPr="002079B5">
              <w:rPr>
                <w:lang w:val="en-US"/>
              </w:rPr>
              <w:t>lengthof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v_DRBIdList</w:t>
            </w:r>
            <w:proofErr w:type="spellEnd"/>
            <w:r w:rsidRPr="002079B5">
              <w:rPr>
                <w:lang w:val="en-US"/>
              </w:rPr>
              <w:t xml:space="preserve">);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:= i+1) {</w:t>
            </w:r>
          </w:p>
          <w:p w14:paraId="25B895A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DRBInfo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f_NR_GetDRBInfo_FromId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v_DRBIdList</w:t>
            </w:r>
            <w:proofErr w:type="spellEnd"/>
            <w:r w:rsidRPr="002079B5">
              <w:rPr>
                <w:lang w:val="en-US"/>
              </w:rPr>
              <w:t>[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>]));</w:t>
            </w:r>
          </w:p>
          <w:p w14:paraId="3552B4D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if (not (</w:t>
            </w:r>
            <w:proofErr w:type="spellStart"/>
            <w:r w:rsidRPr="002079B5">
              <w:rPr>
                <w:lang w:val="en-US"/>
              </w:rPr>
              <w:t>v_DRBInfo.DefaultDRB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40EF546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v_DRBInfo.DRB_Id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8868A4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v_DRBInfo.RLC_Config.logicalChannelIdentity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1C7488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>= cs_NR_SS_RadioBearer_Release(cs_NR_RadioBearerId_DRB(v_DRBInfo.DRB_Id));</w:t>
            </w:r>
          </w:p>
          <w:p w14:paraId="3DA009D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gramStart"/>
            <w:r w:rsidRPr="002079B5">
              <w:rPr>
                <w:lang w:val="en-US"/>
              </w:rPr>
              <w:t>j :</w:t>
            </w:r>
            <w:proofErr w:type="gramEnd"/>
            <w:r w:rsidRPr="002079B5">
              <w:rPr>
                <w:lang w:val="en-US"/>
              </w:rPr>
              <w:t>= j+1;</w:t>
            </w:r>
          </w:p>
          <w:p w14:paraId="3FA63D7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6790FF8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40A8D80E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2875796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cs_38508_RadioBearerConfigDef(omit, omit,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3DBE9EC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cs_38508_CellGroupConfig(f_NR_CellInfo_Get_CellGroupId(p_NR_CellId), omit,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54DF4EDA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15E0F15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The SS transmits an </w:t>
            </w:r>
            <w:proofErr w:type="spellStart"/>
            <w:r w:rsidRPr="002079B5">
              <w:rPr>
                <w:lang w:val="en-US"/>
              </w:rPr>
              <w:t>RRCReconfiguration</w:t>
            </w:r>
            <w:proofErr w:type="spellEnd"/>
            <w:r w:rsidRPr="002079B5">
              <w:rPr>
                <w:lang w:val="en-US"/>
              </w:rPr>
              <w:t xml:space="preserve"> message with a </w:t>
            </w:r>
            <w:proofErr w:type="spellStart"/>
            <w:r w:rsidRPr="002079B5">
              <w:rPr>
                <w:lang w:val="en-US"/>
              </w:rPr>
              <w:t>drb-ToReleaseList</w:t>
            </w:r>
            <w:proofErr w:type="spellEnd"/>
            <w:r w:rsidRPr="002079B5">
              <w:rPr>
                <w:lang w:val="en-US"/>
              </w:rPr>
              <w:t xml:space="preserve"> and PDU SESSION MODIFICATION COMMAND</w:t>
            </w:r>
          </w:p>
          <w:p w14:paraId="7198536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7BC46F5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9F0E74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69E553F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DD28438" w14:textId="33BCBD51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gramStart"/>
            <w:r w:rsidRPr="002079B5">
              <w:rPr>
                <w:lang w:val="en-US"/>
              </w:rPr>
              <w:t>{ cs</w:t>
            </w:r>
            <w:proofErr w:type="gramEnd"/>
            <w:r w:rsidRPr="002079B5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) }</w:t>
            </w:r>
            <w:r w:rsidR="00C83A6B" w:rsidRPr="00C83A6B">
              <w:rPr>
                <w:highlight w:val="yellow"/>
                <w:lang w:val="en-US"/>
              </w:rPr>
              <w:t>, -,-,false</w:t>
            </w:r>
            <w:r w:rsidRPr="002079B5">
              <w:rPr>
                <w:lang w:val="en-US"/>
              </w:rPr>
              <w:t>);</w:t>
            </w:r>
          </w:p>
          <w:p w14:paraId="3027243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485D3601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>interleave {</w:t>
            </w:r>
          </w:p>
          <w:p w14:paraId="3AED8D45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[]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car_NR_SRB_RrcPdu_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 tsc_NR_RbId_SRB1, cr_38508_RRCReconfigurationComplete)) {}</w:t>
            </w:r>
          </w:p>
          <w:p w14:paraId="46515FCA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</w:t>
            </w:r>
          </w:p>
          <w:p w14:paraId="3AD4AC6A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[]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car_NR_SRB_NasPdu_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</w:t>
            </w:r>
          </w:p>
          <w:p w14:paraId="0BE724CB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tsc_NR_RbId_SRB2,</w:t>
            </w:r>
          </w:p>
          <w:p w14:paraId="3D7B41C2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>;</w:t>
            </w:r>
          </w:p>
          <w:p w14:paraId="3C968A4A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 xml:space="preserve"> {}</w:t>
            </w:r>
          </w:p>
          <w:p w14:paraId="7644186A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</w:p>
          <w:p w14:paraId="506518BF" w14:textId="77777777" w:rsidR="00C83A6B" w:rsidRDefault="00C83A6B" w:rsidP="00C83A6B">
            <w:pPr>
              <w:rPr>
                <w:lang w:val="en-US"/>
              </w:rPr>
            </w:pPr>
            <w:r w:rsidRPr="00C83A6B">
              <w:rPr>
                <w:highlight w:val="yellow"/>
                <w:lang w:val="en-US"/>
              </w:rPr>
              <w:t>}</w:t>
            </w:r>
          </w:p>
          <w:p w14:paraId="4A3A3AFE" w14:textId="77777777" w:rsidR="00C83A6B" w:rsidRDefault="00C83A6B" w:rsidP="00C83A6B">
            <w:pPr>
              <w:rPr>
                <w:lang w:val="en-US"/>
              </w:rPr>
            </w:pPr>
          </w:p>
          <w:p w14:paraId="2A08B570" w14:textId="51732AB5" w:rsidR="002079B5" w:rsidRPr="002079B5" w:rsidRDefault="002079B5" w:rsidP="00C83A6B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(not </w:t>
            </w:r>
            <w:proofErr w:type="spellStart"/>
            <w:r w:rsidRPr="002079B5">
              <w:rPr>
                <w:lang w:val="en-US"/>
              </w:rPr>
              <w:t>f_Check_NG_PDUSessionModificationComplete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ReceivedAsp.Signalling.Nas</w:t>
            </w:r>
            <w:proofErr w:type="spellEnd"/>
            <w:proofErr w:type="gramEnd"/>
            <w:r w:rsidRPr="002079B5">
              <w:rPr>
                <w:lang w:val="en-US"/>
              </w:rPr>
              <w:t>[0].</w:t>
            </w:r>
            <w:proofErr w:type="spellStart"/>
            <w:r w:rsidRPr="002079B5">
              <w:rPr>
                <w:lang w:val="en-US"/>
              </w:rPr>
              <w:t>Pdu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v_GSM_MobilityInfo.SessionId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2B2551E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SetVerdictFailOrInconc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"PDU Session Modification Complete failed");</w:t>
            </w:r>
          </w:p>
          <w:p w14:paraId="51C4821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7AC0289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PreliminaryPass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"Speech Call Release");</w:t>
            </w:r>
          </w:p>
          <w:p w14:paraId="38E1059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2BA02D4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f_IP_</w:t>
            </w:r>
            <w:proofErr w:type="gramStart"/>
            <w:r w:rsidRPr="002079B5">
              <w:rPr>
                <w:lang w:val="en-US"/>
              </w:rPr>
              <w:t>RtpRtcpLoopback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IP, 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v_GSM_MobilityInfo.PdnIndex</w:t>
            </w:r>
            <w:proofErr w:type="spellEnd"/>
            <w:r w:rsidRPr="002079B5">
              <w:rPr>
                <w:lang w:val="en-US"/>
              </w:rPr>
              <w:t>), tsc_IMS_MediaPort_M1, omit);  // @sic R5s210363 sic@</w:t>
            </w:r>
          </w:p>
          <w:p w14:paraId="3AF5B1D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  <w:p w14:paraId="3B4C8B82" w14:textId="7EB47605" w:rsidR="00643A34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</w:t>
            </w:r>
          </w:p>
        </w:tc>
      </w:tr>
    </w:tbl>
    <w:p w14:paraId="0639037A" w14:textId="77777777" w:rsidR="00643A34" w:rsidRDefault="00643A34" w:rsidP="00643A34">
      <w:pPr>
        <w:rPr>
          <w:lang w:val="en-US"/>
        </w:rPr>
      </w:pPr>
    </w:p>
    <w:p w14:paraId="37901BCD" w14:textId="77777777" w:rsidR="00980F99" w:rsidRDefault="00980F99" w:rsidP="00AB38CB"/>
    <w:p w14:paraId="19251E80" w14:textId="6A9299ED" w:rsidR="00643A34" w:rsidRDefault="00237180" w:rsidP="00643A3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092530"/>
      <w:r>
        <w:rPr>
          <w:b/>
          <w:lang w:val="pt-BR"/>
        </w:rPr>
        <w:t>C</w:t>
      </w:r>
      <w:r w:rsidR="00643A34">
        <w:rPr>
          <w:b/>
          <w:lang w:val="pt-BR"/>
        </w:rPr>
        <w:t xml:space="preserve">hange </w:t>
      </w:r>
      <w:r>
        <w:rPr>
          <w:b/>
          <w:lang w:val="pt-BR"/>
        </w:rPr>
        <w:t>3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43A34" w14:paraId="5831018B" w14:textId="77777777" w:rsidTr="007C020D">
        <w:trPr>
          <w:trHeight w:val="447"/>
        </w:trPr>
        <w:tc>
          <w:tcPr>
            <w:tcW w:w="1985" w:type="dxa"/>
          </w:tcPr>
          <w:p w14:paraId="400FD35D" w14:textId="77777777" w:rsidR="00643A34" w:rsidRDefault="00643A34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A2C7FD6" w14:textId="0FA102A6" w:rsidR="00643A34" w:rsidRPr="00CB4586" w:rsidRDefault="00040C16" w:rsidP="007C020D">
            <w:pPr>
              <w:spacing w:after="0"/>
            </w:pPr>
            <w:r>
              <w:t xml:space="preserve">New template </w:t>
            </w:r>
            <w:proofErr w:type="spellStart"/>
            <w:r w:rsidRPr="00040C16">
              <w:rPr>
                <w:lang w:val="en-US"/>
              </w:rPr>
              <w:t>cs_QoS_FlowDel</w:t>
            </w:r>
            <w:proofErr w:type="spellEnd"/>
          </w:p>
        </w:tc>
      </w:tr>
      <w:tr w:rsidR="00643A34" w14:paraId="2577694E" w14:textId="77777777" w:rsidTr="007C020D">
        <w:trPr>
          <w:trHeight w:val="452"/>
        </w:trPr>
        <w:tc>
          <w:tcPr>
            <w:tcW w:w="1985" w:type="dxa"/>
          </w:tcPr>
          <w:p w14:paraId="6B15124D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6C07E4" w14:textId="6DD114D6" w:rsidR="00643A34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change 2.1</w:t>
            </w:r>
          </w:p>
        </w:tc>
      </w:tr>
      <w:tr w:rsidR="00643A34" w14:paraId="4F113A33" w14:textId="77777777" w:rsidTr="007C020D">
        <w:tc>
          <w:tcPr>
            <w:tcW w:w="1985" w:type="dxa"/>
          </w:tcPr>
          <w:p w14:paraId="710FA701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86D11F" w14:textId="6B013D92" w:rsidR="00643A34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template for QoS flow with operation code 010 “delete existing QoS flow”</w:t>
            </w:r>
          </w:p>
        </w:tc>
      </w:tr>
      <w:tr w:rsidR="00643A34" w14:paraId="3C95CD47" w14:textId="77777777" w:rsidTr="007C020D">
        <w:tc>
          <w:tcPr>
            <w:tcW w:w="1985" w:type="dxa"/>
          </w:tcPr>
          <w:p w14:paraId="62F2893F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882F93" w14:textId="16DA3FF4" w:rsidR="00643A34" w:rsidRPr="00CB4586" w:rsidRDefault="00643A34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</w:t>
            </w:r>
            <w:r w:rsidR="00040C16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7C020D" w14:paraId="30028760" w14:textId="77777777" w:rsidTr="007C020D">
        <w:tc>
          <w:tcPr>
            <w:tcW w:w="1985" w:type="dxa"/>
          </w:tcPr>
          <w:p w14:paraId="59F10372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1E0069" w14:textId="08B3334C" w:rsidR="007C020D" w:rsidRPr="00B47DB3" w:rsidRDefault="00B47DB3" w:rsidP="007C020D">
            <w:pPr>
              <w:rPr>
                <w:rFonts w:ascii="Arial" w:hAnsi="Arial"/>
                <w:highlight w:val="green"/>
              </w:rPr>
            </w:pPr>
            <w:r w:rsidRPr="00B47DB3">
              <w:rPr>
                <w:rFonts w:ascii="Arial" w:hAnsi="Arial"/>
                <w:highlight w:val="green"/>
              </w:rPr>
              <w:t>Accepted</w:t>
            </w:r>
          </w:p>
        </w:tc>
      </w:tr>
    </w:tbl>
    <w:p w14:paraId="6C102F6F" w14:textId="77777777" w:rsidR="00643A34" w:rsidRDefault="00643A34" w:rsidP="00643A34">
      <w:pPr>
        <w:rPr>
          <w:lang w:val="en-US"/>
        </w:rPr>
      </w:pPr>
    </w:p>
    <w:p w14:paraId="43F8B30E" w14:textId="2B56D903" w:rsidR="00643A34" w:rsidRPr="00643A34" w:rsidRDefault="00237180" w:rsidP="00643A34">
      <w:pPr>
        <w:rPr>
          <w:b/>
          <w:bCs/>
          <w:lang w:val="en-US"/>
        </w:rPr>
      </w:pPr>
      <w:r>
        <w:rPr>
          <w:b/>
          <w:bCs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A34" w14:paraId="2DCAD839" w14:textId="77777777" w:rsidTr="007C020D">
        <w:tc>
          <w:tcPr>
            <w:tcW w:w="9855" w:type="dxa"/>
          </w:tcPr>
          <w:p w14:paraId="6B091A8C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template (value) </w:t>
            </w:r>
            <w:proofErr w:type="spellStart"/>
            <w:r w:rsidRPr="00040C16">
              <w:rPr>
                <w:lang w:val="en-US"/>
              </w:rPr>
              <w:t>QoS_Flow</w:t>
            </w:r>
            <w:proofErr w:type="spellEnd"/>
            <w:r w:rsidRPr="00040C16">
              <w:rPr>
                <w:lang w:val="en-US"/>
              </w:rPr>
              <w:t xml:space="preserve"> </w:t>
            </w:r>
            <w:proofErr w:type="spellStart"/>
            <w:r w:rsidRPr="00040C16">
              <w:rPr>
                <w:lang w:val="en-US"/>
              </w:rPr>
              <w:t>cs_QoS_FlowDel</w:t>
            </w:r>
            <w:proofErr w:type="spellEnd"/>
            <w:r w:rsidRPr="00040C16">
              <w:rPr>
                <w:lang w:val="en-US"/>
              </w:rPr>
              <w:t xml:space="preserve"> (B6_Type </w:t>
            </w:r>
            <w:proofErr w:type="spellStart"/>
            <w:r w:rsidRPr="00040C16">
              <w:rPr>
                <w:lang w:val="en-US"/>
              </w:rPr>
              <w:t>p_QFI</w:t>
            </w:r>
            <w:proofErr w:type="spellEnd"/>
            <w:proofErr w:type="gramStart"/>
            <w:r w:rsidRPr="00040C16">
              <w:rPr>
                <w:lang w:val="en-US"/>
              </w:rPr>
              <w:t>) :</w:t>
            </w:r>
            <w:proofErr w:type="gramEnd"/>
            <w:r w:rsidRPr="00040C16">
              <w:rPr>
                <w:lang w:val="en-US"/>
              </w:rPr>
              <w:t>=</w:t>
            </w:r>
          </w:p>
          <w:p w14:paraId="574C60D9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</w:t>
            </w:r>
            <w:proofErr w:type="gramStart"/>
            <w:r w:rsidRPr="00040C16">
              <w:rPr>
                <w:lang w:val="en-US"/>
              </w:rPr>
              <w:t>{ /</w:t>
            </w:r>
            <w:proofErr w:type="gramEnd"/>
            <w:r w:rsidRPr="00040C16">
              <w:rPr>
                <w:lang w:val="en-US"/>
              </w:rPr>
              <w:t>* @status    APPROVED (ENDC, IMS, NR5GC, NR5GC_IRAT, POS) */</w:t>
            </w:r>
          </w:p>
          <w:p w14:paraId="282C4591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// @sic R5-194896 sic@</w:t>
            </w:r>
          </w:p>
          <w:p w14:paraId="45759242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spare2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tsc_Spare2,</w:t>
            </w:r>
          </w:p>
          <w:p w14:paraId="4A78CBDD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qfi</w:t>
            </w:r>
            <w:proofErr w:type="spellEnd"/>
            <w:r w:rsidRPr="00040C16">
              <w:rPr>
                <w:lang w:val="en-US"/>
              </w:rPr>
              <w:t xml:space="preserve">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 xml:space="preserve">= </w:t>
            </w:r>
            <w:proofErr w:type="spellStart"/>
            <w:r w:rsidRPr="00040C16">
              <w:rPr>
                <w:lang w:val="en-US"/>
              </w:rPr>
              <w:t>p_QFI</w:t>
            </w:r>
            <w:proofErr w:type="spellEnd"/>
            <w:r w:rsidRPr="00040C16">
              <w:rPr>
                <w:lang w:val="en-US"/>
              </w:rPr>
              <w:t>,</w:t>
            </w:r>
          </w:p>
          <w:p w14:paraId="1731A79E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040C16">
              <w:rPr>
                <w:lang w:val="en-US"/>
              </w:rPr>
              <w:t>operationCode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>= '010'B, //Delete</w:t>
            </w:r>
          </w:p>
          <w:p w14:paraId="66F81311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spare6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tsc_Spare6,</w:t>
            </w:r>
          </w:p>
          <w:p w14:paraId="560055A1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eBit</w:t>
            </w:r>
            <w:proofErr w:type="spellEnd"/>
            <w:r w:rsidRPr="00040C16">
              <w:rPr>
                <w:lang w:val="en-US"/>
              </w:rPr>
              <w:t xml:space="preserve">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'0'B,</w:t>
            </w:r>
          </w:p>
          <w:p w14:paraId="65E1F540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040C16">
              <w:rPr>
                <w:lang w:val="en-US"/>
              </w:rPr>
              <w:t>numOfParameters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>='000000'B,</w:t>
            </w:r>
          </w:p>
          <w:p w14:paraId="288A8A71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040C16">
              <w:rPr>
                <w:lang w:val="en-US"/>
              </w:rPr>
              <w:t>parameterList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>= omit</w:t>
            </w:r>
          </w:p>
          <w:p w14:paraId="36F9F222" w14:textId="65EDE3FF" w:rsidR="00643A34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};</w:t>
            </w:r>
          </w:p>
        </w:tc>
      </w:tr>
    </w:tbl>
    <w:p w14:paraId="59D5BC53" w14:textId="77777777" w:rsidR="00643A34" w:rsidRDefault="00643A34" w:rsidP="00643A34">
      <w:pPr>
        <w:rPr>
          <w:lang w:val="en-US"/>
        </w:rPr>
      </w:pPr>
    </w:p>
    <w:p w14:paraId="2C0BD9BB" w14:textId="15998157" w:rsidR="00237180" w:rsidRDefault="00237180" w:rsidP="002371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68092531"/>
      <w:r>
        <w:rPr>
          <w:b/>
          <w:lang w:val="pt-BR"/>
        </w:rPr>
        <w:lastRenderedPageBreak/>
        <w:t>Change 4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7180" w14:paraId="706E5BC1" w14:textId="77777777" w:rsidTr="007C020D">
        <w:trPr>
          <w:trHeight w:val="447"/>
        </w:trPr>
        <w:tc>
          <w:tcPr>
            <w:tcW w:w="1985" w:type="dxa"/>
          </w:tcPr>
          <w:p w14:paraId="5DACB316" w14:textId="77777777" w:rsidR="00237180" w:rsidRDefault="00237180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5F3483" w14:textId="6189A03C" w:rsidR="00237180" w:rsidRPr="00CB4586" w:rsidRDefault="002079B5" w:rsidP="007C020D">
            <w:pPr>
              <w:spacing w:after="0"/>
            </w:pPr>
            <w:proofErr w:type="spellStart"/>
            <w:r w:rsidRPr="002079B5">
              <w:rPr>
                <w:lang w:val="en-US"/>
              </w:rPr>
              <w:t>f_BuildDefaultQosFlow</w:t>
            </w:r>
            <w:proofErr w:type="spellEnd"/>
          </w:p>
        </w:tc>
      </w:tr>
      <w:tr w:rsidR="00237180" w14:paraId="70F48EAE" w14:textId="77777777" w:rsidTr="007C020D">
        <w:trPr>
          <w:trHeight w:val="452"/>
        </w:trPr>
        <w:tc>
          <w:tcPr>
            <w:tcW w:w="1985" w:type="dxa"/>
          </w:tcPr>
          <w:p w14:paraId="54C2F6F8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896BAC" w14:textId="7EF5D500" w:rsidR="00237180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change 2.1</w:t>
            </w:r>
          </w:p>
        </w:tc>
      </w:tr>
      <w:tr w:rsidR="00237180" w14:paraId="07F4A9BD" w14:textId="77777777" w:rsidTr="007C020D">
        <w:tc>
          <w:tcPr>
            <w:tcW w:w="1985" w:type="dxa"/>
          </w:tcPr>
          <w:p w14:paraId="7112AA4F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1C97B3" w14:textId="620FAB6F" w:rsidR="00237180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new parameter to allow QoS flow delete operation</w:t>
            </w:r>
          </w:p>
        </w:tc>
      </w:tr>
      <w:tr w:rsidR="00237180" w14:paraId="2D17587B" w14:textId="77777777" w:rsidTr="007C020D">
        <w:tc>
          <w:tcPr>
            <w:tcW w:w="1985" w:type="dxa"/>
          </w:tcPr>
          <w:p w14:paraId="502066F0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619F6A2" w14:textId="77777777" w:rsidR="00237180" w:rsidRPr="00CB4586" w:rsidRDefault="00237180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NG_NAS_Templated.ttcn</w:t>
            </w:r>
            <w:proofErr w:type="spellEnd"/>
          </w:p>
        </w:tc>
      </w:tr>
      <w:tr w:rsidR="007C020D" w14:paraId="387835B9" w14:textId="77777777" w:rsidTr="007C020D">
        <w:tc>
          <w:tcPr>
            <w:tcW w:w="1985" w:type="dxa"/>
          </w:tcPr>
          <w:p w14:paraId="73AA1FED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97BE9B" w14:textId="7E8DA7B3" w:rsidR="007C020D" w:rsidRPr="00B47DB3" w:rsidRDefault="00B47DB3" w:rsidP="007C020D">
            <w:pPr>
              <w:rPr>
                <w:rFonts w:ascii="Arial" w:hAnsi="Arial"/>
                <w:highlight w:val="green"/>
              </w:rPr>
            </w:pPr>
            <w:r w:rsidRPr="00B47DB3">
              <w:rPr>
                <w:rFonts w:ascii="Arial" w:hAnsi="Arial"/>
                <w:highlight w:val="green"/>
              </w:rPr>
              <w:t xml:space="preserve">Not needed.  </w:t>
            </w:r>
          </w:p>
        </w:tc>
      </w:tr>
    </w:tbl>
    <w:p w14:paraId="76B1C5E2" w14:textId="77777777" w:rsidR="00237180" w:rsidRDefault="00237180" w:rsidP="00237180">
      <w:pPr>
        <w:rPr>
          <w:lang w:val="en-US"/>
        </w:rPr>
      </w:pPr>
    </w:p>
    <w:p w14:paraId="1D015A7A" w14:textId="77777777" w:rsidR="00237180" w:rsidRPr="00643A34" w:rsidRDefault="00237180" w:rsidP="00237180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7BDF6961" w14:textId="77777777" w:rsidTr="007C020D">
        <w:tc>
          <w:tcPr>
            <w:tcW w:w="9855" w:type="dxa"/>
          </w:tcPr>
          <w:p w14:paraId="687A772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function </w:t>
            </w:r>
            <w:proofErr w:type="spellStart"/>
            <w:r w:rsidRPr="002079B5">
              <w:rPr>
                <w:lang w:val="en-US"/>
              </w:rPr>
              <w:t>f_BuildDefaultQosFlow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charstring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p_FlowNumber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D392E1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false,</w:t>
            </w:r>
          </w:p>
          <w:p w14:paraId="55AA00E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O1_Type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EPSBearerId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'00'O) return template (value) </w:t>
            </w:r>
            <w:proofErr w:type="spellStart"/>
            <w:r w:rsidRPr="002079B5">
              <w:rPr>
                <w:lang w:val="en-US"/>
              </w:rPr>
              <w:t>QoS_Flow</w:t>
            </w:r>
            <w:proofErr w:type="spellEnd"/>
          </w:p>
          <w:p w14:paraId="75F22C0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669027F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v_QoSParametersList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35B032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B6_Type </w:t>
            </w:r>
            <w:proofErr w:type="spellStart"/>
            <w:r w:rsidRPr="002079B5">
              <w:rPr>
                <w:lang w:val="en-US"/>
              </w:rPr>
              <w:t>v_QFI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1593EA4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668E43E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select (</w:t>
            </w:r>
            <w:proofErr w:type="spellStart"/>
            <w:r w:rsidRPr="002079B5">
              <w:rPr>
                <w:lang w:val="en-US"/>
              </w:rPr>
              <w:t>p_FlowNumber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7ACF1C8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("1") {</w:t>
            </w:r>
          </w:p>
          <w:p w14:paraId="76854DD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'000001'B;</w:t>
            </w:r>
          </w:p>
          <w:p w14:paraId="7307136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'09'O)};</w:t>
            </w:r>
          </w:p>
          <w:p w14:paraId="717F62F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3F04081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1]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 xml:space="preserve">, '01'O, </w:t>
            </w:r>
            <w:proofErr w:type="spellStart"/>
            <w:r w:rsidRPr="002079B5">
              <w:rPr>
                <w:lang w:val="en-US"/>
              </w:rPr>
              <w:t>p_EPSBearerId</w:t>
            </w:r>
            <w:proofErr w:type="spellEnd"/>
            <w:r w:rsidRPr="002079B5">
              <w:rPr>
                <w:lang w:val="en-US"/>
              </w:rPr>
              <w:t>); // @sic R5-204400 sic@</w:t>
            </w:r>
          </w:p>
          <w:p w14:paraId="18B6AE3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33469B1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36B7DDA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("2") {</w:t>
            </w:r>
          </w:p>
          <w:p w14:paraId="46BE260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'000010'B;</w:t>
            </w:r>
          </w:p>
          <w:p w14:paraId="07C5D1C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4B0CB29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412BACF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1]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'01'O, '50'O);</w:t>
            </w:r>
          </w:p>
          <w:p w14:paraId="4397210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17D9C95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190E5F0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("2a") {</w:t>
            </w:r>
          </w:p>
          <w:p w14:paraId="576182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'000100'B;</w:t>
            </w:r>
          </w:p>
          <w:p w14:paraId="52D3014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03E5C6C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}</w:t>
            </w:r>
          </w:p>
          <w:p w14:paraId="2108B2E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("3") {</w:t>
            </w:r>
          </w:p>
          <w:p w14:paraId="65C3977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'000101'B;</w:t>
            </w:r>
          </w:p>
          <w:p w14:paraId="1B958FE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53BDB60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2FFD1E1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("4") {</w:t>
            </w:r>
          </w:p>
          <w:p w14:paraId="1C77E8E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'000110'B;</w:t>
            </w:r>
          </w:p>
          <w:p w14:paraId="3F2F385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1190571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6968E04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("5") {</w:t>
            </w:r>
          </w:p>
          <w:p w14:paraId="7770A0A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'000111'B;</w:t>
            </w:r>
          </w:p>
          <w:p w14:paraId="36CF8A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'01'O),</w:t>
            </w:r>
          </w:p>
          <w:p w14:paraId="530C781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tsc_QoSFlowParameter_GFBR_UL</w:t>
            </w:r>
            <w:proofErr w:type="spellEnd"/>
            <w:r w:rsidRPr="002079B5">
              <w:rPr>
                <w:lang w:val="en-US"/>
              </w:rPr>
              <w:t xml:space="preserve">, '02'O,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20671AB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tsc_QoSFlowParameter_GFBR_DL</w:t>
            </w:r>
            <w:proofErr w:type="spellEnd"/>
            <w:r w:rsidRPr="002079B5">
              <w:rPr>
                <w:lang w:val="en-US"/>
              </w:rPr>
              <w:t xml:space="preserve">, '03'O,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2E789F9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tsc_QoSFlowParameter_MFBR_UL</w:t>
            </w:r>
            <w:proofErr w:type="spellEnd"/>
            <w:r w:rsidRPr="002079B5">
              <w:rPr>
                <w:lang w:val="en-US"/>
              </w:rPr>
              <w:t xml:space="preserve">, '04'O,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(320, 1)),</w:t>
            </w:r>
          </w:p>
          <w:p w14:paraId="648F5E2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tsc_QoSFlowParameter_MFBR_DL</w:t>
            </w:r>
            <w:proofErr w:type="spellEnd"/>
            <w:r w:rsidRPr="002079B5">
              <w:rPr>
                <w:lang w:val="en-US"/>
              </w:rPr>
              <w:t xml:space="preserve">, '05'O,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(320, 1))};  // @sic R5s210330 sic@</w:t>
            </w:r>
          </w:p>
          <w:p w14:paraId="6B1B4F5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11BF824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5]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'06'O, '60'O); // @sic R5s210330 sic@</w:t>
            </w:r>
          </w:p>
          <w:p w14:paraId="7AF6280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506A518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19C6C93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("6") {</w:t>
            </w:r>
          </w:p>
          <w:p w14:paraId="7A2211A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'001000'B;</w:t>
            </w:r>
          </w:p>
          <w:p w14:paraId="080C293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'02'O)/*,</w:t>
            </w:r>
          </w:p>
          <w:p w14:paraId="5596961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tsc_QoSFlowParameter_GFBR_UL</w:t>
            </w:r>
            <w:proofErr w:type="spellEnd"/>
            <w:r w:rsidRPr="002079B5">
              <w:rPr>
                <w:lang w:val="en-US"/>
              </w:rPr>
              <w:t xml:space="preserve">, '02'O,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0D0A0D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tsc_QoSFlowParameter_GFBR_DL</w:t>
            </w:r>
            <w:proofErr w:type="spellEnd"/>
            <w:r w:rsidRPr="002079B5">
              <w:rPr>
                <w:lang w:val="en-US"/>
              </w:rPr>
              <w:t xml:space="preserve">, '03'O,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55AF640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tsc_QoSFlowParameter_MFBR_UL</w:t>
            </w:r>
            <w:proofErr w:type="spellEnd"/>
            <w:r w:rsidRPr="002079B5">
              <w:rPr>
                <w:lang w:val="en-US"/>
              </w:rPr>
              <w:t xml:space="preserve">, '04'O,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449E3A9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tsc_QoSFlowParameter_MFBR_DL</w:t>
            </w:r>
            <w:proofErr w:type="spellEnd"/>
            <w:r w:rsidRPr="002079B5">
              <w:rPr>
                <w:lang w:val="en-US"/>
              </w:rPr>
              <w:t xml:space="preserve">, '05'O,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1))*/};</w:t>
            </w:r>
          </w:p>
          <w:p w14:paraId="0539791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08E7F60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5]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'06'O, '70'O);</w:t>
            </w:r>
          </w:p>
          <w:p w14:paraId="45D514C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  }</w:t>
            </w:r>
          </w:p>
          <w:p w14:paraId="1A8AC14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58268AD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("7") </w:t>
            </w:r>
            <w:proofErr w:type="gramStart"/>
            <w:r w:rsidRPr="002079B5">
              <w:rPr>
                <w:lang w:val="en-US"/>
              </w:rPr>
              <w:t>{ /</w:t>
            </w:r>
            <w:proofErr w:type="gramEnd"/>
            <w:r w:rsidRPr="002079B5">
              <w:rPr>
                <w:lang w:val="en-US"/>
              </w:rPr>
              <w:t>/ @sic R5-211499 sic@</w:t>
            </w:r>
          </w:p>
          <w:p w14:paraId="59A9ABE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'001001'B;</w:t>
            </w:r>
          </w:p>
          <w:p w14:paraId="5D34AD8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'52'O)}; // 5QI 82</w:t>
            </w:r>
          </w:p>
          <w:p w14:paraId="48F23AD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0FC7E3F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0280FB0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return </w:t>
            </w:r>
            <w:proofErr w:type="spellStart"/>
            <w:r w:rsidRPr="002079B5">
              <w:rPr>
                <w:lang w:val="en-US"/>
              </w:rPr>
              <w:t>cs_QoS_Flow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v_QFI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v_QoSParametersList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292B314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  <w:p w14:paraId="57F8B909" w14:textId="790D722A" w:rsidR="00237180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</w:t>
            </w:r>
          </w:p>
        </w:tc>
      </w:tr>
    </w:tbl>
    <w:p w14:paraId="44DAA9A5" w14:textId="77777777" w:rsidR="00237180" w:rsidRDefault="00237180" w:rsidP="00237180">
      <w:pPr>
        <w:rPr>
          <w:lang w:val="en-US"/>
        </w:rPr>
      </w:pPr>
    </w:p>
    <w:p w14:paraId="13AAFF14" w14:textId="77777777" w:rsidR="00237180" w:rsidRPr="00643A34" w:rsidRDefault="00237180" w:rsidP="00237180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351048B9" w14:textId="77777777" w:rsidTr="007C020D">
        <w:tc>
          <w:tcPr>
            <w:tcW w:w="9855" w:type="dxa"/>
          </w:tcPr>
          <w:p w14:paraId="64443C2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function </w:t>
            </w:r>
            <w:proofErr w:type="spellStart"/>
            <w:r w:rsidRPr="002079B5">
              <w:rPr>
                <w:lang w:val="en-US"/>
              </w:rPr>
              <w:t>f_BuildDefaultQosFlow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charstring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p_FlowNumber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28C4BD1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false,</w:t>
            </w:r>
          </w:p>
          <w:p w14:paraId="0EC14426" w14:textId="2BF059C1" w:rsidR="00040C16" w:rsidRPr="00040C16" w:rsidRDefault="002079B5" w:rsidP="00040C16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O1_Type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EPSBearerId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'00'O</w:t>
            </w:r>
            <w:r w:rsidR="00040C16">
              <w:t xml:space="preserve"> </w:t>
            </w:r>
            <w:r w:rsidR="00040C16" w:rsidRPr="00040C16">
              <w:rPr>
                <w:highlight w:val="yellow"/>
                <w:lang w:val="en-US"/>
              </w:rPr>
              <w:t>,</w:t>
            </w:r>
          </w:p>
          <w:p w14:paraId="1E973782" w14:textId="2760141D" w:rsidR="002079B5" w:rsidRPr="002079B5" w:rsidRDefault="00040C16" w:rsidP="00040C16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                               </w:t>
            </w:r>
            <w:proofErr w:type="spellStart"/>
            <w:r w:rsidRPr="00040C16">
              <w:rPr>
                <w:highlight w:val="yellow"/>
                <w:lang w:val="en-US"/>
              </w:rPr>
              <w:t>boolean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</w:t>
            </w:r>
            <w:proofErr w:type="spellStart"/>
            <w:r w:rsidRPr="00040C16">
              <w:rPr>
                <w:highlight w:val="yellow"/>
                <w:lang w:val="en-US"/>
              </w:rPr>
              <w:t>p_</w:t>
            </w:r>
            <w:proofErr w:type="gramStart"/>
            <w:r w:rsidRPr="00040C16">
              <w:rPr>
                <w:highlight w:val="yellow"/>
                <w:lang w:val="en-US"/>
              </w:rPr>
              <w:t>Delete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:</w:t>
            </w:r>
            <w:proofErr w:type="gramEnd"/>
            <w:r w:rsidRPr="00040C16">
              <w:rPr>
                <w:highlight w:val="yellow"/>
                <w:lang w:val="en-US"/>
              </w:rPr>
              <w:t>= false</w:t>
            </w:r>
            <w:r w:rsidR="002079B5" w:rsidRPr="002079B5">
              <w:rPr>
                <w:lang w:val="en-US"/>
              </w:rPr>
              <w:t xml:space="preserve">) return template (value) </w:t>
            </w:r>
            <w:proofErr w:type="spellStart"/>
            <w:r w:rsidR="002079B5" w:rsidRPr="002079B5">
              <w:rPr>
                <w:lang w:val="en-US"/>
              </w:rPr>
              <w:t>QoS_Flow</w:t>
            </w:r>
            <w:proofErr w:type="spellEnd"/>
          </w:p>
          <w:p w14:paraId="2A393E6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711B0C5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v_QoSParametersList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5B6590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B6_Type </w:t>
            </w:r>
            <w:proofErr w:type="spellStart"/>
            <w:r w:rsidRPr="002079B5">
              <w:rPr>
                <w:lang w:val="en-US"/>
              </w:rPr>
              <w:t>v_QFI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F82242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2EB1D85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select (</w:t>
            </w:r>
            <w:proofErr w:type="spellStart"/>
            <w:r w:rsidRPr="002079B5">
              <w:rPr>
                <w:lang w:val="en-US"/>
              </w:rPr>
              <w:t>p_FlowNumber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77C64CB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("1") {</w:t>
            </w:r>
          </w:p>
          <w:p w14:paraId="0D79D5A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'000001'B;</w:t>
            </w:r>
          </w:p>
          <w:p w14:paraId="16066B7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'09'O)};</w:t>
            </w:r>
          </w:p>
          <w:p w14:paraId="0F55A17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632098B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1]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 xml:space="preserve">, '01'O, </w:t>
            </w:r>
            <w:proofErr w:type="spellStart"/>
            <w:r w:rsidRPr="002079B5">
              <w:rPr>
                <w:lang w:val="en-US"/>
              </w:rPr>
              <w:t>p_EPSBearerId</w:t>
            </w:r>
            <w:proofErr w:type="spellEnd"/>
            <w:r w:rsidRPr="002079B5">
              <w:rPr>
                <w:lang w:val="en-US"/>
              </w:rPr>
              <w:t>); // @sic R5-204400 sic@</w:t>
            </w:r>
          </w:p>
          <w:p w14:paraId="748F84A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40E2367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41506E0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("2") {</w:t>
            </w:r>
          </w:p>
          <w:p w14:paraId="459A444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'000010'B;</w:t>
            </w:r>
          </w:p>
          <w:p w14:paraId="4A3B59E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61F4A62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0197A2C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1]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'01'O, '50'O);</w:t>
            </w:r>
          </w:p>
          <w:p w14:paraId="314B858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394D72F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}</w:t>
            </w:r>
          </w:p>
          <w:p w14:paraId="6B404F8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("2a") {</w:t>
            </w:r>
          </w:p>
          <w:p w14:paraId="1D389FE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'000100'B;</w:t>
            </w:r>
          </w:p>
          <w:p w14:paraId="205B261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63D099D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54AABF5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("3") {</w:t>
            </w:r>
          </w:p>
          <w:p w14:paraId="357C796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'000101'B;</w:t>
            </w:r>
          </w:p>
          <w:p w14:paraId="034B233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7493B06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60E43A9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("4") {</w:t>
            </w:r>
          </w:p>
          <w:p w14:paraId="2EA7858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'000110'B;</w:t>
            </w:r>
          </w:p>
          <w:p w14:paraId="6BBB208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04DBBEA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7D2CC30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("5") {</w:t>
            </w:r>
          </w:p>
          <w:p w14:paraId="394311F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'000111'B;</w:t>
            </w:r>
          </w:p>
          <w:p w14:paraId="5D15784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'01'O),</w:t>
            </w:r>
          </w:p>
          <w:p w14:paraId="1BB3976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tsc_QoSFlowParameter_GFBR_UL</w:t>
            </w:r>
            <w:proofErr w:type="spellEnd"/>
            <w:r w:rsidRPr="002079B5">
              <w:rPr>
                <w:lang w:val="en-US"/>
              </w:rPr>
              <w:t xml:space="preserve">, '02'O,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53C3337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tsc_QoSFlowParameter_GFBR_DL</w:t>
            </w:r>
            <w:proofErr w:type="spellEnd"/>
            <w:r w:rsidRPr="002079B5">
              <w:rPr>
                <w:lang w:val="en-US"/>
              </w:rPr>
              <w:t xml:space="preserve">, '03'O,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0299294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tsc_QoSFlowParameter_MFBR_UL</w:t>
            </w:r>
            <w:proofErr w:type="spellEnd"/>
            <w:r w:rsidRPr="002079B5">
              <w:rPr>
                <w:lang w:val="en-US"/>
              </w:rPr>
              <w:t xml:space="preserve">, '04'O,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(320, 1)),</w:t>
            </w:r>
          </w:p>
          <w:p w14:paraId="48D2521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tsc_QoSFlowParameter_MFBR_DL</w:t>
            </w:r>
            <w:proofErr w:type="spellEnd"/>
            <w:r w:rsidRPr="002079B5">
              <w:rPr>
                <w:lang w:val="en-US"/>
              </w:rPr>
              <w:t xml:space="preserve">, '05'O,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(320, 1))};  // @sic R5s210330 sic@</w:t>
            </w:r>
          </w:p>
          <w:p w14:paraId="47A4953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0FFCA9A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5]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'06'O, '60'O); // @sic R5s210330 sic@</w:t>
            </w:r>
          </w:p>
          <w:p w14:paraId="6B04791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25A6BEB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08EEB45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("6") {</w:t>
            </w:r>
          </w:p>
          <w:p w14:paraId="488A3DB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'001000'B;</w:t>
            </w:r>
          </w:p>
          <w:p w14:paraId="7A6F28F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'02'O)/*,</w:t>
            </w:r>
          </w:p>
          <w:p w14:paraId="15846DF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tsc_QoSFlowParameter_GFBR_UL</w:t>
            </w:r>
            <w:proofErr w:type="spellEnd"/>
            <w:r w:rsidRPr="002079B5">
              <w:rPr>
                <w:lang w:val="en-US"/>
              </w:rPr>
              <w:t xml:space="preserve">, '02'O,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147C7B5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tsc_QoSFlowParameter_GFBR_DL</w:t>
            </w:r>
            <w:proofErr w:type="spellEnd"/>
            <w:r w:rsidRPr="002079B5">
              <w:rPr>
                <w:lang w:val="en-US"/>
              </w:rPr>
              <w:t xml:space="preserve">, '03'O,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0693CEA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tsc_QoSFlowParameter_MFBR_UL</w:t>
            </w:r>
            <w:proofErr w:type="spellEnd"/>
            <w:r w:rsidRPr="002079B5">
              <w:rPr>
                <w:lang w:val="en-US"/>
              </w:rPr>
              <w:t xml:space="preserve">, '04'O,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6F6BE30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tsc_QoSFlowParameter_MFBR_DL</w:t>
            </w:r>
            <w:proofErr w:type="spellEnd"/>
            <w:r w:rsidRPr="002079B5">
              <w:rPr>
                <w:lang w:val="en-US"/>
              </w:rPr>
              <w:t xml:space="preserve">, '05'O,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1))*/};</w:t>
            </w:r>
          </w:p>
          <w:p w14:paraId="18F0DE1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6B8485F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5]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'06'O, '70'O);</w:t>
            </w:r>
          </w:p>
          <w:p w14:paraId="5615749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1026562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29C4618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("7") </w:t>
            </w:r>
            <w:proofErr w:type="gramStart"/>
            <w:r w:rsidRPr="002079B5">
              <w:rPr>
                <w:lang w:val="en-US"/>
              </w:rPr>
              <w:t>{ /</w:t>
            </w:r>
            <w:proofErr w:type="gramEnd"/>
            <w:r w:rsidRPr="002079B5">
              <w:rPr>
                <w:lang w:val="en-US"/>
              </w:rPr>
              <w:t>/ @sic R5-211499 sic@</w:t>
            </w:r>
          </w:p>
          <w:p w14:paraId="6DDE2A7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'001001'B;</w:t>
            </w:r>
          </w:p>
          <w:p w14:paraId="7F1020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'52'O)}; // 5QI 82</w:t>
            </w:r>
          </w:p>
          <w:p w14:paraId="28C71ED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79F69A6E" w14:textId="3EB003F3" w:rsid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01945C05" w14:textId="339ADE05" w:rsidR="00040C16" w:rsidRDefault="00040C16" w:rsidP="002079B5">
            <w:pPr>
              <w:rPr>
                <w:lang w:val="en-US"/>
              </w:rPr>
            </w:pPr>
          </w:p>
          <w:p w14:paraId="4C896CB4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lang w:val="en-US"/>
              </w:rPr>
              <w:t xml:space="preserve">  </w:t>
            </w:r>
            <w:proofErr w:type="gramStart"/>
            <w:r w:rsidRPr="00040C16">
              <w:rPr>
                <w:highlight w:val="yellow"/>
                <w:lang w:val="en-US"/>
              </w:rPr>
              <w:t>if(</w:t>
            </w:r>
            <w:proofErr w:type="spellStart"/>
            <w:proofErr w:type="gramEnd"/>
            <w:r w:rsidRPr="00040C16">
              <w:rPr>
                <w:highlight w:val="yellow"/>
                <w:lang w:val="en-US"/>
              </w:rPr>
              <w:t>p_Delete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== true)</w:t>
            </w:r>
          </w:p>
          <w:p w14:paraId="4F1C2662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{</w:t>
            </w:r>
          </w:p>
          <w:p w14:paraId="05F95426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 return </w:t>
            </w:r>
            <w:proofErr w:type="spellStart"/>
            <w:r w:rsidRPr="00040C16">
              <w:rPr>
                <w:highlight w:val="yellow"/>
                <w:lang w:val="en-US"/>
              </w:rPr>
              <w:t>cs_QoS_FlowDel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(</w:t>
            </w:r>
            <w:proofErr w:type="spellStart"/>
            <w:r w:rsidRPr="00040C16">
              <w:rPr>
                <w:highlight w:val="yellow"/>
                <w:lang w:val="en-US"/>
              </w:rPr>
              <w:t>v_QFI</w:t>
            </w:r>
            <w:proofErr w:type="spellEnd"/>
            <w:r w:rsidRPr="00040C16">
              <w:rPr>
                <w:highlight w:val="yellow"/>
                <w:lang w:val="en-US"/>
              </w:rPr>
              <w:t>);</w:t>
            </w:r>
          </w:p>
          <w:p w14:paraId="491DE16A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}</w:t>
            </w:r>
          </w:p>
          <w:p w14:paraId="1A5D6E69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ab/>
              <w:t>else</w:t>
            </w:r>
          </w:p>
          <w:p w14:paraId="5744341E" w14:textId="0D616FE4" w:rsidR="00040C16" w:rsidRPr="002079B5" w:rsidRDefault="00040C16" w:rsidP="00040C16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ab/>
              <w:t>{</w:t>
            </w:r>
          </w:p>
          <w:p w14:paraId="048F71FD" w14:textId="6E0E24B7" w:rsid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return </w:t>
            </w:r>
            <w:proofErr w:type="spellStart"/>
            <w:r w:rsidRPr="002079B5">
              <w:rPr>
                <w:lang w:val="en-US"/>
              </w:rPr>
              <w:t>cs_QoS_Flow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v_QFI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v_QoSParametersList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2FA364BC" w14:textId="01359A58" w:rsidR="00040C16" w:rsidRPr="002079B5" w:rsidRDefault="00040C16" w:rsidP="002079B5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Pr="00040C16">
              <w:rPr>
                <w:highlight w:val="yellow"/>
                <w:lang w:val="en-US"/>
              </w:rPr>
              <w:t>}</w:t>
            </w:r>
          </w:p>
          <w:p w14:paraId="0E14AC7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  <w:p w14:paraId="22085778" w14:textId="4A29E604" w:rsidR="00237180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</w:t>
            </w:r>
          </w:p>
        </w:tc>
      </w:tr>
    </w:tbl>
    <w:p w14:paraId="4CC2A88A" w14:textId="77777777" w:rsidR="00237180" w:rsidRDefault="00237180" w:rsidP="00237180">
      <w:pPr>
        <w:rPr>
          <w:lang w:val="en-US"/>
        </w:rPr>
      </w:pPr>
    </w:p>
    <w:p w14:paraId="62C88CF9" w14:textId="59B3AB9E" w:rsidR="00237180" w:rsidRDefault="00237180" w:rsidP="002371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8092532"/>
      <w:r>
        <w:rPr>
          <w:b/>
          <w:lang w:val="pt-BR"/>
        </w:rPr>
        <w:t>Change 5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7180" w14:paraId="46E10B5A" w14:textId="77777777" w:rsidTr="007C020D">
        <w:trPr>
          <w:trHeight w:val="447"/>
        </w:trPr>
        <w:tc>
          <w:tcPr>
            <w:tcW w:w="1985" w:type="dxa"/>
          </w:tcPr>
          <w:p w14:paraId="42D51A4D" w14:textId="77777777" w:rsidR="00237180" w:rsidRDefault="00237180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5EE0C1" w14:textId="48CC5268" w:rsidR="00237180" w:rsidRPr="00CB4586" w:rsidRDefault="00040C16" w:rsidP="007C020D">
            <w:pPr>
              <w:spacing w:after="0"/>
            </w:pPr>
            <w:r>
              <w:t xml:space="preserve">New template </w:t>
            </w:r>
            <w:r w:rsidRPr="00040C16">
              <w:rPr>
                <w:lang w:val="en-US"/>
              </w:rPr>
              <w:t>cs_QoS_FlowDel5</w:t>
            </w:r>
          </w:p>
        </w:tc>
      </w:tr>
      <w:tr w:rsidR="00237180" w14:paraId="43826162" w14:textId="77777777" w:rsidTr="007C020D">
        <w:trPr>
          <w:trHeight w:val="452"/>
        </w:trPr>
        <w:tc>
          <w:tcPr>
            <w:tcW w:w="1985" w:type="dxa"/>
          </w:tcPr>
          <w:p w14:paraId="427D6139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07A644" w14:textId="214BA8C5" w:rsidR="00237180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change 2.1</w:t>
            </w:r>
          </w:p>
        </w:tc>
      </w:tr>
      <w:tr w:rsidR="00237180" w14:paraId="00A38652" w14:textId="77777777" w:rsidTr="007C020D">
        <w:tc>
          <w:tcPr>
            <w:tcW w:w="1985" w:type="dxa"/>
          </w:tcPr>
          <w:p w14:paraId="7BDECEE7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DB4801C" w14:textId="1A2BD81B" w:rsidR="00237180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template to delete QFI 7</w:t>
            </w:r>
          </w:p>
        </w:tc>
      </w:tr>
      <w:tr w:rsidR="00237180" w14:paraId="2E928BC0" w14:textId="77777777" w:rsidTr="007C020D">
        <w:tc>
          <w:tcPr>
            <w:tcW w:w="1985" w:type="dxa"/>
          </w:tcPr>
          <w:p w14:paraId="1C64AA98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F1428A" w14:textId="7F773CAC" w:rsidR="00237180" w:rsidRPr="00CB4586" w:rsidRDefault="00237180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</w:t>
            </w:r>
            <w:r w:rsidR="00F104C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7C020D" w14:paraId="3812FAFB" w14:textId="77777777" w:rsidTr="007C020D">
        <w:tc>
          <w:tcPr>
            <w:tcW w:w="1985" w:type="dxa"/>
          </w:tcPr>
          <w:p w14:paraId="47081E37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7BF92D" w14:textId="0BC43310" w:rsidR="007C020D" w:rsidRPr="00B47DB3" w:rsidRDefault="00B47DB3" w:rsidP="007C020D">
            <w:pPr>
              <w:rPr>
                <w:rFonts w:ascii="Arial" w:hAnsi="Arial"/>
                <w:highlight w:val="green"/>
              </w:rPr>
            </w:pPr>
            <w:r w:rsidRPr="00B47DB3">
              <w:rPr>
                <w:rFonts w:ascii="Arial" w:hAnsi="Arial"/>
                <w:highlight w:val="green"/>
              </w:rPr>
              <w:t>Accepted</w:t>
            </w:r>
          </w:p>
        </w:tc>
      </w:tr>
    </w:tbl>
    <w:p w14:paraId="077FD422" w14:textId="4AD53FE0" w:rsidR="00237180" w:rsidRDefault="00237180" w:rsidP="00237180">
      <w:pPr>
        <w:rPr>
          <w:b/>
          <w:bCs/>
          <w:lang w:val="en-US"/>
        </w:rPr>
      </w:pPr>
    </w:p>
    <w:p w14:paraId="7200481A" w14:textId="0FE4755B" w:rsidR="00237180" w:rsidRPr="00643A34" w:rsidRDefault="00237180" w:rsidP="00237180">
      <w:pPr>
        <w:rPr>
          <w:b/>
          <w:bCs/>
          <w:lang w:val="en-US"/>
        </w:rPr>
      </w:pPr>
      <w:r>
        <w:rPr>
          <w:b/>
          <w:bCs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0583F439" w14:textId="77777777" w:rsidTr="007C020D">
        <w:tc>
          <w:tcPr>
            <w:tcW w:w="9855" w:type="dxa"/>
          </w:tcPr>
          <w:p w14:paraId="67203A53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template (value) </w:t>
            </w:r>
            <w:proofErr w:type="spellStart"/>
            <w:r w:rsidRPr="00040C16">
              <w:rPr>
                <w:lang w:val="en-US"/>
              </w:rPr>
              <w:t>QoS_Flow</w:t>
            </w:r>
            <w:proofErr w:type="spellEnd"/>
            <w:r w:rsidRPr="00040C16">
              <w:rPr>
                <w:lang w:val="en-US"/>
              </w:rPr>
              <w:t xml:space="preserve"> cs_QoS_FlowDel5(</w:t>
            </w:r>
            <w:proofErr w:type="spellStart"/>
            <w:r w:rsidRPr="00040C16">
              <w:rPr>
                <w:lang w:val="en-US"/>
              </w:rPr>
              <w:t>boolean</w:t>
            </w:r>
            <w:proofErr w:type="spellEnd"/>
            <w:r w:rsidRPr="00040C16">
              <w:rPr>
                <w:lang w:val="en-US"/>
              </w:rPr>
              <w:t xml:space="preserve"> </w:t>
            </w:r>
            <w:proofErr w:type="spellStart"/>
            <w:r w:rsidRPr="00040C16">
              <w:rPr>
                <w:lang w:val="en-US"/>
              </w:rPr>
              <w:t>p_</w:t>
            </w:r>
            <w:proofErr w:type="gramStart"/>
            <w:r w:rsidRPr="00040C16">
              <w:rPr>
                <w:lang w:val="en-US"/>
              </w:rPr>
              <w:t>InterworkWithEPS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>= false,</w:t>
            </w:r>
          </w:p>
          <w:p w14:paraId="5A6A7265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                                   O1_Type </w:t>
            </w:r>
            <w:proofErr w:type="spellStart"/>
            <w:r w:rsidRPr="00040C16">
              <w:rPr>
                <w:lang w:val="en-US"/>
              </w:rPr>
              <w:t>p_</w:t>
            </w:r>
            <w:proofErr w:type="gramStart"/>
            <w:r w:rsidRPr="00040C16">
              <w:rPr>
                <w:lang w:val="en-US"/>
              </w:rPr>
              <w:t>EPSBearerId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 xml:space="preserve">= '00'O) := </w:t>
            </w:r>
            <w:proofErr w:type="spellStart"/>
            <w:r w:rsidRPr="00040C16">
              <w:rPr>
                <w:lang w:val="en-US"/>
              </w:rPr>
              <w:t>f_BuildDefaultQosFlow</w:t>
            </w:r>
            <w:proofErr w:type="spellEnd"/>
            <w:r w:rsidRPr="00040C16">
              <w:rPr>
                <w:lang w:val="en-US"/>
              </w:rPr>
              <w:t xml:space="preserve">("5", </w:t>
            </w:r>
            <w:proofErr w:type="spellStart"/>
            <w:r w:rsidRPr="00040C16">
              <w:rPr>
                <w:lang w:val="en-US"/>
              </w:rPr>
              <w:t>p_InterworkWithEPS</w:t>
            </w:r>
            <w:proofErr w:type="spellEnd"/>
            <w:r w:rsidRPr="00040C16">
              <w:rPr>
                <w:lang w:val="en-US"/>
              </w:rPr>
              <w:t xml:space="preserve">, </w:t>
            </w:r>
            <w:proofErr w:type="spellStart"/>
            <w:r w:rsidRPr="00040C16">
              <w:rPr>
                <w:lang w:val="en-US"/>
              </w:rPr>
              <w:t>p_EPSBearerId</w:t>
            </w:r>
            <w:proofErr w:type="spellEnd"/>
            <w:r w:rsidRPr="00040C16">
              <w:rPr>
                <w:lang w:val="en-US"/>
              </w:rPr>
              <w:t>, true);</w:t>
            </w:r>
          </w:p>
          <w:p w14:paraId="4DF9DC44" w14:textId="40B36A47" w:rsidR="00237180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lastRenderedPageBreak/>
              <w:t xml:space="preserve">  </w:t>
            </w:r>
          </w:p>
        </w:tc>
      </w:tr>
    </w:tbl>
    <w:p w14:paraId="323CE82E" w14:textId="77777777" w:rsidR="00237180" w:rsidRDefault="00237180" w:rsidP="00237180">
      <w:pPr>
        <w:rPr>
          <w:lang w:val="en-US"/>
        </w:rPr>
      </w:pPr>
    </w:p>
    <w:p w14:paraId="7AAD2D96" w14:textId="77777777" w:rsidR="00237180" w:rsidRDefault="00237180" w:rsidP="00237180">
      <w:pPr>
        <w:rPr>
          <w:lang w:val="en-US"/>
        </w:rPr>
      </w:pPr>
    </w:p>
    <w:p w14:paraId="0D199724" w14:textId="3103043F" w:rsidR="00237180" w:rsidRDefault="00237180" w:rsidP="002371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8092533"/>
      <w:r>
        <w:rPr>
          <w:b/>
          <w:lang w:val="pt-BR"/>
        </w:rPr>
        <w:t>Change 6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7180" w14:paraId="00C6499E" w14:textId="77777777" w:rsidTr="007C020D">
        <w:trPr>
          <w:trHeight w:val="447"/>
        </w:trPr>
        <w:tc>
          <w:tcPr>
            <w:tcW w:w="1985" w:type="dxa"/>
          </w:tcPr>
          <w:p w14:paraId="29C7EB2A" w14:textId="77777777" w:rsidR="00237180" w:rsidRDefault="00237180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956EBD" w14:textId="207528FA" w:rsidR="00237180" w:rsidRPr="00CB4586" w:rsidRDefault="00040C16" w:rsidP="007C020D">
            <w:pPr>
              <w:spacing w:after="0"/>
            </w:pPr>
            <w:r>
              <w:t xml:space="preserve">New template </w:t>
            </w:r>
            <w:proofErr w:type="spellStart"/>
            <w:r w:rsidRPr="00040C16">
              <w:rPr>
                <w:lang w:val="en-US"/>
              </w:rPr>
              <w:t>cs_QoS_RuleDel</w:t>
            </w:r>
            <w:proofErr w:type="spellEnd"/>
          </w:p>
        </w:tc>
      </w:tr>
      <w:tr w:rsidR="00237180" w14:paraId="3C61E74D" w14:textId="77777777" w:rsidTr="007C020D">
        <w:trPr>
          <w:trHeight w:val="452"/>
        </w:trPr>
        <w:tc>
          <w:tcPr>
            <w:tcW w:w="1985" w:type="dxa"/>
          </w:tcPr>
          <w:p w14:paraId="5202D6BD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F4EE2C" w14:textId="73454AEC" w:rsidR="00237180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change 2.1</w:t>
            </w:r>
          </w:p>
        </w:tc>
      </w:tr>
      <w:tr w:rsidR="00237180" w14:paraId="6106694D" w14:textId="77777777" w:rsidTr="007C020D">
        <w:tc>
          <w:tcPr>
            <w:tcW w:w="1985" w:type="dxa"/>
          </w:tcPr>
          <w:p w14:paraId="12F33C3C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5A734F" w14:textId="2728AD17" w:rsidR="00237180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New template for QoS rule with </w:t>
            </w:r>
            <w:proofErr w:type="spellStart"/>
            <w:r>
              <w:rPr>
                <w:rFonts w:cs="Arial"/>
                <w:lang w:val="en-US" w:eastAsia="zh-CN"/>
              </w:rPr>
              <w:t>operaition</w:t>
            </w:r>
            <w:proofErr w:type="spellEnd"/>
            <w:r>
              <w:rPr>
                <w:rFonts w:cs="Arial"/>
                <w:lang w:val="en-US" w:eastAsia="zh-CN"/>
              </w:rPr>
              <w:t xml:space="preserve"> code 010 “Delete existing QoS rule”</w:t>
            </w:r>
          </w:p>
        </w:tc>
      </w:tr>
      <w:tr w:rsidR="00237180" w14:paraId="54CBDAC5" w14:textId="77777777" w:rsidTr="007C020D">
        <w:tc>
          <w:tcPr>
            <w:tcW w:w="1985" w:type="dxa"/>
          </w:tcPr>
          <w:p w14:paraId="4E029360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DCB300" w14:textId="170198EA" w:rsidR="00237180" w:rsidRPr="00CB4586" w:rsidRDefault="00237180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</w:t>
            </w:r>
            <w:r w:rsidR="00F104C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7C020D" w14:paraId="1FE03761" w14:textId="77777777" w:rsidTr="007C020D">
        <w:tc>
          <w:tcPr>
            <w:tcW w:w="1985" w:type="dxa"/>
          </w:tcPr>
          <w:p w14:paraId="2B949441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084F89" w14:textId="150AEA63" w:rsidR="007C020D" w:rsidRPr="00B164F2" w:rsidRDefault="00B164F2" w:rsidP="007C020D">
            <w:pPr>
              <w:rPr>
                <w:rFonts w:ascii="Arial" w:hAnsi="Arial"/>
                <w:highlight w:val="green"/>
              </w:rPr>
            </w:pPr>
            <w:r w:rsidRPr="00B164F2">
              <w:rPr>
                <w:rFonts w:ascii="Arial" w:hAnsi="Arial"/>
                <w:highlight w:val="green"/>
              </w:rPr>
              <w:t>Accepted</w:t>
            </w:r>
          </w:p>
        </w:tc>
      </w:tr>
    </w:tbl>
    <w:p w14:paraId="77B93A69" w14:textId="77777777" w:rsidR="00237180" w:rsidRDefault="00237180" w:rsidP="00237180">
      <w:pPr>
        <w:rPr>
          <w:lang w:val="en-US"/>
        </w:rPr>
      </w:pPr>
    </w:p>
    <w:p w14:paraId="1802B480" w14:textId="2F60C44E" w:rsidR="00237180" w:rsidRPr="00643A34" w:rsidRDefault="00237180" w:rsidP="00237180">
      <w:pPr>
        <w:rPr>
          <w:b/>
          <w:bCs/>
          <w:lang w:val="en-US"/>
        </w:rPr>
      </w:pPr>
      <w:r>
        <w:rPr>
          <w:b/>
          <w:bCs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56E85137" w14:textId="77777777" w:rsidTr="007C020D">
        <w:tc>
          <w:tcPr>
            <w:tcW w:w="9855" w:type="dxa"/>
          </w:tcPr>
          <w:p w14:paraId="261FCABA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template (value) </w:t>
            </w:r>
            <w:proofErr w:type="spellStart"/>
            <w:r w:rsidRPr="00040C16">
              <w:rPr>
                <w:lang w:val="en-US"/>
              </w:rPr>
              <w:t>QoS_Rule</w:t>
            </w:r>
            <w:proofErr w:type="spellEnd"/>
            <w:r w:rsidRPr="00040C16">
              <w:rPr>
                <w:lang w:val="en-US"/>
              </w:rPr>
              <w:t xml:space="preserve"> </w:t>
            </w:r>
            <w:proofErr w:type="spellStart"/>
            <w:r w:rsidRPr="00040C16">
              <w:rPr>
                <w:lang w:val="en-US"/>
              </w:rPr>
              <w:t>cs_QoS_RuleDel</w:t>
            </w:r>
            <w:proofErr w:type="spellEnd"/>
            <w:r w:rsidRPr="00040C16">
              <w:rPr>
                <w:lang w:val="en-US"/>
              </w:rPr>
              <w:t xml:space="preserve"> (O1_Type </w:t>
            </w:r>
            <w:proofErr w:type="spellStart"/>
            <w:r w:rsidRPr="00040C16">
              <w:rPr>
                <w:lang w:val="en-US"/>
              </w:rPr>
              <w:t>p_</w:t>
            </w:r>
            <w:proofErr w:type="gramStart"/>
            <w:r w:rsidRPr="00040C16">
              <w:rPr>
                <w:lang w:val="en-US"/>
              </w:rPr>
              <w:t>Id</w:t>
            </w:r>
            <w:proofErr w:type="spellEnd"/>
            <w:r w:rsidRPr="00040C16">
              <w:rPr>
                <w:lang w:val="en-US"/>
              </w:rPr>
              <w:t xml:space="preserve"> )</w:t>
            </w:r>
            <w:proofErr w:type="gramEnd"/>
            <w:r w:rsidRPr="00040C16">
              <w:rPr>
                <w:lang w:val="en-US"/>
              </w:rPr>
              <w:t xml:space="preserve"> :=</w:t>
            </w:r>
          </w:p>
          <w:p w14:paraId="2CB103E2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</w:t>
            </w:r>
            <w:proofErr w:type="gramStart"/>
            <w:r w:rsidRPr="00040C16">
              <w:rPr>
                <w:lang w:val="en-US"/>
              </w:rPr>
              <w:t>{ /</w:t>
            </w:r>
            <w:proofErr w:type="gramEnd"/>
            <w:r w:rsidRPr="00040C16">
              <w:rPr>
                <w:lang w:val="en-US"/>
              </w:rPr>
              <w:t>* @status    APPROVED (ENDC, IMS, NR5GC, NR5GC_IRAT, POS) */</w:t>
            </w:r>
          </w:p>
          <w:p w14:paraId="1DEEC56D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identifier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 xml:space="preserve">= </w:t>
            </w:r>
            <w:proofErr w:type="spellStart"/>
            <w:r w:rsidRPr="00040C16">
              <w:rPr>
                <w:lang w:val="en-US"/>
              </w:rPr>
              <w:t>p_Id</w:t>
            </w:r>
            <w:proofErr w:type="spellEnd"/>
            <w:r w:rsidRPr="00040C16">
              <w:rPr>
                <w:lang w:val="en-US"/>
              </w:rPr>
              <w:t>,</w:t>
            </w:r>
          </w:p>
          <w:p w14:paraId="6C18B5A5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iel</w:t>
            </w:r>
            <w:proofErr w:type="spellEnd"/>
            <w:r w:rsidRPr="00040C16">
              <w:rPr>
                <w:lang w:val="en-US"/>
              </w:rPr>
              <w:t xml:space="preserve">       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'0001'O, // For the "delete existing QoS rule" operation, the length of QoS rule field is set to one.</w:t>
            </w:r>
          </w:p>
          <w:p w14:paraId="0AFD6CFC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ruleOperationCode</w:t>
            </w:r>
            <w:proofErr w:type="spellEnd"/>
            <w:r w:rsidRPr="00040C16">
              <w:rPr>
                <w:lang w:val="en-US"/>
              </w:rPr>
              <w:t xml:space="preserve">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'010'B,  // Delete</w:t>
            </w:r>
          </w:p>
          <w:p w14:paraId="374AC4B5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dqrBit</w:t>
            </w:r>
            <w:proofErr w:type="spellEnd"/>
            <w:r w:rsidRPr="00040C16">
              <w:rPr>
                <w:lang w:val="en-US"/>
              </w:rPr>
              <w:t xml:space="preserve">    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'0'B,</w:t>
            </w:r>
          </w:p>
          <w:p w14:paraId="4A692055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040C16">
              <w:rPr>
                <w:lang w:val="en-US"/>
              </w:rPr>
              <w:t>numOfPacketFilters</w:t>
            </w:r>
            <w:proofErr w:type="spellEnd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'0000'B,</w:t>
            </w:r>
          </w:p>
          <w:p w14:paraId="3E0A28C8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packetFilterList</w:t>
            </w:r>
            <w:proofErr w:type="spellEnd"/>
            <w:r w:rsidRPr="00040C16">
              <w:rPr>
                <w:lang w:val="en-US"/>
              </w:rPr>
              <w:t xml:space="preserve">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omit,</w:t>
            </w:r>
          </w:p>
          <w:p w14:paraId="26CB5A92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precedence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omit,</w:t>
            </w:r>
          </w:p>
          <w:p w14:paraId="625E6BAD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spare     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omit,</w:t>
            </w:r>
          </w:p>
          <w:p w14:paraId="5B55C77A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segregation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omit,</w:t>
            </w:r>
          </w:p>
          <w:p w14:paraId="04D2884A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flowIdentifier</w:t>
            </w:r>
            <w:proofErr w:type="spellEnd"/>
            <w:r w:rsidRPr="00040C16">
              <w:rPr>
                <w:lang w:val="en-US"/>
              </w:rPr>
              <w:t xml:space="preserve">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</w:t>
            </w:r>
          </w:p>
          <w:p w14:paraId="3AD34AC6" w14:textId="1BC320C1" w:rsidR="00237180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};</w:t>
            </w:r>
          </w:p>
        </w:tc>
      </w:tr>
    </w:tbl>
    <w:p w14:paraId="2ACE0BBC" w14:textId="159F4C33" w:rsidR="00237180" w:rsidRDefault="00237180" w:rsidP="002371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8092534"/>
      <w:r>
        <w:rPr>
          <w:b/>
          <w:lang w:val="pt-BR"/>
        </w:rPr>
        <w:t>Change 7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7180" w14:paraId="01CC0F4B" w14:textId="77777777" w:rsidTr="007C020D">
        <w:trPr>
          <w:trHeight w:val="447"/>
        </w:trPr>
        <w:tc>
          <w:tcPr>
            <w:tcW w:w="1985" w:type="dxa"/>
          </w:tcPr>
          <w:p w14:paraId="3DA4FDA5" w14:textId="77777777" w:rsidR="00237180" w:rsidRDefault="00237180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A36E51" w14:textId="674C001B" w:rsidR="00237180" w:rsidRPr="00CB4586" w:rsidRDefault="00F104CE" w:rsidP="007C020D">
            <w:pPr>
              <w:spacing w:after="0"/>
            </w:pP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237180" w14:paraId="2605C8A6" w14:textId="77777777" w:rsidTr="007C020D">
        <w:trPr>
          <w:trHeight w:val="452"/>
        </w:trPr>
        <w:tc>
          <w:tcPr>
            <w:tcW w:w="1985" w:type="dxa"/>
          </w:tcPr>
          <w:p w14:paraId="0C735916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D543F" w14:textId="71EDACDF" w:rsidR="00237180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 change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2.l</w:t>
            </w:r>
            <w:proofErr w:type="gramEnd"/>
          </w:p>
        </w:tc>
      </w:tr>
      <w:tr w:rsidR="00237180" w14:paraId="34304313" w14:textId="77777777" w:rsidTr="007C020D">
        <w:tc>
          <w:tcPr>
            <w:tcW w:w="1985" w:type="dxa"/>
          </w:tcPr>
          <w:p w14:paraId="46EF55B5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B7CC94" w14:textId="3B67EFD4" w:rsidR="00237180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new parameter to allow QoS rule delete operation</w:t>
            </w:r>
          </w:p>
        </w:tc>
      </w:tr>
      <w:tr w:rsidR="00237180" w14:paraId="7CE39AC9" w14:textId="77777777" w:rsidTr="007C020D">
        <w:tc>
          <w:tcPr>
            <w:tcW w:w="1985" w:type="dxa"/>
          </w:tcPr>
          <w:p w14:paraId="3A8A0CAA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D14AAA6" w14:textId="77777777" w:rsidR="00237180" w:rsidRPr="00CB4586" w:rsidRDefault="00237180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NG_NAS_Templated.ttcn</w:t>
            </w:r>
            <w:proofErr w:type="spellEnd"/>
          </w:p>
        </w:tc>
      </w:tr>
      <w:tr w:rsidR="007C020D" w14:paraId="53099320" w14:textId="77777777" w:rsidTr="007C020D">
        <w:tc>
          <w:tcPr>
            <w:tcW w:w="1985" w:type="dxa"/>
          </w:tcPr>
          <w:p w14:paraId="42B61438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328447" w14:textId="3D7EFD53" w:rsidR="007C020D" w:rsidRDefault="00B47DB3" w:rsidP="007C020D">
            <w:pPr>
              <w:rPr>
                <w:rFonts w:ascii="Arial" w:hAnsi="Arial"/>
                <w:highlight w:val="cyan"/>
              </w:rPr>
            </w:pPr>
            <w:r w:rsidRPr="00B47DB3">
              <w:rPr>
                <w:rFonts w:ascii="Arial" w:hAnsi="Arial"/>
                <w:highlight w:val="green"/>
              </w:rPr>
              <w:t xml:space="preserve">Not needed.  </w:t>
            </w:r>
          </w:p>
        </w:tc>
      </w:tr>
    </w:tbl>
    <w:p w14:paraId="315E0BB7" w14:textId="77777777" w:rsidR="00237180" w:rsidRDefault="00237180" w:rsidP="00237180">
      <w:pPr>
        <w:rPr>
          <w:lang w:val="en-US"/>
        </w:rPr>
      </w:pPr>
    </w:p>
    <w:p w14:paraId="7FF44431" w14:textId="77777777" w:rsidR="00237180" w:rsidRPr="00643A34" w:rsidRDefault="00237180" w:rsidP="00237180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7FDA4FF8" w14:textId="77777777" w:rsidTr="007C020D">
        <w:tc>
          <w:tcPr>
            <w:tcW w:w="9855" w:type="dxa"/>
          </w:tcPr>
          <w:p w14:paraId="6F012E1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function </w:t>
            </w:r>
            <w:proofErr w:type="spellStart"/>
            <w:r w:rsidRPr="002079B5">
              <w:rPr>
                <w:lang w:val="en-US"/>
              </w:rPr>
              <w:t>f_BuildDefaultQoSRules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charstring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B52E27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template (omit) IEI8_Type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IEI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omit) return template (value) </w:t>
            </w:r>
            <w:proofErr w:type="spellStart"/>
            <w:r w:rsidRPr="002079B5">
              <w:rPr>
                <w:lang w:val="en-US"/>
              </w:rPr>
              <w:t>QoS_Rules</w:t>
            </w:r>
            <w:proofErr w:type="spellEnd"/>
          </w:p>
          <w:p w14:paraId="55C666C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376132E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QoS_Rules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v_QoS_Rules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6EA057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7AE02EE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 == "7_Voice") {</w:t>
            </w:r>
          </w:p>
          <w:p w14:paraId="0574F04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cs_QoS_Rule</w:t>
            </w:r>
            <w:proofErr w:type="spellEnd"/>
            <w:r w:rsidRPr="002079B5">
              <w:rPr>
                <w:lang w:val="en-US"/>
              </w:rPr>
              <w:t xml:space="preserve">('03'O, int2bit(7, 6), '01'O, -, </w:t>
            </w:r>
            <w:proofErr w:type="spellStart"/>
            <w:r w:rsidRPr="002079B5">
              <w:rPr>
                <w:lang w:val="en-US"/>
              </w:rPr>
              <w:t>cs_PacketFilterList_MediaUDP</w:t>
            </w:r>
            <w:proofErr w:type="spellEnd"/>
            <w:r w:rsidRPr="002079B5">
              <w:rPr>
                <w:lang w:val="en-US"/>
              </w:rPr>
              <w:t xml:space="preserve">('0110'B), '0'B)},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 // @sic R5-210627 sic@</w:t>
            </w:r>
          </w:p>
          <w:p w14:paraId="72326D7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if 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 == "7_Video") {</w:t>
            </w:r>
          </w:p>
          <w:p w14:paraId="139F603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cs_QoS_Rule</w:t>
            </w:r>
            <w:proofErr w:type="spellEnd"/>
            <w:r w:rsidRPr="002079B5">
              <w:rPr>
                <w:lang w:val="en-US"/>
              </w:rPr>
              <w:t xml:space="preserve">('04'O, int2bit(8, 6), '01'O, -, </w:t>
            </w:r>
            <w:proofErr w:type="spellStart"/>
            <w:r w:rsidRPr="002079B5">
              <w:rPr>
                <w:lang w:val="en-US"/>
              </w:rPr>
              <w:t>cs_PacketFilterList_MediaUDP</w:t>
            </w:r>
            <w:proofErr w:type="spellEnd"/>
            <w:r w:rsidRPr="002079B5">
              <w:rPr>
                <w:lang w:val="en-US"/>
              </w:rPr>
              <w:t xml:space="preserve">('0111'B), '0'B)},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 // @sic R5-210627 sic@</w:t>
            </w:r>
          </w:p>
          <w:p w14:paraId="643B68C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5630C1F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f_BuildDefaultQoSRule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278CEDE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648E947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return </w:t>
            </w:r>
            <w:proofErr w:type="spellStart"/>
            <w:r w:rsidRPr="002079B5">
              <w:rPr>
                <w:lang w:val="en-US"/>
              </w:rPr>
              <w:t>v_QoS_Rules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8E90E66" w14:textId="4CE2C797" w:rsidR="00237180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</w:tc>
      </w:tr>
    </w:tbl>
    <w:p w14:paraId="753AD307" w14:textId="77777777" w:rsidR="00237180" w:rsidRDefault="00237180" w:rsidP="00237180">
      <w:pPr>
        <w:rPr>
          <w:lang w:val="en-US"/>
        </w:rPr>
      </w:pPr>
    </w:p>
    <w:p w14:paraId="6CBEB025" w14:textId="77777777" w:rsidR="00237180" w:rsidRPr="00643A34" w:rsidRDefault="00237180" w:rsidP="00237180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2B93B609" w14:textId="77777777" w:rsidTr="007C020D">
        <w:tc>
          <w:tcPr>
            <w:tcW w:w="9855" w:type="dxa"/>
          </w:tcPr>
          <w:p w14:paraId="21C1EB4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function </w:t>
            </w:r>
            <w:proofErr w:type="spellStart"/>
            <w:r w:rsidRPr="002079B5">
              <w:rPr>
                <w:lang w:val="en-US"/>
              </w:rPr>
              <w:t>f_BuildDefaultQoSRules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charstring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692D4A93" w14:textId="62E7FEB0" w:rsidR="00040C16" w:rsidRPr="00040C16" w:rsidRDefault="002079B5" w:rsidP="00040C16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template (omit) IEI8_Type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IEI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omit</w:t>
            </w:r>
            <w:r w:rsidR="00040C16">
              <w:t xml:space="preserve"> </w:t>
            </w:r>
            <w:r w:rsidR="00040C16" w:rsidRPr="00040C16">
              <w:rPr>
                <w:highlight w:val="yellow"/>
                <w:lang w:val="en-US"/>
              </w:rPr>
              <w:t>,</w:t>
            </w:r>
          </w:p>
          <w:p w14:paraId="276CB135" w14:textId="0992E1AA" w:rsidR="002079B5" w:rsidRPr="002079B5" w:rsidRDefault="00040C16" w:rsidP="00040C16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                               </w:t>
            </w:r>
            <w:proofErr w:type="spellStart"/>
            <w:r w:rsidRPr="00040C16">
              <w:rPr>
                <w:highlight w:val="yellow"/>
                <w:lang w:val="en-US"/>
              </w:rPr>
              <w:t>boolean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</w:t>
            </w:r>
            <w:proofErr w:type="spellStart"/>
            <w:r w:rsidRPr="00040C16">
              <w:rPr>
                <w:highlight w:val="yellow"/>
                <w:lang w:val="en-US"/>
              </w:rPr>
              <w:t>p_</w:t>
            </w:r>
            <w:proofErr w:type="gramStart"/>
            <w:r w:rsidRPr="00040C16">
              <w:rPr>
                <w:highlight w:val="yellow"/>
                <w:lang w:val="en-US"/>
              </w:rPr>
              <w:t>Delete</w:t>
            </w:r>
            <w:proofErr w:type="spellEnd"/>
            <w:r w:rsidRPr="00040C16">
              <w:rPr>
                <w:highlight w:val="yellow"/>
                <w:lang w:val="en-US"/>
              </w:rPr>
              <w:t>:=</w:t>
            </w:r>
            <w:proofErr w:type="gramEnd"/>
            <w:r w:rsidRPr="00040C16">
              <w:rPr>
                <w:highlight w:val="yellow"/>
                <w:lang w:val="en-US"/>
              </w:rPr>
              <w:t xml:space="preserve"> false</w:t>
            </w:r>
            <w:r w:rsidR="002079B5" w:rsidRPr="002079B5">
              <w:rPr>
                <w:lang w:val="en-US"/>
              </w:rPr>
              <w:t xml:space="preserve">) return template (value) </w:t>
            </w:r>
            <w:proofErr w:type="spellStart"/>
            <w:r w:rsidR="002079B5" w:rsidRPr="002079B5">
              <w:rPr>
                <w:lang w:val="en-US"/>
              </w:rPr>
              <w:t>QoS_Rules</w:t>
            </w:r>
            <w:proofErr w:type="spellEnd"/>
          </w:p>
          <w:p w14:paraId="0FD6F5A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4499DDE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QoS_Rules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v_QoS_Rules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DE1EA0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3EDB56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 == "7_Voice") {</w:t>
            </w:r>
          </w:p>
          <w:p w14:paraId="22DB86F6" w14:textId="77777777" w:rsidR="00040C16" w:rsidRPr="00040C16" w:rsidRDefault="002079B5" w:rsidP="00040C16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r w:rsidR="00040C16" w:rsidRPr="00040C16">
              <w:rPr>
                <w:highlight w:val="yellow"/>
                <w:lang w:val="en-US"/>
              </w:rPr>
              <w:t>if(</w:t>
            </w:r>
            <w:proofErr w:type="spellStart"/>
            <w:r w:rsidR="00040C16" w:rsidRPr="00040C16">
              <w:rPr>
                <w:highlight w:val="yellow"/>
                <w:lang w:val="en-US"/>
              </w:rPr>
              <w:t>p_Delete</w:t>
            </w:r>
            <w:proofErr w:type="spellEnd"/>
            <w:r w:rsidR="00040C16" w:rsidRPr="00040C16">
              <w:rPr>
                <w:highlight w:val="yellow"/>
                <w:lang w:val="en-US"/>
              </w:rPr>
              <w:t xml:space="preserve">) {  </w:t>
            </w:r>
          </w:p>
          <w:p w14:paraId="5AD56282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   </w:t>
            </w:r>
            <w:proofErr w:type="spellStart"/>
            <w:r w:rsidRPr="00040C16">
              <w:rPr>
                <w:highlight w:val="yellow"/>
                <w:lang w:val="en-US"/>
              </w:rPr>
              <w:t>v_QoS_</w:t>
            </w:r>
            <w:proofErr w:type="gramStart"/>
            <w:r w:rsidRPr="00040C16">
              <w:rPr>
                <w:highlight w:val="yellow"/>
                <w:lang w:val="en-US"/>
              </w:rPr>
              <w:t>Rules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:</w:t>
            </w:r>
            <w:proofErr w:type="gramEnd"/>
            <w:r w:rsidRPr="00040C16">
              <w:rPr>
                <w:highlight w:val="yellow"/>
                <w:lang w:val="en-US"/>
              </w:rPr>
              <w:t xml:space="preserve">= </w:t>
            </w:r>
            <w:proofErr w:type="spellStart"/>
            <w:r w:rsidRPr="00040C16">
              <w:rPr>
                <w:highlight w:val="yellow"/>
                <w:lang w:val="en-US"/>
              </w:rPr>
              <w:t>cs_QoS_Rules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({</w:t>
            </w:r>
            <w:proofErr w:type="spellStart"/>
            <w:r w:rsidRPr="00040C16">
              <w:rPr>
                <w:highlight w:val="yellow"/>
                <w:lang w:val="en-US"/>
              </w:rPr>
              <w:t>cs_QoS_RuleDel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('03'O)}, </w:t>
            </w:r>
            <w:proofErr w:type="spellStart"/>
            <w:r w:rsidRPr="00040C16">
              <w:rPr>
                <w:highlight w:val="yellow"/>
                <w:lang w:val="en-US"/>
              </w:rPr>
              <w:t>p_IEI</w:t>
            </w:r>
            <w:proofErr w:type="spellEnd"/>
            <w:r w:rsidRPr="00040C16">
              <w:rPr>
                <w:highlight w:val="yellow"/>
                <w:lang w:val="en-US"/>
              </w:rPr>
              <w:t>);</w:t>
            </w:r>
          </w:p>
          <w:p w14:paraId="4730F895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}</w:t>
            </w:r>
          </w:p>
          <w:p w14:paraId="3CBD406C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</w:t>
            </w:r>
            <w:proofErr w:type="gramStart"/>
            <w:r w:rsidRPr="00040C16">
              <w:rPr>
                <w:highlight w:val="yellow"/>
                <w:lang w:val="en-US"/>
              </w:rPr>
              <w:t>else{</w:t>
            </w:r>
            <w:proofErr w:type="gramEnd"/>
          </w:p>
          <w:p w14:paraId="435D5656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  </w:t>
            </w:r>
            <w:proofErr w:type="spellStart"/>
            <w:r w:rsidRPr="00040C16">
              <w:rPr>
                <w:lang w:val="en-US"/>
              </w:rPr>
              <w:t>v_QoS_</w:t>
            </w:r>
            <w:proofErr w:type="gramStart"/>
            <w:r w:rsidRPr="00040C16">
              <w:rPr>
                <w:lang w:val="en-US"/>
              </w:rPr>
              <w:t>Rules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 xml:space="preserve">= </w:t>
            </w:r>
            <w:proofErr w:type="spellStart"/>
            <w:r w:rsidRPr="00040C16">
              <w:rPr>
                <w:lang w:val="en-US"/>
              </w:rPr>
              <w:t>cs_QoS_Rules</w:t>
            </w:r>
            <w:proofErr w:type="spellEnd"/>
            <w:r w:rsidRPr="00040C16">
              <w:rPr>
                <w:lang w:val="en-US"/>
              </w:rPr>
              <w:t xml:space="preserve"> ({</w:t>
            </w:r>
            <w:proofErr w:type="spellStart"/>
            <w:r w:rsidRPr="00040C16">
              <w:rPr>
                <w:lang w:val="en-US"/>
              </w:rPr>
              <w:t>cs_QoS_Rule</w:t>
            </w:r>
            <w:proofErr w:type="spellEnd"/>
            <w:r w:rsidRPr="00040C16">
              <w:rPr>
                <w:lang w:val="en-US"/>
              </w:rPr>
              <w:t xml:space="preserve">('03'O, int2bit(7, 6), '01'O, -, </w:t>
            </w:r>
            <w:proofErr w:type="spellStart"/>
            <w:r w:rsidRPr="00040C16">
              <w:rPr>
                <w:lang w:val="en-US"/>
              </w:rPr>
              <w:t>cs_PacketFilterList_MediaUDP</w:t>
            </w:r>
            <w:proofErr w:type="spellEnd"/>
            <w:r w:rsidRPr="00040C16">
              <w:rPr>
                <w:lang w:val="en-US"/>
              </w:rPr>
              <w:t xml:space="preserve">('0110'B), '0'B)}, </w:t>
            </w:r>
            <w:proofErr w:type="spellStart"/>
            <w:r w:rsidRPr="00040C16">
              <w:rPr>
                <w:lang w:val="en-US"/>
              </w:rPr>
              <w:t>p_IEI</w:t>
            </w:r>
            <w:proofErr w:type="spellEnd"/>
            <w:r w:rsidRPr="00040C16">
              <w:rPr>
                <w:lang w:val="en-US"/>
              </w:rPr>
              <w:t>); // @sic R5-210627 sic@</w:t>
            </w:r>
          </w:p>
          <w:p w14:paraId="7F9DA48D" w14:textId="6E82F502" w:rsidR="002079B5" w:rsidRPr="002079B5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  </w:t>
            </w:r>
            <w:r w:rsidRPr="00040C16">
              <w:rPr>
                <w:highlight w:val="yellow"/>
                <w:lang w:val="en-US"/>
              </w:rPr>
              <w:t>}</w:t>
            </w:r>
            <w:r w:rsidRPr="00040C16">
              <w:rPr>
                <w:lang w:val="en-US"/>
              </w:rPr>
              <w:t xml:space="preserve"> </w:t>
            </w:r>
          </w:p>
          <w:p w14:paraId="5DBEAA4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if 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 == "7_Video") {</w:t>
            </w:r>
          </w:p>
          <w:p w14:paraId="7182DA25" w14:textId="77777777" w:rsidR="00040C16" w:rsidRPr="002079B5" w:rsidRDefault="002079B5" w:rsidP="00040C16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</w:t>
            </w:r>
            <w:r w:rsidR="00040C16" w:rsidRPr="002079B5">
              <w:rPr>
                <w:lang w:val="en-US"/>
              </w:rPr>
              <w:t xml:space="preserve">    if (</w:t>
            </w:r>
            <w:proofErr w:type="spellStart"/>
            <w:r w:rsidR="00040C16" w:rsidRPr="002079B5">
              <w:rPr>
                <w:lang w:val="en-US"/>
              </w:rPr>
              <w:t>p_RuleNum</w:t>
            </w:r>
            <w:proofErr w:type="spellEnd"/>
            <w:r w:rsidR="00040C16" w:rsidRPr="002079B5">
              <w:rPr>
                <w:lang w:val="en-US"/>
              </w:rPr>
              <w:t xml:space="preserve"> == "7_Voice") {</w:t>
            </w:r>
          </w:p>
          <w:p w14:paraId="43F7B660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r w:rsidRPr="00040C16">
              <w:rPr>
                <w:highlight w:val="yellow"/>
                <w:lang w:val="en-US"/>
              </w:rPr>
              <w:t>if(</w:t>
            </w:r>
            <w:proofErr w:type="spellStart"/>
            <w:r w:rsidRPr="00040C16">
              <w:rPr>
                <w:highlight w:val="yellow"/>
                <w:lang w:val="en-US"/>
              </w:rPr>
              <w:t>p_Delete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) {  </w:t>
            </w:r>
          </w:p>
          <w:p w14:paraId="111C6150" w14:textId="22A40793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lastRenderedPageBreak/>
              <w:t xml:space="preserve">       </w:t>
            </w:r>
            <w:proofErr w:type="spellStart"/>
            <w:r w:rsidRPr="00040C16">
              <w:rPr>
                <w:highlight w:val="yellow"/>
                <w:lang w:val="en-US"/>
              </w:rPr>
              <w:t>v_QoS_</w:t>
            </w:r>
            <w:proofErr w:type="gramStart"/>
            <w:r w:rsidRPr="00040C16">
              <w:rPr>
                <w:highlight w:val="yellow"/>
                <w:lang w:val="en-US"/>
              </w:rPr>
              <w:t>Rules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:</w:t>
            </w:r>
            <w:proofErr w:type="gramEnd"/>
            <w:r w:rsidRPr="00040C16">
              <w:rPr>
                <w:highlight w:val="yellow"/>
                <w:lang w:val="en-US"/>
              </w:rPr>
              <w:t xml:space="preserve">= </w:t>
            </w:r>
            <w:proofErr w:type="spellStart"/>
            <w:r w:rsidRPr="00040C16">
              <w:rPr>
                <w:highlight w:val="yellow"/>
                <w:lang w:val="en-US"/>
              </w:rPr>
              <w:t>cs_QoS_Rules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({</w:t>
            </w:r>
            <w:proofErr w:type="spellStart"/>
            <w:r w:rsidRPr="00040C16">
              <w:rPr>
                <w:highlight w:val="yellow"/>
                <w:lang w:val="en-US"/>
              </w:rPr>
              <w:t>cs_QoS_RuleDel</w:t>
            </w:r>
            <w:proofErr w:type="spellEnd"/>
            <w:r w:rsidRPr="00040C16">
              <w:rPr>
                <w:highlight w:val="yellow"/>
                <w:lang w:val="en-US"/>
              </w:rPr>
              <w:t>('0</w:t>
            </w:r>
            <w:r>
              <w:rPr>
                <w:highlight w:val="yellow"/>
                <w:lang w:val="en-US"/>
              </w:rPr>
              <w:t>4</w:t>
            </w:r>
            <w:r w:rsidRPr="00040C16">
              <w:rPr>
                <w:highlight w:val="yellow"/>
                <w:lang w:val="en-US"/>
              </w:rPr>
              <w:t xml:space="preserve">'O)}, </w:t>
            </w:r>
            <w:proofErr w:type="spellStart"/>
            <w:r w:rsidRPr="00040C16">
              <w:rPr>
                <w:highlight w:val="yellow"/>
                <w:lang w:val="en-US"/>
              </w:rPr>
              <w:t>p_IEI</w:t>
            </w:r>
            <w:proofErr w:type="spellEnd"/>
            <w:r w:rsidRPr="00040C16">
              <w:rPr>
                <w:highlight w:val="yellow"/>
                <w:lang w:val="en-US"/>
              </w:rPr>
              <w:t>);</w:t>
            </w:r>
          </w:p>
          <w:p w14:paraId="08CDE4C6" w14:textId="09C35431" w:rsid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}</w:t>
            </w:r>
          </w:p>
          <w:p w14:paraId="2581A1B6" w14:textId="76ED2A5D" w:rsidR="00040C16" w:rsidRDefault="00040C16" w:rsidP="00040C16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 xml:space="preserve"> Else</w:t>
            </w:r>
          </w:p>
          <w:p w14:paraId="12FBB98E" w14:textId="037F196A" w:rsidR="00040C16" w:rsidRPr="00040C16" w:rsidRDefault="00040C16" w:rsidP="00040C16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{</w:t>
            </w:r>
          </w:p>
          <w:p w14:paraId="76969BB0" w14:textId="3DFEB314" w:rsid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cs_QoS_Rule</w:t>
            </w:r>
            <w:proofErr w:type="spellEnd"/>
            <w:r w:rsidRPr="002079B5">
              <w:rPr>
                <w:lang w:val="en-US"/>
              </w:rPr>
              <w:t xml:space="preserve">('04'O, int2bit(8, 6), '01'O, -, </w:t>
            </w:r>
            <w:proofErr w:type="spellStart"/>
            <w:r w:rsidRPr="002079B5">
              <w:rPr>
                <w:lang w:val="en-US"/>
              </w:rPr>
              <w:t>cs_PacketFilterList_MediaUDP</w:t>
            </w:r>
            <w:proofErr w:type="spellEnd"/>
            <w:r w:rsidRPr="002079B5">
              <w:rPr>
                <w:lang w:val="en-US"/>
              </w:rPr>
              <w:t xml:space="preserve">('0111'B), '0'B)},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 // @sic R5-210627 sic@</w:t>
            </w:r>
          </w:p>
          <w:p w14:paraId="6F28C940" w14:textId="0ABD84EE" w:rsidR="00040C16" w:rsidRPr="002079B5" w:rsidRDefault="00040C16" w:rsidP="002079B5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>}</w:t>
            </w:r>
          </w:p>
          <w:p w14:paraId="0ADF967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3E9D147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f_BuildDefaultQoSRule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2B264DD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7785885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return </w:t>
            </w:r>
            <w:proofErr w:type="spellStart"/>
            <w:r w:rsidRPr="002079B5">
              <w:rPr>
                <w:lang w:val="en-US"/>
              </w:rPr>
              <w:t>v_QoS_Rules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A787E57" w14:textId="58CD9F18" w:rsidR="00237180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</w:tc>
      </w:tr>
    </w:tbl>
    <w:p w14:paraId="5CBB365C" w14:textId="77777777" w:rsidR="00237180" w:rsidRDefault="00237180" w:rsidP="00237180">
      <w:pPr>
        <w:rPr>
          <w:lang w:val="en-US"/>
        </w:rPr>
      </w:pPr>
    </w:p>
    <w:p w14:paraId="3224B29D" w14:textId="77777777" w:rsidR="00230B6F" w:rsidRPr="00230B6F" w:rsidRDefault="00230B6F" w:rsidP="00230B6F">
      <w:pPr>
        <w:rPr>
          <w:lang w:eastAsia="en-GB"/>
        </w:rPr>
      </w:pPr>
    </w:p>
    <w:sectPr w:rsidR="00230B6F" w:rsidRPr="00230B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4D82C" w14:textId="77777777" w:rsidR="002941F8" w:rsidRDefault="002941F8">
      <w:r>
        <w:separator/>
      </w:r>
    </w:p>
  </w:endnote>
  <w:endnote w:type="continuationSeparator" w:id="0">
    <w:p w14:paraId="53BB0A26" w14:textId="77777777" w:rsidR="002941F8" w:rsidRDefault="0029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206AF" w14:textId="77777777" w:rsidR="002941F8" w:rsidRDefault="002941F8">
      <w:r>
        <w:separator/>
      </w:r>
    </w:p>
  </w:footnote>
  <w:footnote w:type="continuationSeparator" w:id="0">
    <w:p w14:paraId="2C326B3C" w14:textId="77777777" w:rsidR="002941F8" w:rsidRDefault="00294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7C020D" w:rsidRDefault="007C02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7C020D" w:rsidRDefault="007C0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7C020D" w:rsidRDefault="007C02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7C020D" w:rsidRDefault="007C0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941F8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1750F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020D"/>
    <w:rsid w:val="007C2097"/>
    <w:rsid w:val="007D6A07"/>
    <w:rsid w:val="007E76DC"/>
    <w:rsid w:val="007F44EA"/>
    <w:rsid w:val="007F7259"/>
    <w:rsid w:val="008040A8"/>
    <w:rsid w:val="0080776C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83107"/>
    <w:rsid w:val="00AA2CBC"/>
    <w:rsid w:val="00AB38CB"/>
    <w:rsid w:val="00AB65B9"/>
    <w:rsid w:val="00AC23BD"/>
    <w:rsid w:val="00AC5820"/>
    <w:rsid w:val="00AD1CD8"/>
    <w:rsid w:val="00AD62D3"/>
    <w:rsid w:val="00B164F2"/>
    <w:rsid w:val="00B258BB"/>
    <w:rsid w:val="00B47DB3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13EAF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21</Pages>
  <Words>4922</Words>
  <Characters>28057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2021-06-02T11:35:00Z</dcterms:created>
  <dcterms:modified xsi:type="dcterms:W3CDTF">2021-06-02T14:18:00Z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