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EB09D8" w14:textId="77777777" w:rsidR="00315CCB" w:rsidRDefault="00315CCB" w:rsidP="00315C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R5s210386</w:t>
        </w:r>
      </w:fldSimple>
    </w:p>
    <w:p w14:paraId="4BE59702" w14:textId="77777777" w:rsidR="00315CCB" w:rsidRDefault="00315CCB" w:rsidP="00315CC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5CCB" w14:paraId="23D02367" w14:textId="77777777" w:rsidTr="002401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F0503" w14:textId="77777777" w:rsidR="00315CCB" w:rsidRDefault="00315CCB" w:rsidP="002401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15CCB" w14:paraId="06FAF4C3" w14:textId="77777777" w:rsidTr="00240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EADBB2" w14:textId="77777777" w:rsidR="00315CCB" w:rsidRDefault="00315CCB" w:rsidP="002401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15CCB" w14:paraId="01E500F0" w14:textId="77777777" w:rsidTr="00240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8CA00D" w14:textId="77777777" w:rsidR="00315CCB" w:rsidRDefault="00315CCB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CCB" w14:paraId="0342AB45" w14:textId="77777777" w:rsidTr="00240176">
        <w:tc>
          <w:tcPr>
            <w:tcW w:w="142" w:type="dxa"/>
            <w:tcBorders>
              <w:left w:val="single" w:sz="4" w:space="0" w:color="auto"/>
            </w:tcBorders>
          </w:tcPr>
          <w:p w14:paraId="4961A2CC" w14:textId="77777777" w:rsidR="00315CCB" w:rsidRDefault="00315CCB" w:rsidP="002401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AF3B03" w14:textId="77777777" w:rsidR="00315CCB" w:rsidRPr="00410371" w:rsidRDefault="00315CCB" w:rsidP="002401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77B6D5" w14:textId="77777777" w:rsidR="00315CCB" w:rsidRDefault="00315CCB" w:rsidP="002401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ADF3ED" w14:textId="77777777" w:rsidR="00315CCB" w:rsidRPr="00410371" w:rsidRDefault="00315CCB" w:rsidP="0024017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1643</w:t>
              </w:r>
            </w:fldSimple>
          </w:p>
        </w:tc>
        <w:tc>
          <w:tcPr>
            <w:tcW w:w="709" w:type="dxa"/>
          </w:tcPr>
          <w:p w14:paraId="7573B053" w14:textId="77777777" w:rsidR="00315CCB" w:rsidRDefault="00315CCB" w:rsidP="002401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404933" w14:textId="77777777" w:rsidR="00315CCB" w:rsidRPr="00410371" w:rsidRDefault="00315CCB" w:rsidP="002401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7451CD8" w14:textId="77777777" w:rsidR="00315CCB" w:rsidRDefault="00315CCB" w:rsidP="002401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7052ED" w14:textId="77777777" w:rsidR="00315CCB" w:rsidRPr="00410371" w:rsidRDefault="00315CCB" w:rsidP="002401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2A1A5F" w14:textId="77777777" w:rsidR="00315CCB" w:rsidRDefault="00315CCB" w:rsidP="00240176">
            <w:pPr>
              <w:pStyle w:val="CRCoverPage"/>
              <w:spacing w:after="0"/>
              <w:rPr>
                <w:noProof/>
              </w:rPr>
            </w:pPr>
          </w:p>
        </w:tc>
      </w:tr>
      <w:tr w:rsidR="00315CCB" w14:paraId="3D11AE76" w14:textId="77777777" w:rsidTr="00240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B13A2D" w14:textId="77777777" w:rsidR="00315CCB" w:rsidRDefault="00315CCB" w:rsidP="00240176">
            <w:pPr>
              <w:pStyle w:val="CRCoverPage"/>
              <w:spacing w:after="0"/>
              <w:rPr>
                <w:noProof/>
              </w:rPr>
            </w:pPr>
          </w:p>
        </w:tc>
      </w:tr>
      <w:tr w:rsidR="00315CCB" w14:paraId="4E48A8A0" w14:textId="77777777" w:rsidTr="002401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5EB4BD" w14:textId="77777777" w:rsidR="00315CCB" w:rsidRPr="00F25D98" w:rsidRDefault="00315CCB" w:rsidP="002401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15CCB" w14:paraId="638DB22A" w14:textId="77777777" w:rsidTr="00240176">
        <w:tc>
          <w:tcPr>
            <w:tcW w:w="9641" w:type="dxa"/>
            <w:gridSpan w:val="9"/>
          </w:tcPr>
          <w:p w14:paraId="5479E687" w14:textId="77777777" w:rsidR="00315CCB" w:rsidRDefault="00315CCB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F8EF64" w14:textId="77777777" w:rsidR="00315CCB" w:rsidRDefault="00315CCB" w:rsidP="00315CC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5CCB" w14:paraId="5995908D" w14:textId="77777777" w:rsidTr="00240176">
        <w:tc>
          <w:tcPr>
            <w:tcW w:w="2835" w:type="dxa"/>
          </w:tcPr>
          <w:p w14:paraId="6204AC03" w14:textId="77777777" w:rsidR="00315CCB" w:rsidRDefault="00315CCB" w:rsidP="002401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47E360" w14:textId="77777777" w:rsidR="00315CCB" w:rsidRDefault="00315CCB" w:rsidP="00240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EAD67C" w14:textId="77777777" w:rsidR="00315CCB" w:rsidRDefault="00315CCB" w:rsidP="00240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330925" w14:textId="77777777" w:rsidR="00315CCB" w:rsidRDefault="00315CCB" w:rsidP="002401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F2AFD3" w14:textId="77777777" w:rsidR="00315CCB" w:rsidRDefault="00315CCB" w:rsidP="00240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501442" w14:textId="77777777" w:rsidR="00315CCB" w:rsidRDefault="00315CCB" w:rsidP="002401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260350" w14:textId="77777777" w:rsidR="00315CCB" w:rsidRDefault="00315CCB" w:rsidP="00240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59FE02" w14:textId="77777777" w:rsidR="00315CCB" w:rsidRDefault="00315CCB" w:rsidP="00240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728CF0" w14:textId="77777777" w:rsidR="00315CCB" w:rsidRDefault="00315CCB" w:rsidP="002401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D7685B" w14:textId="77777777" w:rsidR="00315CCB" w:rsidRDefault="00315CCB" w:rsidP="00315CC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15CCB" w14:paraId="10C507B0" w14:textId="77777777" w:rsidTr="00240176">
        <w:tc>
          <w:tcPr>
            <w:tcW w:w="9640" w:type="dxa"/>
            <w:gridSpan w:val="11"/>
          </w:tcPr>
          <w:p w14:paraId="37CB63EB" w14:textId="77777777" w:rsidR="00315CCB" w:rsidRDefault="00315CCB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CCB" w14:paraId="4DDC6363" w14:textId="77777777" w:rsidTr="002401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C4B231" w14:textId="77777777" w:rsidR="00315CCB" w:rsidRDefault="00315CCB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F4F80A" w14:textId="77777777" w:rsidR="00315CCB" w:rsidRDefault="00315CCB" w:rsidP="002401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f_NR5GC_ModifyPDUSession_RemoveIMSVoice</w:t>
              </w:r>
            </w:fldSimple>
          </w:p>
        </w:tc>
      </w:tr>
      <w:tr w:rsidR="00315CCB" w14:paraId="5AD214D8" w14:textId="77777777" w:rsidTr="00240176">
        <w:tc>
          <w:tcPr>
            <w:tcW w:w="1843" w:type="dxa"/>
            <w:tcBorders>
              <w:left w:val="single" w:sz="4" w:space="0" w:color="auto"/>
            </w:tcBorders>
          </w:tcPr>
          <w:p w14:paraId="1ADD98F2" w14:textId="77777777" w:rsidR="00315CCB" w:rsidRDefault="00315CCB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41366F" w14:textId="77777777" w:rsidR="00315CCB" w:rsidRDefault="00315CCB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CCB" w14:paraId="5F2C5006" w14:textId="77777777" w:rsidTr="00240176">
        <w:tc>
          <w:tcPr>
            <w:tcW w:w="1843" w:type="dxa"/>
            <w:tcBorders>
              <w:left w:val="single" w:sz="4" w:space="0" w:color="auto"/>
            </w:tcBorders>
          </w:tcPr>
          <w:p w14:paraId="4876781D" w14:textId="77777777" w:rsidR="00315CCB" w:rsidRDefault="00315CCB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EABB9E" w14:textId="77777777" w:rsidR="00315CCB" w:rsidRDefault="00315CCB" w:rsidP="002401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315CCB" w14:paraId="2CAA6B62" w14:textId="77777777" w:rsidTr="00240176">
        <w:tc>
          <w:tcPr>
            <w:tcW w:w="1843" w:type="dxa"/>
            <w:tcBorders>
              <w:left w:val="single" w:sz="4" w:space="0" w:color="auto"/>
            </w:tcBorders>
          </w:tcPr>
          <w:p w14:paraId="4206D5CA" w14:textId="77777777" w:rsidR="00315CCB" w:rsidRDefault="00315CCB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447788" w14:textId="77777777" w:rsidR="00315CCB" w:rsidRDefault="00315CCB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15CCB" w14:paraId="6D96556D" w14:textId="77777777" w:rsidTr="00240176">
        <w:tc>
          <w:tcPr>
            <w:tcW w:w="1843" w:type="dxa"/>
            <w:tcBorders>
              <w:left w:val="single" w:sz="4" w:space="0" w:color="auto"/>
            </w:tcBorders>
          </w:tcPr>
          <w:p w14:paraId="20E65350" w14:textId="77777777" w:rsidR="00315CCB" w:rsidRDefault="00315CCB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16ED31" w14:textId="77777777" w:rsidR="00315CCB" w:rsidRDefault="00315CCB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CCB" w14:paraId="3C4A371D" w14:textId="77777777" w:rsidTr="00240176">
        <w:tc>
          <w:tcPr>
            <w:tcW w:w="1843" w:type="dxa"/>
            <w:tcBorders>
              <w:left w:val="single" w:sz="4" w:space="0" w:color="auto"/>
            </w:tcBorders>
          </w:tcPr>
          <w:p w14:paraId="3B5834A1" w14:textId="77777777" w:rsidR="00315CCB" w:rsidRDefault="00315CCB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E7CC0C" w14:textId="77777777" w:rsidR="00315CCB" w:rsidRDefault="00315CCB" w:rsidP="002401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48BADBD" w14:textId="77777777" w:rsidR="00315CCB" w:rsidRDefault="00315CCB" w:rsidP="002401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953382" w14:textId="77777777" w:rsidR="00315CCB" w:rsidRDefault="00315CCB" w:rsidP="00240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E5C1D7" w14:textId="77777777" w:rsidR="00315CCB" w:rsidRDefault="00315CCB" w:rsidP="002401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2021-03-30</w:t>
              </w:r>
            </w:fldSimple>
          </w:p>
        </w:tc>
      </w:tr>
      <w:tr w:rsidR="00315CCB" w14:paraId="78C60EB6" w14:textId="77777777" w:rsidTr="00240176">
        <w:tc>
          <w:tcPr>
            <w:tcW w:w="1843" w:type="dxa"/>
            <w:tcBorders>
              <w:left w:val="single" w:sz="4" w:space="0" w:color="auto"/>
            </w:tcBorders>
          </w:tcPr>
          <w:p w14:paraId="06311D7E" w14:textId="77777777" w:rsidR="00315CCB" w:rsidRDefault="00315CCB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4528F7" w14:textId="77777777" w:rsidR="00315CCB" w:rsidRDefault="00315CCB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415C6D" w14:textId="77777777" w:rsidR="00315CCB" w:rsidRDefault="00315CCB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83B37E" w14:textId="77777777" w:rsidR="00315CCB" w:rsidRDefault="00315CCB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899FD8" w14:textId="77777777" w:rsidR="00315CCB" w:rsidRDefault="00315CCB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CCB" w14:paraId="6403027B" w14:textId="77777777" w:rsidTr="002401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2F55E0" w14:textId="77777777" w:rsidR="00315CCB" w:rsidRDefault="00315CCB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FE52A8" w14:textId="77777777" w:rsidR="00315CCB" w:rsidRDefault="00315CCB" w:rsidP="002401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B5E089" w14:textId="77777777" w:rsidR="00315CCB" w:rsidRDefault="00315CCB" w:rsidP="002401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7391A7" w14:textId="77777777" w:rsidR="00315CCB" w:rsidRDefault="00315CCB" w:rsidP="002401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7A21D" w14:textId="77777777" w:rsidR="00315CCB" w:rsidRDefault="00315CCB" w:rsidP="002401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315CCB" w14:paraId="25CA6A3B" w14:textId="77777777" w:rsidTr="002401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83219E" w14:textId="77777777" w:rsidR="00315CCB" w:rsidRDefault="00315CCB" w:rsidP="002401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AD8AAE" w14:textId="77777777" w:rsidR="00315CCB" w:rsidRDefault="00315CCB" w:rsidP="002401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AE1EB6" w14:textId="77777777" w:rsidR="00315CCB" w:rsidRDefault="00315CCB" w:rsidP="002401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DCFC5D" w14:textId="77777777" w:rsidR="00315CCB" w:rsidRPr="007C2097" w:rsidRDefault="00315CCB" w:rsidP="002401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15CCB" w14:paraId="43E00F7C" w14:textId="77777777" w:rsidTr="00240176">
        <w:tc>
          <w:tcPr>
            <w:tcW w:w="1843" w:type="dxa"/>
          </w:tcPr>
          <w:p w14:paraId="615A293B" w14:textId="77777777" w:rsidR="00315CCB" w:rsidRDefault="00315CCB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ECA76E" w14:textId="77777777" w:rsidR="00315CCB" w:rsidRDefault="00315CCB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CCB" w14:paraId="518FE7D1" w14:textId="77777777" w:rsidTr="00240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BEF0CD" w14:textId="77777777" w:rsidR="00315CCB" w:rsidRDefault="00315CCB" w:rsidP="00315C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289968" w14:textId="77777777" w:rsidR="00315CCB" w:rsidRDefault="00315CCB" w:rsidP="00315CC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current implementation of function </w:t>
            </w:r>
            <w:r w:rsidRPr="002D2C1D">
              <w:rPr>
                <w:noProof/>
                <w:lang w:val="en-US"/>
              </w:rPr>
              <w:t>f_NR5GC_ModifyPDUSession_RemoveIMSVoice</w:t>
            </w:r>
            <w:r>
              <w:rPr>
                <w:noProof/>
                <w:lang w:val="en-US"/>
              </w:rPr>
              <w:t>, during the construction of the PDU Session Modification Command, the IEs Authorized QoS rules and Authorized QoS flow descriptions to be set according to 38.508 Table 4.8.2.1-2 and 4.8.2.3-2 respectively.</w:t>
            </w:r>
          </w:p>
          <w:p w14:paraId="7591CF58" w14:textId="77777777" w:rsidR="00315CCB" w:rsidRDefault="00315CCB" w:rsidP="00315CC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sets the rule opertion code to ‘001’B (Create New Qos Rule) for both Authorized QoS rules and Authorized QoS flow descriptions.</w:t>
            </w:r>
          </w:p>
          <w:p w14:paraId="75CC5562" w14:textId="77777777" w:rsidR="00315CCB" w:rsidRDefault="00315CCB" w:rsidP="00315CCB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AF47887" w14:textId="77777777" w:rsidR="00315CCB" w:rsidRDefault="00315CCB" w:rsidP="00315CC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causes issues, as earlier in the testcase when the PDU Session was established, the rule #2 and Qos flow#2 have already been configured. When a UE receives this PDU Session Modification Command, it can send a REJECT because it will find that both these exist already.</w:t>
            </w:r>
          </w:p>
          <w:p w14:paraId="4FC0AA7C" w14:textId="77777777" w:rsidR="00315CCB" w:rsidRDefault="00315CCB" w:rsidP="00315CCB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D592FEA" w14:textId="77777777" w:rsidR="00315CCB" w:rsidRPr="0028018E" w:rsidRDefault="00315CCB" w:rsidP="00315CCB">
            <w:pPr>
              <w:pStyle w:val="CRCoverPage"/>
              <w:spacing w:after="0"/>
              <w:rPr>
                <w:lang w:eastAsia="en-GB"/>
              </w:rPr>
            </w:pPr>
            <w:r>
              <w:rPr>
                <w:noProof/>
                <w:lang w:val="en-US"/>
              </w:rPr>
              <w:t>This neesd to be addressed.</w:t>
            </w:r>
          </w:p>
        </w:tc>
      </w:tr>
      <w:tr w:rsidR="00315CCB" w14:paraId="08859D3B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D2587" w14:textId="77777777" w:rsidR="00315CCB" w:rsidRDefault="00315CCB" w:rsidP="00315C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57566" w14:textId="77777777" w:rsidR="00315CCB" w:rsidRDefault="00315CCB" w:rsidP="00315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CCB" w14:paraId="30288D62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D8560" w14:textId="77777777" w:rsidR="00315CCB" w:rsidRDefault="00315CCB" w:rsidP="00315C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227C68" w14:textId="77777777" w:rsidR="00315CCB" w:rsidRDefault="00315CCB" w:rsidP="00315CC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Added a boolean argument “</w:t>
            </w:r>
            <w:r w:rsidRPr="002D2C1D">
              <w:rPr>
                <w:noProof/>
                <w:lang w:val="en-US"/>
              </w:rPr>
              <w:t>p_QoS_Rule2_PreConfigured</w:t>
            </w:r>
            <w:r>
              <w:rPr>
                <w:noProof/>
                <w:lang w:val="en-US"/>
              </w:rPr>
              <w:t xml:space="preserve">” to functions </w:t>
            </w:r>
            <w:r w:rsidRPr="002D2C1D">
              <w:rPr>
                <w:noProof/>
                <w:lang w:val="en-US"/>
              </w:rPr>
              <w:t>f_BuildDefaultQoSRules</w:t>
            </w:r>
            <w:r>
              <w:rPr>
                <w:noProof/>
                <w:lang w:val="en-US"/>
              </w:rPr>
              <w:t xml:space="preserve"> and </w:t>
            </w:r>
            <w:r w:rsidRPr="002D2C1D">
              <w:rPr>
                <w:noProof/>
                <w:lang w:val="en-US"/>
              </w:rPr>
              <w:t>f_BuildDefaultQoSRule</w:t>
            </w:r>
            <w:r>
              <w:rPr>
                <w:noProof/>
                <w:lang w:val="en-US"/>
              </w:rPr>
              <w:t xml:space="preserve"> and based on that set the Rule operation code to ‘100’B</w:t>
            </w:r>
          </w:p>
          <w:p w14:paraId="150B7508" w14:textId="77777777" w:rsidR="00315CCB" w:rsidRDefault="00315CCB" w:rsidP="00315CCB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73955FD0" w14:textId="77777777" w:rsidR="00315CCB" w:rsidRDefault="00315CCB" w:rsidP="00315CC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Added a boolean argument “</w:t>
            </w:r>
            <w:r w:rsidRPr="002D2C1D">
              <w:rPr>
                <w:noProof/>
                <w:lang w:val="en-US"/>
              </w:rPr>
              <w:t>p_QoS_Flow2_Preconfigured</w:t>
            </w:r>
            <w:r>
              <w:rPr>
                <w:noProof/>
                <w:lang w:val="en-US"/>
              </w:rPr>
              <w:t xml:space="preserve">” to template </w:t>
            </w:r>
            <w:r w:rsidRPr="002D2C1D">
              <w:rPr>
                <w:noProof/>
                <w:lang w:val="en-US"/>
              </w:rPr>
              <w:t>cs_QoS_Flow2</w:t>
            </w:r>
            <w:r>
              <w:rPr>
                <w:noProof/>
                <w:lang w:val="en-US"/>
              </w:rPr>
              <w:t xml:space="preserve"> and </w:t>
            </w:r>
            <w:r w:rsidRPr="002D2C1D">
              <w:rPr>
                <w:noProof/>
                <w:lang w:val="en-US"/>
              </w:rPr>
              <w:t>f_BuildDefaultQosFlow</w:t>
            </w:r>
            <w:r>
              <w:rPr>
                <w:noProof/>
                <w:lang w:val="en-US"/>
              </w:rPr>
              <w:t xml:space="preserve"> and based on that set the Operation Code to ‘011’B.</w:t>
            </w:r>
          </w:p>
          <w:p w14:paraId="44899956" w14:textId="77777777" w:rsidR="00315CCB" w:rsidRDefault="00315CCB" w:rsidP="00315CCB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6DCC4BEF" w14:textId="77777777" w:rsidR="00315CCB" w:rsidRDefault="00315CCB" w:rsidP="00315CC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 for detailed change description.</w:t>
            </w:r>
          </w:p>
          <w:p w14:paraId="518A0BE8" w14:textId="77777777" w:rsidR="00315CCB" w:rsidRDefault="00315CCB" w:rsidP="00315CCB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7F79554" w14:textId="77777777" w:rsidR="00315CCB" w:rsidRPr="00300C5B" w:rsidRDefault="00315CCB" w:rsidP="00315CC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NOTE: A Prose CR will be raised for this.</w:t>
            </w:r>
          </w:p>
        </w:tc>
      </w:tr>
      <w:tr w:rsidR="00315CCB" w14:paraId="5BBB8FA1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4C896" w14:textId="77777777" w:rsidR="00315CCB" w:rsidRDefault="00315CCB" w:rsidP="00315C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4FF01D" w14:textId="77777777" w:rsidR="00315CCB" w:rsidRDefault="00315CCB" w:rsidP="00315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CCB" w14:paraId="5124CBD6" w14:textId="77777777" w:rsidTr="002401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820082" w14:textId="77777777" w:rsidR="00315CCB" w:rsidRDefault="00315CCB" w:rsidP="00315C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A6015" w14:textId="77777777" w:rsidR="00315CCB" w:rsidRDefault="00315CCB" w:rsidP="00315C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cases that need IMS MO/MT call release will unfairly fail a conformant UE.</w:t>
            </w:r>
          </w:p>
        </w:tc>
      </w:tr>
      <w:tr w:rsidR="00315CCB" w14:paraId="2A4943D2" w14:textId="77777777" w:rsidTr="00240176">
        <w:tc>
          <w:tcPr>
            <w:tcW w:w="2694" w:type="dxa"/>
            <w:gridSpan w:val="2"/>
          </w:tcPr>
          <w:p w14:paraId="0BACB227" w14:textId="77777777" w:rsidR="00315CCB" w:rsidRDefault="00315CCB" w:rsidP="00315C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3B3ABC" w14:textId="77777777" w:rsidR="00315CCB" w:rsidRDefault="00315CCB" w:rsidP="00315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CCB" w14:paraId="2CA68648" w14:textId="77777777" w:rsidTr="00240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BB9D23" w14:textId="77777777" w:rsidR="00315CCB" w:rsidRDefault="00315CCB" w:rsidP="00315C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83D5A" w14:textId="77777777" w:rsidR="00315CCB" w:rsidRDefault="00315CCB" w:rsidP="00315C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7.5.NR5GC</w:t>
            </w:r>
            <w:r w:rsidRPr="0028018E">
              <w:rPr>
                <w:noProof/>
              </w:rPr>
              <w:t> </w:t>
            </w:r>
            <w:r>
              <w:rPr>
                <w:noProof/>
              </w:rPr>
              <w:t>, 7.4.NR5GC, 7.12.NR5GC</w:t>
            </w:r>
          </w:p>
        </w:tc>
      </w:tr>
      <w:tr w:rsidR="00315CCB" w14:paraId="7BCFF386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A30CE" w14:textId="77777777" w:rsidR="00315CCB" w:rsidRDefault="00315CCB" w:rsidP="00315C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F0E99" w14:textId="77777777" w:rsidR="00315CCB" w:rsidRDefault="00315CCB" w:rsidP="00315C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5CCB" w14:paraId="1EFA13EF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E43C1" w14:textId="77777777" w:rsidR="00315CCB" w:rsidRDefault="00315CCB" w:rsidP="00315C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3A287D" w14:textId="77777777" w:rsidR="00315CCB" w:rsidRDefault="00315CCB" w:rsidP="00315C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303A7A" w14:textId="77777777" w:rsidR="00315CCB" w:rsidRDefault="00315CCB" w:rsidP="00315C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3FFF7B" w14:textId="77777777" w:rsidR="00315CCB" w:rsidRDefault="00315CCB" w:rsidP="00315C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39157B" w14:textId="77777777" w:rsidR="00315CCB" w:rsidRDefault="00315CCB" w:rsidP="00315C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5CCB" w14:paraId="42DCD0A9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B823A" w14:textId="77777777" w:rsidR="00315CCB" w:rsidRDefault="00315CCB" w:rsidP="00315C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1FD312" w14:textId="77777777" w:rsidR="00315CCB" w:rsidRDefault="00315CCB" w:rsidP="00315C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137E0" w14:textId="77777777" w:rsidR="00315CCB" w:rsidRDefault="00315CCB" w:rsidP="00315C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F95A27" w14:textId="77777777" w:rsidR="00315CCB" w:rsidRDefault="00315CCB" w:rsidP="00315C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045279" w14:textId="77777777" w:rsidR="00315CCB" w:rsidRDefault="00315CCB" w:rsidP="00315C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5CCB" w14:paraId="1DD4EF91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DC208" w14:textId="77777777" w:rsidR="00315CCB" w:rsidRDefault="00315CCB" w:rsidP="00315C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497031" w14:textId="77777777" w:rsidR="00315CCB" w:rsidRDefault="00315CCB" w:rsidP="00315C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1E5FD" w14:textId="77777777" w:rsidR="00315CCB" w:rsidRDefault="00315CCB" w:rsidP="00315C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AC0DAC1" w14:textId="77777777" w:rsidR="00315CCB" w:rsidRDefault="00315CCB" w:rsidP="00315C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94C84D" w14:textId="77777777" w:rsidR="00315CCB" w:rsidRDefault="00315CCB" w:rsidP="00315C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38.508-1</w:t>
            </w:r>
          </w:p>
        </w:tc>
      </w:tr>
      <w:tr w:rsidR="00315CCB" w14:paraId="50C0F512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74CFE" w14:textId="77777777" w:rsidR="00315CCB" w:rsidRDefault="00315CCB" w:rsidP="00315C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517269" w14:textId="77777777" w:rsidR="00315CCB" w:rsidRDefault="00315CCB" w:rsidP="00315C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9EDA37" w14:textId="77777777" w:rsidR="00315CCB" w:rsidRDefault="00315CCB" w:rsidP="00315C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267966" w14:textId="77777777" w:rsidR="00315CCB" w:rsidRDefault="00315CCB" w:rsidP="00315C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0C1CFE" w14:textId="77777777" w:rsidR="00315CCB" w:rsidRDefault="00315CCB" w:rsidP="00315C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5CCB" w14:paraId="2AAA28C0" w14:textId="77777777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6813E" w14:textId="77777777" w:rsidR="00315CCB" w:rsidRDefault="00315CCB" w:rsidP="00315C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18E8DC" w14:textId="77777777" w:rsidR="00315CCB" w:rsidRDefault="00315CCB" w:rsidP="00315CCB">
            <w:pPr>
              <w:pStyle w:val="CRCoverPage"/>
              <w:spacing w:after="0"/>
              <w:rPr>
                <w:noProof/>
              </w:rPr>
            </w:pPr>
          </w:p>
        </w:tc>
      </w:tr>
      <w:tr w:rsidR="00315CCB" w14:paraId="02F7BCF7" w14:textId="77777777" w:rsidTr="002401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EA05A5" w14:textId="77777777" w:rsidR="00315CCB" w:rsidRDefault="00315CCB" w:rsidP="00315C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E7781D" w14:textId="77777777" w:rsidR="00315CCB" w:rsidRDefault="00315CCB" w:rsidP="00315C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15CCB" w:rsidRPr="008863B9" w14:paraId="79E33241" w14:textId="77777777" w:rsidTr="002401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190DB1" w14:textId="77777777" w:rsidR="00315CCB" w:rsidRPr="008863B9" w:rsidRDefault="00315CCB" w:rsidP="00315C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2F47D2" w14:textId="77777777" w:rsidR="00315CCB" w:rsidRPr="008863B9" w:rsidRDefault="00315CCB" w:rsidP="00315CC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15CCB" w14:paraId="56A1EE6C" w14:textId="77777777" w:rsidTr="00240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0BE831" w14:textId="77777777" w:rsidR="00315CCB" w:rsidRDefault="00315CCB" w:rsidP="00315C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76DF4" w14:textId="77777777" w:rsidR="00315CCB" w:rsidRDefault="00315CCB" w:rsidP="00315C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449B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15DC2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AC5C0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68005660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78533C80" w14:textId="77777777" w:rsidR="00534C61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34C61" w:rsidRPr="00B4039D">
        <w:rPr>
          <w:rFonts w:ascii="Arial" w:hAnsi="Arial" w:cs="Arial"/>
          <w:iCs/>
        </w:rPr>
        <w:t>Table of Contents</w:t>
      </w:r>
      <w:r w:rsidR="00534C61">
        <w:tab/>
      </w:r>
      <w:r w:rsidR="00534C61">
        <w:fldChar w:fldCharType="begin"/>
      </w:r>
      <w:r w:rsidR="00534C61">
        <w:instrText xml:space="preserve"> PAGEREF _Toc68005660 \h </w:instrText>
      </w:r>
      <w:r w:rsidR="00534C61">
        <w:fldChar w:fldCharType="separate"/>
      </w:r>
      <w:r w:rsidR="00534C61">
        <w:t>3</w:t>
      </w:r>
      <w:r w:rsidR="00534C61">
        <w:fldChar w:fldCharType="end"/>
      </w:r>
    </w:p>
    <w:p w14:paraId="2C44F10A" w14:textId="77777777" w:rsidR="00534C61" w:rsidRDefault="00534C6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4039D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4039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_Toc68005661 \h </w:instrText>
      </w:r>
      <w:r>
        <w:fldChar w:fldCharType="separate"/>
      </w:r>
      <w:r>
        <w:t>4</w:t>
      </w:r>
      <w:r>
        <w:fldChar w:fldCharType="end"/>
      </w:r>
    </w:p>
    <w:p w14:paraId="6BDFCDE5" w14:textId="77777777" w:rsidR="00534C61" w:rsidRDefault="00534C6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4039D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039D">
        <w:rPr>
          <w:b/>
        </w:rPr>
        <w:t>Correction to f_NR5GC_ModifyPDUSession_RemoveIMSVoice</w:t>
      </w:r>
      <w:r>
        <w:tab/>
      </w:r>
      <w:r>
        <w:fldChar w:fldCharType="begin"/>
      </w:r>
      <w:r>
        <w:instrText xml:space="preserve"> PAGEREF _Toc68005662 \h </w:instrText>
      </w:r>
      <w:r>
        <w:fldChar w:fldCharType="separate"/>
      </w:r>
      <w:r>
        <w:t>4</w:t>
      </w:r>
      <w:r>
        <w:fldChar w:fldCharType="end"/>
      </w:r>
    </w:p>
    <w:p w14:paraId="03EAAC0D" w14:textId="77777777" w:rsidR="00534C61" w:rsidRDefault="00534C6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4039D">
        <w:rPr>
          <w:b/>
          <w:lang w:val="pt-BR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039D">
        <w:rPr>
          <w:b/>
        </w:rPr>
        <w:t>Correction to f_BuildDefaultQoSRules</w:t>
      </w:r>
      <w:r>
        <w:tab/>
      </w:r>
      <w:r>
        <w:fldChar w:fldCharType="begin"/>
      </w:r>
      <w:r>
        <w:instrText xml:space="preserve"> PAGEREF _Toc68005663 \h </w:instrText>
      </w:r>
      <w:r>
        <w:fldChar w:fldCharType="separate"/>
      </w:r>
      <w:r>
        <w:t>6</w:t>
      </w:r>
      <w:r>
        <w:fldChar w:fldCharType="end"/>
      </w:r>
    </w:p>
    <w:p w14:paraId="5CD72AE3" w14:textId="77777777" w:rsidR="00534C61" w:rsidRDefault="00534C6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4039D">
        <w:rPr>
          <w:b/>
          <w:lang w:val="pt-BR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039D">
        <w:rPr>
          <w:b/>
        </w:rPr>
        <w:t xml:space="preserve">Correction to </w:t>
      </w:r>
      <w:r w:rsidRPr="00B4039D">
        <w:rPr>
          <w:b/>
          <w:lang w:eastAsia="en-GB"/>
        </w:rPr>
        <w:t>f_BuildDefaultQoSRule</w:t>
      </w:r>
      <w:r>
        <w:tab/>
      </w:r>
      <w:r>
        <w:fldChar w:fldCharType="begin"/>
      </w:r>
      <w:r>
        <w:instrText xml:space="preserve"> PAGEREF _Toc68005664 \h </w:instrText>
      </w:r>
      <w:r>
        <w:fldChar w:fldCharType="separate"/>
      </w:r>
      <w:r>
        <w:t>7</w:t>
      </w:r>
      <w:r>
        <w:fldChar w:fldCharType="end"/>
      </w:r>
    </w:p>
    <w:p w14:paraId="45954133" w14:textId="77777777" w:rsidR="00534C61" w:rsidRDefault="00534C6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4039D">
        <w:rPr>
          <w:b/>
          <w:lang w:val="pt-BR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039D">
        <w:rPr>
          <w:b/>
        </w:rPr>
        <w:t>Correction to cs_QoS_Flow2</w:t>
      </w:r>
      <w:r>
        <w:tab/>
      </w:r>
      <w:r>
        <w:fldChar w:fldCharType="begin"/>
      </w:r>
      <w:r>
        <w:instrText xml:space="preserve"> PAGEREF _Toc68005665 \h </w:instrText>
      </w:r>
      <w:r>
        <w:fldChar w:fldCharType="separate"/>
      </w:r>
      <w:r>
        <w:t>9</w:t>
      </w:r>
      <w:r>
        <w:fldChar w:fldCharType="end"/>
      </w:r>
    </w:p>
    <w:p w14:paraId="09F3093D" w14:textId="77777777" w:rsidR="00534C61" w:rsidRDefault="00534C6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4039D">
        <w:rPr>
          <w:b/>
          <w:lang w:val="pt-BR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039D">
        <w:rPr>
          <w:b/>
        </w:rPr>
        <w:t>Correction to f_BuildDefaultQosFlow</w:t>
      </w:r>
      <w:r>
        <w:tab/>
      </w:r>
      <w:r>
        <w:fldChar w:fldCharType="begin"/>
      </w:r>
      <w:r>
        <w:instrText xml:space="preserve"> PAGEREF _Toc68005666 \h </w:instrText>
      </w:r>
      <w:r>
        <w:fldChar w:fldCharType="separate"/>
      </w:r>
      <w:r>
        <w:t>10</w:t>
      </w:r>
      <w:r>
        <w:fldChar w:fldCharType="end"/>
      </w:r>
    </w:p>
    <w:p w14:paraId="4BB6161E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237B5624" w14:textId="77777777" w:rsidR="00446488" w:rsidRDefault="00446488" w:rsidP="00446488"/>
    <w:p w14:paraId="4DA4635E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68005661"/>
      <w:r w:rsidRPr="00854C55">
        <w:rPr>
          <w:b/>
        </w:rPr>
        <w:t>Corrections required</w:t>
      </w:r>
      <w:bookmarkEnd w:id="1"/>
      <w:bookmarkEnd w:id="2"/>
      <w:bookmarkEnd w:id="3"/>
    </w:p>
    <w:p w14:paraId="3684E125" w14:textId="77777777" w:rsidR="00446488" w:rsidRPr="001D3FBA" w:rsidRDefault="00034678" w:rsidP="0003467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4" w:name="_Toc68005662"/>
      <w:r w:rsidRPr="001D3FBA">
        <w:rPr>
          <w:b/>
          <w:sz w:val="28"/>
          <w:szCs w:val="28"/>
        </w:rPr>
        <w:t xml:space="preserve">Correction to </w:t>
      </w:r>
      <w:r w:rsidR="00697E44" w:rsidRPr="00697E44">
        <w:rPr>
          <w:b/>
          <w:sz w:val="28"/>
          <w:szCs w:val="28"/>
        </w:rPr>
        <w:t>f_NR5GC_ModifyPDUSession_RemoveIMSVoice</w:t>
      </w:r>
      <w:bookmarkEnd w:id="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7881F6B9" w14:textId="77777777" w:rsidTr="00E14D7D">
        <w:trPr>
          <w:trHeight w:val="447"/>
        </w:trPr>
        <w:tc>
          <w:tcPr>
            <w:tcW w:w="1985" w:type="dxa"/>
          </w:tcPr>
          <w:p w14:paraId="22BE13AC" w14:textId="77777777" w:rsidR="005C576A" w:rsidRPr="00E751F5" w:rsidRDefault="00B340BC" w:rsidP="00B340B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Module </w:t>
            </w:r>
            <w:r w:rsidR="005C576A" w:rsidRPr="00E751F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654" w:type="dxa"/>
          </w:tcPr>
          <w:p w14:paraId="71056F0B" w14:textId="77777777" w:rsidR="005C576A" w:rsidRDefault="00697E44" w:rsidP="001D3FBA">
            <w:pPr>
              <w:pStyle w:val="CRCoverPage"/>
              <w:spacing w:after="0"/>
              <w:rPr>
                <w:noProof/>
              </w:rPr>
            </w:pPr>
            <w:r w:rsidRPr="00697E44">
              <w:rPr>
                <w:rFonts w:cs="Arial"/>
                <w:noProof/>
                <w:lang w:val="en-US"/>
              </w:rPr>
              <w:t>f_NR5GC_ModifyPDUSession_RemoveIMSVoice</w:t>
            </w:r>
          </w:p>
        </w:tc>
      </w:tr>
      <w:tr w:rsidR="00697E44" w14:paraId="10969A23" w14:textId="77777777" w:rsidTr="00E14D7D">
        <w:trPr>
          <w:trHeight w:val="452"/>
        </w:trPr>
        <w:tc>
          <w:tcPr>
            <w:tcW w:w="1985" w:type="dxa"/>
          </w:tcPr>
          <w:p w14:paraId="2CE30F9E" w14:textId="77777777" w:rsidR="00697E44" w:rsidRPr="00E751F5" w:rsidRDefault="00697E44" w:rsidP="00697E4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DDAF658" w14:textId="77777777" w:rsidR="00697E44" w:rsidRDefault="00697E44" w:rsidP="00697E4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current implementation of function </w:t>
            </w:r>
            <w:r w:rsidRPr="002D2C1D">
              <w:rPr>
                <w:noProof/>
                <w:lang w:val="en-US"/>
              </w:rPr>
              <w:t>f_NR5GC_ModifyPDUSession_RemoveIMSVoice</w:t>
            </w:r>
            <w:r>
              <w:rPr>
                <w:noProof/>
                <w:lang w:val="en-US"/>
              </w:rPr>
              <w:t>, during the construction of the PDU Session Modification Command, the IEs Authorized QoS rules and Authorized QoS flow descriptions to be set according to 38.508 Table 4.8.2.1-2 and 4.8.2.3-2 respectively.</w:t>
            </w:r>
          </w:p>
          <w:p w14:paraId="74294E8E" w14:textId="77777777" w:rsidR="00697E44" w:rsidRDefault="00697E44" w:rsidP="00697E4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sets the rule opertion code to ‘001’B (Create New Qos Rule) for both Authorized QoS rules and Authorized QoS flow descriptions.</w:t>
            </w:r>
          </w:p>
          <w:p w14:paraId="6FB78D74" w14:textId="77777777" w:rsidR="00697E44" w:rsidRDefault="00697E44" w:rsidP="00697E44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6FBA7C52" w14:textId="77777777" w:rsidR="00697E44" w:rsidRDefault="00697E44" w:rsidP="00697E4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causes issues, as earlier in the testcase when the PDU Session was established, the rule #2 and Qos flow#2 have already been configured. When a UE receives this PDU Session Modification Command, it can send a REJECT because it will find that both these exist already.</w:t>
            </w:r>
          </w:p>
          <w:p w14:paraId="60404641" w14:textId="77777777" w:rsidR="00697E44" w:rsidRDefault="00697E44" w:rsidP="00697E44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1CD41E2E" w14:textId="77777777" w:rsidR="00697E44" w:rsidRPr="0028018E" w:rsidRDefault="00697E44" w:rsidP="00697E44">
            <w:pPr>
              <w:pStyle w:val="CRCoverPage"/>
              <w:spacing w:after="0"/>
              <w:rPr>
                <w:lang w:eastAsia="en-GB"/>
              </w:rPr>
            </w:pPr>
            <w:r>
              <w:rPr>
                <w:noProof/>
                <w:lang w:val="en-US"/>
              </w:rPr>
              <w:t>This neesd to be addressed.</w:t>
            </w:r>
          </w:p>
        </w:tc>
      </w:tr>
      <w:tr w:rsidR="00697E44" w14:paraId="1800DFC1" w14:textId="77777777" w:rsidTr="00E14D7D">
        <w:tc>
          <w:tcPr>
            <w:tcW w:w="1985" w:type="dxa"/>
          </w:tcPr>
          <w:p w14:paraId="7CA3F8DE" w14:textId="77777777" w:rsidR="00697E44" w:rsidRPr="00E751F5" w:rsidRDefault="00697E44" w:rsidP="00697E4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8F59C8" w14:textId="77777777" w:rsidR="00645546" w:rsidRDefault="00645546" w:rsidP="0064554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Added a boolean argument “</w:t>
            </w:r>
            <w:r w:rsidRPr="002D2C1D">
              <w:rPr>
                <w:noProof/>
                <w:lang w:val="en-US"/>
              </w:rPr>
              <w:t>p_QoS_Rule2_PreConfigured</w:t>
            </w:r>
            <w:r>
              <w:rPr>
                <w:noProof/>
                <w:lang w:val="en-US"/>
              </w:rPr>
              <w:t xml:space="preserve">” to functions </w:t>
            </w:r>
            <w:r w:rsidRPr="002D2C1D">
              <w:rPr>
                <w:noProof/>
                <w:lang w:val="en-US"/>
              </w:rPr>
              <w:t>f_BuildDefaultQoSRules</w:t>
            </w:r>
            <w:r>
              <w:rPr>
                <w:noProof/>
                <w:lang w:val="en-US"/>
              </w:rPr>
              <w:t xml:space="preserve"> and </w:t>
            </w:r>
            <w:r w:rsidRPr="002D2C1D">
              <w:rPr>
                <w:noProof/>
                <w:lang w:val="en-US"/>
              </w:rPr>
              <w:t>f_BuildDefaultQoSRule</w:t>
            </w:r>
            <w:r>
              <w:rPr>
                <w:noProof/>
                <w:lang w:val="en-US"/>
              </w:rPr>
              <w:t xml:space="preserve"> and based on that set the Rule operation code to ‘100’B</w:t>
            </w:r>
          </w:p>
          <w:p w14:paraId="4B740E52" w14:textId="77777777" w:rsidR="00645546" w:rsidRDefault="00645546" w:rsidP="00645546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E563043" w14:textId="77777777" w:rsidR="00645546" w:rsidRDefault="00645546" w:rsidP="0064554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Added a boolean argument “</w:t>
            </w:r>
            <w:r w:rsidRPr="002D2C1D">
              <w:rPr>
                <w:noProof/>
                <w:lang w:val="en-US"/>
              </w:rPr>
              <w:t>p_QoS_Flow2_Preconfigured</w:t>
            </w:r>
            <w:r>
              <w:rPr>
                <w:noProof/>
                <w:lang w:val="en-US"/>
              </w:rPr>
              <w:t xml:space="preserve">” to template </w:t>
            </w:r>
            <w:r w:rsidRPr="002D2C1D">
              <w:rPr>
                <w:noProof/>
                <w:lang w:val="en-US"/>
              </w:rPr>
              <w:t>cs_QoS_Flow2</w:t>
            </w:r>
            <w:r>
              <w:rPr>
                <w:noProof/>
                <w:lang w:val="en-US"/>
              </w:rPr>
              <w:t xml:space="preserve"> and </w:t>
            </w:r>
            <w:r w:rsidRPr="002D2C1D">
              <w:rPr>
                <w:noProof/>
                <w:lang w:val="en-US"/>
              </w:rPr>
              <w:t>f_BuildDefaultQosFlow</w:t>
            </w:r>
            <w:r>
              <w:rPr>
                <w:noProof/>
                <w:lang w:val="en-US"/>
              </w:rPr>
              <w:t xml:space="preserve"> and based on that set the Operation Code to ‘011’B.</w:t>
            </w:r>
          </w:p>
          <w:p w14:paraId="0B865754" w14:textId="77777777" w:rsidR="00645546" w:rsidRDefault="00645546" w:rsidP="00645546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BD0F4F4" w14:textId="77777777" w:rsidR="00645546" w:rsidRDefault="00645546" w:rsidP="0064554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 for detailed change description.</w:t>
            </w:r>
          </w:p>
          <w:p w14:paraId="5A51FA66" w14:textId="77777777" w:rsidR="00645546" w:rsidRDefault="00645546" w:rsidP="00645546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15FFF905" w14:textId="77777777" w:rsidR="00697E44" w:rsidRPr="00300C5B" w:rsidRDefault="00645546" w:rsidP="0064554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NOTE: A Prose CR will be raised for this.</w:t>
            </w:r>
          </w:p>
        </w:tc>
      </w:tr>
      <w:tr w:rsidR="00697E44" w14:paraId="0581A607" w14:textId="77777777" w:rsidTr="00E14D7D">
        <w:tc>
          <w:tcPr>
            <w:tcW w:w="1985" w:type="dxa"/>
          </w:tcPr>
          <w:p w14:paraId="7494A5A8" w14:textId="77777777" w:rsidR="00697E44" w:rsidRPr="00E751F5" w:rsidRDefault="00697E44" w:rsidP="00697E4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5A4273B" w14:textId="77777777" w:rsidR="00697E44" w:rsidRPr="00F0313E" w:rsidRDefault="00645546" w:rsidP="00697E44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NR5GC_IMSProcedures.ttcn</w:t>
            </w:r>
          </w:p>
        </w:tc>
      </w:tr>
      <w:tr w:rsidR="00697E44" w:rsidRPr="00E751F5" w14:paraId="67AC662A" w14:textId="77777777" w:rsidTr="00E14D7D">
        <w:tc>
          <w:tcPr>
            <w:tcW w:w="1985" w:type="dxa"/>
          </w:tcPr>
          <w:p w14:paraId="59CB18BB" w14:textId="77777777" w:rsidR="00697E44" w:rsidRPr="00E751F5" w:rsidRDefault="00697E44" w:rsidP="00697E4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F80B4FE" w14:textId="72DB02D2" w:rsidR="00697E44" w:rsidRPr="0089577C" w:rsidRDefault="0089577C" w:rsidP="00697E44">
            <w:pPr>
              <w:rPr>
                <w:rFonts w:ascii="Arial" w:hAnsi="Arial"/>
                <w:highlight w:val="magenta"/>
              </w:rPr>
            </w:pPr>
            <w:r w:rsidRPr="0089577C">
              <w:rPr>
                <w:rFonts w:ascii="Arial" w:hAnsi="Arial"/>
                <w:highlight w:val="magenta"/>
              </w:rPr>
              <w:t>Postponed until outcome of prose CR</w:t>
            </w:r>
          </w:p>
        </w:tc>
      </w:tr>
    </w:tbl>
    <w:p w14:paraId="5BD836B1" w14:textId="77777777" w:rsidR="001E41F3" w:rsidRDefault="001E41F3">
      <w:pPr>
        <w:rPr>
          <w:noProof/>
          <w:lang w:val="en-US"/>
        </w:rPr>
      </w:pPr>
    </w:p>
    <w:p w14:paraId="10B7118D" w14:textId="77777777" w:rsidR="00300C5B" w:rsidRDefault="00300C5B" w:rsidP="00300C5B">
      <w:pPr>
        <w:rPr>
          <w:noProof/>
        </w:rPr>
      </w:pPr>
    </w:p>
    <w:p w14:paraId="5A28FB41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6C1D8FEF" w14:textId="77777777" w:rsidTr="000441DD">
        <w:tc>
          <w:tcPr>
            <w:tcW w:w="9855" w:type="dxa"/>
          </w:tcPr>
          <w:p w14:paraId="713BCCD2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E2D76D2" w14:textId="77777777" w:rsidR="00DF541F" w:rsidRPr="00DF541F" w:rsidRDefault="00DF541F" w:rsidP="00DF541F">
            <w:pPr>
              <w:spacing w:after="0"/>
              <w:rPr>
                <w:rFonts w:ascii="Arial" w:hAnsi="Arial"/>
                <w:lang w:eastAsia="en-GB"/>
              </w:rPr>
            </w:pPr>
            <w:r w:rsidRPr="00DF541F">
              <w:rPr>
                <w:rFonts w:ascii="Arial" w:hAnsi="Arial"/>
                <w:lang w:eastAsia="en-GB"/>
              </w:rPr>
              <w:t>// build components of Reconfiguration message</w:t>
            </w:r>
          </w:p>
          <w:p w14:paraId="51342ABC" w14:textId="77777777" w:rsidR="00DF541F" w:rsidRPr="00DF541F" w:rsidRDefault="00DF541F" w:rsidP="00DF541F">
            <w:pPr>
              <w:spacing w:after="0"/>
              <w:rPr>
                <w:rFonts w:ascii="Arial" w:hAnsi="Arial"/>
                <w:lang w:eastAsia="en-GB"/>
              </w:rPr>
            </w:pPr>
            <w:r w:rsidRPr="00DF541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DF541F">
              <w:rPr>
                <w:rFonts w:ascii="Arial" w:hAnsi="Arial"/>
                <w:lang w:eastAsia="en-GB"/>
              </w:rPr>
              <w:t>v_</w:t>
            </w:r>
            <w:proofErr w:type="gramStart"/>
            <w:r w:rsidRPr="00DF541F">
              <w:rPr>
                <w:rFonts w:ascii="Arial" w:hAnsi="Arial"/>
                <w:lang w:eastAsia="en-GB"/>
              </w:rPr>
              <w:t>PiggyBackedMsgToSend</w:t>
            </w:r>
            <w:proofErr w:type="spellEnd"/>
            <w:r w:rsidRPr="00DF541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DF541F">
              <w:rPr>
                <w:rFonts w:ascii="Arial" w:hAnsi="Arial"/>
                <w:lang w:eastAsia="en-GB"/>
              </w:rPr>
              <w:t>= f_Get_NG_PDUSessionModificationCommand(v_GSM_MobilityInfo.SessionId,</w:t>
            </w:r>
          </w:p>
          <w:p w14:paraId="59583CF8" w14:textId="77777777" w:rsidR="00DF541F" w:rsidRPr="00DF541F" w:rsidRDefault="00DF541F" w:rsidP="00DF541F">
            <w:pPr>
              <w:spacing w:after="0"/>
              <w:rPr>
                <w:rFonts w:ascii="Arial" w:hAnsi="Arial"/>
                <w:lang w:eastAsia="en-GB"/>
              </w:rPr>
            </w:pPr>
            <w:r w:rsidRPr="00DF541F">
              <w:rPr>
                <w:rFonts w:ascii="Arial" w:hAnsi="Arial"/>
                <w:lang w:eastAsia="en-GB"/>
              </w:rPr>
              <w:t xml:space="preserve">                                                                         omit,</w:t>
            </w:r>
          </w:p>
          <w:p w14:paraId="2927EBA8" w14:textId="77777777" w:rsidR="00DF541F" w:rsidRPr="00DF541F" w:rsidRDefault="00DF541F" w:rsidP="00DF541F">
            <w:pPr>
              <w:spacing w:after="0"/>
              <w:rPr>
                <w:rFonts w:ascii="Arial" w:hAnsi="Arial"/>
                <w:lang w:eastAsia="en-GB"/>
              </w:rPr>
            </w:pPr>
            <w:r w:rsidRPr="00DF541F">
              <w:rPr>
                <w:rFonts w:ascii="Arial" w:hAnsi="Arial"/>
                <w:lang w:eastAsia="en-GB"/>
              </w:rPr>
              <w:t xml:space="preserve">                                                                         -, -, -, -,</w:t>
            </w:r>
          </w:p>
          <w:p w14:paraId="7B8865A4" w14:textId="77777777" w:rsidR="00DF541F" w:rsidRPr="00DF541F" w:rsidRDefault="00DF541F" w:rsidP="00DF541F">
            <w:pPr>
              <w:spacing w:after="0"/>
              <w:rPr>
                <w:rFonts w:ascii="Arial" w:hAnsi="Arial"/>
                <w:lang w:eastAsia="en-GB"/>
              </w:rPr>
            </w:pPr>
            <w:r w:rsidRPr="00DF541F">
              <w:rPr>
                <w:rFonts w:ascii="Arial" w:hAnsi="Arial"/>
                <w:lang w:eastAsia="en-GB"/>
              </w:rPr>
              <w:t xml:space="preserve">                                                                         </w:t>
            </w:r>
            <w:proofErr w:type="spellStart"/>
            <w:r w:rsidRPr="00DF541F">
              <w:rPr>
                <w:rFonts w:ascii="Arial" w:hAnsi="Arial"/>
                <w:lang w:eastAsia="en-GB"/>
              </w:rPr>
              <w:t>f_</w:t>
            </w:r>
            <w:proofErr w:type="gramStart"/>
            <w:r w:rsidRPr="00DF541F">
              <w:rPr>
                <w:rFonts w:ascii="Arial" w:hAnsi="Arial"/>
                <w:lang w:eastAsia="en-GB"/>
              </w:rPr>
              <w:t>BuildDefaultQoSRules</w:t>
            </w:r>
            <w:proofErr w:type="spellEnd"/>
            <w:r w:rsidRPr="00DF541F">
              <w:rPr>
                <w:rFonts w:ascii="Arial" w:hAnsi="Arial"/>
                <w:lang w:eastAsia="en-GB"/>
              </w:rPr>
              <w:t>(</w:t>
            </w:r>
            <w:proofErr w:type="gramEnd"/>
            <w:r w:rsidRPr="00DF541F">
              <w:rPr>
                <w:rFonts w:ascii="Arial" w:hAnsi="Arial"/>
                <w:lang w:eastAsia="en-GB"/>
              </w:rPr>
              <w:t>"2", '7A'O), // @sic R5s210073 sic@</w:t>
            </w:r>
          </w:p>
          <w:p w14:paraId="3AB04E12" w14:textId="77777777" w:rsidR="00DF541F" w:rsidRPr="00DF541F" w:rsidRDefault="00DF541F" w:rsidP="00DF541F">
            <w:pPr>
              <w:spacing w:after="0"/>
              <w:rPr>
                <w:rFonts w:ascii="Arial" w:hAnsi="Arial"/>
                <w:lang w:eastAsia="en-GB"/>
              </w:rPr>
            </w:pPr>
            <w:r w:rsidRPr="00DF541F">
              <w:rPr>
                <w:rFonts w:ascii="Arial" w:hAnsi="Arial"/>
                <w:lang w:eastAsia="en-GB"/>
              </w:rPr>
              <w:t xml:space="preserve">                                                                         </w:t>
            </w:r>
            <w:proofErr w:type="spellStart"/>
            <w:r w:rsidRPr="00DF541F">
              <w:rPr>
                <w:rFonts w:ascii="Arial" w:hAnsi="Arial"/>
                <w:lang w:eastAsia="en-GB"/>
              </w:rPr>
              <w:t>cs_</w:t>
            </w:r>
            <w:proofErr w:type="gramStart"/>
            <w:r w:rsidRPr="00DF541F">
              <w:rPr>
                <w:rFonts w:ascii="Arial" w:hAnsi="Arial"/>
                <w:lang w:eastAsia="en-GB"/>
              </w:rPr>
              <w:t>QoSFlowDescr</w:t>
            </w:r>
            <w:proofErr w:type="spellEnd"/>
            <w:r w:rsidRPr="00DF541F">
              <w:rPr>
                <w:rFonts w:ascii="Arial" w:hAnsi="Arial"/>
                <w:lang w:eastAsia="en-GB"/>
              </w:rPr>
              <w:t>(</w:t>
            </w:r>
            <w:proofErr w:type="gramEnd"/>
            <w:r w:rsidRPr="00DF541F">
              <w:rPr>
                <w:rFonts w:ascii="Arial" w:hAnsi="Arial"/>
                <w:lang w:eastAsia="en-GB"/>
              </w:rPr>
              <w:t>{cs_QoS_Flow2(</w:t>
            </w:r>
            <w:proofErr w:type="spellStart"/>
            <w:r w:rsidRPr="00DF541F">
              <w:rPr>
                <w:rFonts w:ascii="Arial" w:hAnsi="Arial"/>
                <w:lang w:eastAsia="en-GB"/>
              </w:rPr>
              <w:t>v_InterworkWithEPS</w:t>
            </w:r>
            <w:proofErr w:type="spellEnd"/>
            <w:r w:rsidRPr="00DF541F">
              <w:rPr>
                <w:rFonts w:ascii="Arial" w:hAnsi="Arial"/>
                <w:lang w:eastAsia="en-GB"/>
              </w:rPr>
              <w:t>, v_EPSBearer)}));</w:t>
            </w:r>
          </w:p>
          <w:p w14:paraId="18AFEE5F" w14:textId="77777777" w:rsidR="00DF541F" w:rsidRPr="00DF541F" w:rsidRDefault="00DF541F" w:rsidP="00DF541F">
            <w:pPr>
              <w:spacing w:after="0"/>
              <w:rPr>
                <w:rFonts w:ascii="Arial" w:hAnsi="Arial"/>
                <w:lang w:eastAsia="en-GB"/>
              </w:rPr>
            </w:pPr>
          </w:p>
          <w:p w14:paraId="30586038" w14:textId="77777777" w:rsidR="00DF541F" w:rsidRPr="00DF541F" w:rsidRDefault="00DF541F" w:rsidP="00DF541F">
            <w:pPr>
              <w:spacing w:after="0"/>
              <w:rPr>
                <w:rFonts w:ascii="Arial" w:hAnsi="Arial"/>
                <w:lang w:eastAsia="en-GB"/>
              </w:rPr>
            </w:pPr>
            <w:r w:rsidRPr="00DF541F">
              <w:rPr>
                <w:rFonts w:ascii="Arial" w:hAnsi="Arial"/>
                <w:lang w:eastAsia="en-GB"/>
              </w:rPr>
              <w:t xml:space="preserve">    // @sic R5-211171 sic@</w:t>
            </w:r>
          </w:p>
          <w:p w14:paraId="4970168A" w14:textId="77777777" w:rsidR="00300C5B" w:rsidRPr="004031F3" w:rsidRDefault="00300C5B" w:rsidP="005E57AC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14:paraId="214795EA" w14:textId="77777777" w:rsidTr="000441DD">
        <w:tc>
          <w:tcPr>
            <w:tcW w:w="9855" w:type="dxa"/>
          </w:tcPr>
          <w:p w14:paraId="4527C1EE" w14:textId="77777777"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524EEC4D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38CC2BF3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0BBEEB49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DF541F" w14:paraId="22FD8D32" w14:textId="77777777" w:rsidTr="000441DD">
        <w:tc>
          <w:tcPr>
            <w:tcW w:w="9855" w:type="dxa"/>
          </w:tcPr>
          <w:p w14:paraId="3655197A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9BF1B82" w14:textId="77777777" w:rsidR="00DF541F" w:rsidRPr="00DF541F" w:rsidRDefault="00DF541F" w:rsidP="00DF541F">
            <w:pPr>
              <w:spacing w:after="0"/>
              <w:rPr>
                <w:rFonts w:ascii="Arial" w:hAnsi="Arial"/>
                <w:lang w:eastAsia="en-GB"/>
              </w:rPr>
            </w:pPr>
            <w:r w:rsidRPr="00DF541F">
              <w:rPr>
                <w:rFonts w:ascii="Arial" w:hAnsi="Arial"/>
                <w:lang w:eastAsia="en-GB"/>
              </w:rPr>
              <w:lastRenderedPageBreak/>
              <w:t>// build components of Reconfiguration message</w:t>
            </w:r>
          </w:p>
          <w:p w14:paraId="338F414A" w14:textId="77777777" w:rsidR="00DF541F" w:rsidRPr="00DF541F" w:rsidRDefault="00DF541F" w:rsidP="00DF541F">
            <w:pPr>
              <w:spacing w:after="0"/>
              <w:rPr>
                <w:rFonts w:ascii="Arial" w:hAnsi="Arial"/>
                <w:lang w:eastAsia="en-GB"/>
              </w:rPr>
            </w:pPr>
            <w:r w:rsidRPr="00DF541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DF541F">
              <w:rPr>
                <w:rFonts w:ascii="Arial" w:hAnsi="Arial"/>
                <w:lang w:eastAsia="en-GB"/>
              </w:rPr>
              <w:t>v_</w:t>
            </w:r>
            <w:proofErr w:type="gramStart"/>
            <w:r w:rsidRPr="00DF541F">
              <w:rPr>
                <w:rFonts w:ascii="Arial" w:hAnsi="Arial"/>
                <w:lang w:eastAsia="en-GB"/>
              </w:rPr>
              <w:t>PiggyBackedMsgToSend</w:t>
            </w:r>
            <w:proofErr w:type="spellEnd"/>
            <w:r w:rsidRPr="00DF541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DF541F">
              <w:rPr>
                <w:rFonts w:ascii="Arial" w:hAnsi="Arial"/>
                <w:lang w:eastAsia="en-GB"/>
              </w:rPr>
              <w:t>= f_Get_NG_PDUSessionModificationCommand(v_GSM_MobilityInfo.SessionId,</w:t>
            </w:r>
          </w:p>
          <w:p w14:paraId="19C87F7D" w14:textId="77777777" w:rsidR="00DF541F" w:rsidRPr="00DF541F" w:rsidRDefault="00DF541F" w:rsidP="00DF541F">
            <w:pPr>
              <w:spacing w:after="0"/>
              <w:rPr>
                <w:rFonts w:ascii="Arial" w:hAnsi="Arial"/>
                <w:lang w:eastAsia="en-GB"/>
              </w:rPr>
            </w:pPr>
            <w:r w:rsidRPr="00DF541F">
              <w:rPr>
                <w:rFonts w:ascii="Arial" w:hAnsi="Arial"/>
                <w:lang w:eastAsia="en-GB"/>
              </w:rPr>
              <w:t xml:space="preserve">                                                                         omit,</w:t>
            </w:r>
          </w:p>
          <w:p w14:paraId="3BCF9C74" w14:textId="77777777" w:rsidR="00DF541F" w:rsidRPr="00DF541F" w:rsidRDefault="00DF541F" w:rsidP="00DF541F">
            <w:pPr>
              <w:spacing w:after="0"/>
              <w:rPr>
                <w:rFonts w:ascii="Arial" w:hAnsi="Arial"/>
                <w:lang w:eastAsia="en-GB"/>
              </w:rPr>
            </w:pPr>
            <w:r w:rsidRPr="00DF541F">
              <w:rPr>
                <w:rFonts w:ascii="Arial" w:hAnsi="Arial"/>
                <w:lang w:eastAsia="en-GB"/>
              </w:rPr>
              <w:t xml:space="preserve">                                                                         -, -, -, -,</w:t>
            </w:r>
          </w:p>
          <w:p w14:paraId="26B1D0E7" w14:textId="77777777" w:rsidR="00DF541F" w:rsidRPr="00DF541F" w:rsidRDefault="00DF541F" w:rsidP="00DF541F">
            <w:pPr>
              <w:spacing w:after="0"/>
              <w:rPr>
                <w:rFonts w:ascii="Arial" w:hAnsi="Arial"/>
                <w:lang w:eastAsia="en-GB"/>
              </w:rPr>
            </w:pPr>
            <w:r w:rsidRPr="00DF541F">
              <w:rPr>
                <w:rFonts w:ascii="Arial" w:hAnsi="Arial"/>
                <w:lang w:eastAsia="en-GB"/>
              </w:rPr>
              <w:t xml:space="preserve">                                                                         </w:t>
            </w:r>
            <w:proofErr w:type="spellStart"/>
            <w:r w:rsidRPr="00DF541F">
              <w:rPr>
                <w:rFonts w:ascii="Arial" w:hAnsi="Arial"/>
                <w:lang w:eastAsia="en-GB"/>
              </w:rPr>
              <w:t>f_</w:t>
            </w:r>
            <w:proofErr w:type="gramStart"/>
            <w:r w:rsidRPr="00DF541F">
              <w:rPr>
                <w:rFonts w:ascii="Arial" w:hAnsi="Arial"/>
                <w:lang w:eastAsia="en-GB"/>
              </w:rPr>
              <w:t>BuildDefaultQoSRules</w:t>
            </w:r>
            <w:proofErr w:type="spellEnd"/>
            <w:r w:rsidRPr="00DF541F">
              <w:rPr>
                <w:rFonts w:ascii="Arial" w:hAnsi="Arial"/>
                <w:lang w:eastAsia="en-GB"/>
              </w:rPr>
              <w:t>(</w:t>
            </w:r>
            <w:proofErr w:type="gramEnd"/>
            <w:r w:rsidRPr="00DF541F">
              <w:rPr>
                <w:rFonts w:ascii="Arial" w:hAnsi="Arial"/>
                <w:lang w:eastAsia="en-GB"/>
              </w:rPr>
              <w:t xml:space="preserve">"2", '7A'O, </w:t>
            </w:r>
            <w:r w:rsidRPr="00DF541F">
              <w:rPr>
                <w:rFonts w:ascii="Arial" w:hAnsi="Arial"/>
                <w:highlight w:val="yellow"/>
                <w:lang w:eastAsia="en-GB"/>
              </w:rPr>
              <w:t>true /*WA#7_5*/),</w:t>
            </w:r>
            <w:r w:rsidRPr="00DF541F">
              <w:rPr>
                <w:rFonts w:ascii="Arial" w:hAnsi="Arial"/>
                <w:lang w:eastAsia="en-GB"/>
              </w:rPr>
              <w:t xml:space="preserve"> // @sic R5s210073 sic@</w:t>
            </w:r>
          </w:p>
          <w:p w14:paraId="0EA801B1" w14:textId="77777777" w:rsidR="00DF541F" w:rsidRPr="00DF541F" w:rsidRDefault="00DF541F" w:rsidP="00DF541F">
            <w:pPr>
              <w:spacing w:after="0"/>
              <w:rPr>
                <w:rFonts w:ascii="Arial" w:hAnsi="Arial"/>
                <w:lang w:eastAsia="en-GB"/>
              </w:rPr>
            </w:pPr>
            <w:r w:rsidRPr="00DF541F">
              <w:rPr>
                <w:rFonts w:ascii="Arial" w:hAnsi="Arial"/>
                <w:lang w:eastAsia="en-GB"/>
              </w:rPr>
              <w:t xml:space="preserve">                                                                         </w:t>
            </w:r>
            <w:proofErr w:type="spellStart"/>
            <w:r w:rsidRPr="00DF541F">
              <w:rPr>
                <w:rFonts w:ascii="Arial" w:hAnsi="Arial"/>
                <w:lang w:eastAsia="en-GB"/>
              </w:rPr>
              <w:t>cs_</w:t>
            </w:r>
            <w:proofErr w:type="gramStart"/>
            <w:r w:rsidRPr="00DF541F">
              <w:rPr>
                <w:rFonts w:ascii="Arial" w:hAnsi="Arial"/>
                <w:lang w:eastAsia="en-GB"/>
              </w:rPr>
              <w:t>QoSFlowDescr</w:t>
            </w:r>
            <w:proofErr w:type="spellEnd"/>
            <w:r w:rsidRPr="00DF541F">
              <w:rPr>
                <w:rFonts w:ascii="Arial" w:hAnsi="Arial"/>
                <w:lang w:eastAsia="en-GB"/>
              </w:rPr>
              <w:t>(</w:t>
            </w:r>
            <w:proofErr w:type="gramEnd"/>
            <w:r w:rsidRPr="00DF541F">
              <w:rPr>
                <w:rFonts w:ascii="Arial" w:hAnsi="Arial"/>
                <w:lang w:eastAsia="en-GB"/>
              </w:rPr>
              <w:t>{cs_QoS_Flow2(</w:t>
            </w:r>
            <w:proofErr w:type="spellStart"/>
            <w:r w:rsidRPr="00DF541F">
              <w:rPr>
                <w:rFonts w:ascii="Arial" w:hAnsi="Arial"/>
                <w:lang w:eastAsia="en-GB"/>
              </w:rPr>
              <w:t>v_InterworkWithEPS</w:t>
            </w:r>
            <w:proofErr w:type="spellEnd"/>
            <w:r w:rsidRPr="00DF541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DF541F">
              <w:rPr>
                <w:rFonts w:ascii="Arial" w:hAnsi="Arial"/>
                <w:lang w:eastAsia="en-GB"/>
              </w:rPr>
              <w:t>v_EPSBearer</w:t>
            </w:r>
            <w:proofErr w:type="spellEnd"/>
            <w:r w:rsidRPr="00DF541F">
              <w:rPr>
                <w:rFonts w:ascii="Arial" w:hAnsi="Arial"/>
                <w:highlight w:val="yellow"/>
                <w:lang w:eastAsia="en-GB"/>
              </w:rPr>
              <w:t>, true /*WA#7_5*</w:t>
            </w:r>
            <w:r w:rsidRPr="00DF541F">
              <w:rPr>
                <w:rFonts w:ascii="Arial" w:hAnsi="Arial"/>
                <w:lang w:eastAsia="en-GB"/>
              </w:rPr>
              <w:t>/)}));</w:t>
            </w:r>
          </w:p>
          <w:p w14:paraId="5E55999F" w14:textId="77777777" w:rsidR="00DF541F" w:rsidRPr="00DF541F" w:rsidRDefault="00DF541F" w:rsidP="00DF541F">
            <w:pPr>
              <w:spacing w:after="0"/>
              <w:rPr>
                <w:rFonts w:ascii="Arial" w:hAnsi="Arial"/>
                <w:lang w:eastAsia="en-GB"/>
              </w:rPr>
            </w:pPr>
          </w:p>
          <w:p w14:paraId="14F35D0E" w14:textId="77777777" w:rsidR="00DF541F" w:rsidRDefault="00DF541F" w:rsidP="00DF541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de-DE" w:eastAsia="en-GB"/>
              </w:rPr>
            </w:pPr>
            <w:r w:rsidRPr="00DF541F">
              <w:rPr>
                <w:rFonts w:ascii="Arial" w:hAnsi="Arial"/>
                <w:lang w:eastAsia="en-GB"/>
              </w:rPr>
              <w:t xml:space="preserve">    </w:t>
            </w:r>
            <w:r w:rsidRPr="00DF541F">
              <w:rPr>
                <w:rFonts w:ascii="Arial" w:hAnsi="Arial"/>
                <w:lang w:val="de-DE" w:eastAsia="en-GB"/>
              </w:rPr>
              <w:t>// @sic R5-211171 sic@</w:t>
            </w:r>
          </w:p>
          <w:p w14:paraId="574591F7" w14:textId="77777777" w:rsidR="00300C5B" w:rsidRPr="00DF541F" w:rsidRDefault="00300C5B" w:rsidP="00DF541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val="de-DE" w:eastAsia="en-GB"/>
              </w:rPr>
            </w:pPr>
            <w:r w:rsidRPr="00DF541F">
              <w:rPr>
                <w:rFonts w:ascii="Arial" w:hAnsi="Arial"/>
                <w:b/>
                <w:lang w:val="de-DE" w:eastAsia="en-GB"/>
              </w:rPr>
              <w:t>&lt;&lt;SKIPPED CODE&gt;&gt;</w:t>
            </w:r>
          </w:p>
        </w:tc>
      </w:tr>
    </w:tbl>
    <w:p w14:paraId="741E702F" w14:textId="77777777" w:rsidR="00F3772C" w:rsidRPr="00DF541F" w:rsidRDefault="00F3772C" w:rsidP="00300C5B">
      <w:pPr>
        <w:rPr>
          <w:noProof/>
          <w:lang w:val="de-DE"/>
        </w:rPr>
      </w:pPr>
    </w:p>
    <w:p w14:paraId="4EC29DAE" w14:textId="77777777" w:rsidR="00F3772C" w:rsidRPr="00DF541F" w:rsidRDefault="00F3772C">
      <w:pPr>
        <w:spacing w:after="0"/>
        <w:rPr>
          <w:noProof/>
          <w:lang w:val="de-DE"/>
        </w:rPr>
      </w:pPr>
      <w:r w:rsidRPr="00DF541F">
        <w:rPr>
          <w:noProof/>
          <w:lang w:val="de-DE"/>
        </w:rPr>
        <w:br w:type="page"/>
      </w:r>
    </w:p>
    <w:p w14:paraId="1B27F78D" w14:textId="77777777" w:rsidR="00F3772C" w:rsidRPr="001D3FBA" w:rsidRDefault="00F3772C" w:rsidP="00F3772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5" w:name="_Toc68005663"/>
      <w:r w:rsidRPr="001D3FBA">
        <w:rPr>
          <w:b/>
          <w:sz w:val="28"/>
          <w:szCs w:val="28"/>
        </w:rPr>
        <w:lastRenderedPageBreak/>
        <w:t xml:space="preserve">Correction to </w:t>
      </w:r>
      <w:proofErr w:type="spellStart"/>
      <w:r w:rsidR="00CB6E53" w:rsidRPr="00CB6E53">
        <w:rPr>
          <w:b/>
          <w:sz w:val="28"/>
          <w:szCs w:val="28"/>
        </w:rPr>
        <w:t>f_BuildDefaultQoSRules</w:t>
      </w:r>
      <w:bookmarkEnd w:id="5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3772C" w14:paraId="40DC75E9" w14:textId="77777777" w:rsidTr="00697E44">
        <w:trPr>
          <w:trHeight w:val="447"/>
        </w:trPr>
        <w:tc>
          <w:tcPr>
            <w:tcW w:w="1985" w:type="dxa"/>
          </w:tcPr>
          <w:p w14:paraId="67509FCE" w14:textId="77777777" w:rsidR="00F3772C" w:rsidRPr="00E751F5" w:rsidRDefault="00F3772C" w:rsidP="00697E4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Module </w:t>
            </w:r>
            <w:r w:rsidRPr="00E751F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654" w:type="dxa"/>
          </w:tcPr>
          <w:p w14:paraId="1B0F9BE6" w14:textId="77777777" w:rsidR="00F3772C" w:rsidRDefault="00CB6E53" w:rsidP="00697E44">
            <w:pPr>
              <w:pStyle w:val="CRCoverPage"/>
              <w:spacing w:after="0"/>
              <w:rPr>
                <w:noProof/>
              </w:rPr>
            </w:pPr>
            <w:r w:rsidRPr="00CB6E53">
              <w:rPr>
                <w:rFonts w:cs="Arial"/>
                <w:noProof/>
                <w:lang w:val="en-US"/>
              </w:rPr>
              <w:t>f_BuildDefaultQoSRules</w:t>
            </w:r>
          </w:p>
        </w:tc>
      </w:tr>
      <w:tr w:rsidR="00F3772C" w14:paraId="1904A29B" w14:textId="77777777" w:rsidTr="00697E44">
        <w:trPr>
          <w:trHeight w:val="452"/>
        </w:trPr>
        <w:tc>
          <w:tcPr>
            <w:tcW w:w="1985" w:type="dxa"/>
          </w:tcPr>
          <w:p w14:paraId="64A43DB0" w14:textId="77777777" w:rsidR="00F3772C" w:rsidRPr="00E751F5" w:rsidRDefault="00F3772C" w:rsidP="00697E4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BDF852C" w14:textId="77777777" w:rsidR="00F3772C" w:rsidRPr="00617F63" w:rsidRDefault="00F3772C" w:rsidP="00697E44">
            <w:pPr>
              <w:pStyle w:val="CRCoverPage"/>
              <w:rPr>
                <w:bCs/>
                <w:lang w:val="en-US"/>
              </w:rPr>
            </w:pPr>
            <w:r>
              <w:rPr>
                <w:noProof/>
                <w:lang w:val="en-US"/>
              </w:rPr>
              <w:t xml:space="preserve">Please see the change </w:t>
            </w:r>
            <w:r w:rsidR="00612F79">
              <w:rPr>
                <w:noProof/>
                <w:lang w:val="en-US"/>
              </w:rPr>
              <w:t xml:space="preserve">1.1 </w:t>
            </w:r>
            <w:r>
              <w:rPr>
                <w:noProof/>
                <w:lang w:val="en-US"/>
              </w:rPr>
              <w:t>above</w:t>
            </w:r>
          </w:p>
        </w:tc>
      </w:tr>
      <w:tr w:rsidR="00F3772C" w14:paraId="687CE4A6" w14:textId="77777777" w:rsidTr="00697E44">
        <w:tc>
          <w:tcPr>
            <w:tcW w:w="1985" w:type="dxa"/>
          </w:tcPr>
          <w:p w14:paraId="61DEE1EF" w14:textId="77777777" w:rsidR="00F3772C" w:rsidRPr="00E751F5" w:rsidRDefault="00F3772C" w:rsidP="00697E4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E8E6E8F" w14:textId="77777777" w:rsidR="00CB6E53" w:rsidRDefault="00F3772C" w:rsidP="00697E4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Added an additional parameter </w:t>
            </w:r>
            <w:r w:rsidR="00CB6E53" w:rsidRPr="00CB6E53">
              <w:rPr>
                <w:noProof/>
                <w:lang w:val="en-US"/>
              </w:rPr>
              <w:t>p_QoS_Rule2_PreConfigured</w:t>
            </w:r>
            <w:r w:rsidR="00CB6E53">
              <w:rPr>
                <w:noProof/>
                <w:lang w:val="en-US"/>
              </w:rPr>
              <w:t xml:space="preserve"> and passed this to function </w:t>
            </w:r>
            <w:r w:rsidR="00CB6E53" w:rsidRPr="00CB6E53">
              <w:rPr>
                <w:noProof/>
                <w:lang w:val="en-US"/>
              </w:rPr>
              <w:t>f_BuildDefaultQoSRule</w:t>
            </w:r>
            <w:r w:rsidR="00CB6E53">
              <w:rPr>
                <w:noProof/>
                <w:lang w:val="en-US"/>
              </w:rPr>
              <w:t>.</w:t>
            </w:r>
          </w:p>
          <w:p w14:paraId="79342A87" w14:textId="77777777" w:rsidR="00F3772C" w:rsidRDefault="00F3772C" w:rsidP="00697E44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6150814A" w14:textId="77777777" w:rsidR="00F3772C" w:rsidRPr="00300C5B" w:rsidRDefault="00F3772C" w:rsidP="00697E4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F3772C" w14:paraId="0E08A643" w14:textId="77777777" w:rsidTr="00697E44">
        <w:tc>
          <w:tcPr>
            <w:tcW w:w="1985" w:type="dxa"/>
          </w:tcPr>
          <w:p w14:paraId="1A5C9C4F" w14:textId="77777777" w:rsidR="00F3772C" w:rsidRPr="00E751F5" w:rsidRDefault="00F3772C" w:rsidP="00697E4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DE53AAB" w14:textId="77777777" w:rsidR="00F3772C" w:rsidRPr="00F0313E" w:rsidRDefault="00F3772C" w:rsidP="00697E44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N</w:t>
            </w:r>
            <w:r w:rsidR="00CB6E53">
              <w:rPr>
                <w:rFonts w:ascii="Arial" w:hAnsi="Arial" w:cs="Arial"/>
                <w:noProof/>
                <w:lang w:val="en-US"/>
              </w:rPr>
              <w:t>G_NAS_Templates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89577C" w:rsidRPr="00E751F5" w14:paraId="0FA0F283" w14:textId="77777777" w:rsidTr="00697E44">
        <w:tc>
          <w:tcPr>
            <w:tcW w:w="1985" w:type="dxa"/>
          </w:tcPr>
          <w:p w14:paraId="7CDF20CB" w14:textId="77777777" w:rsidR="0089577C" w:rsidRPr="00E751F5" w:rsidRDefault="0089577C" w:rsidP="0089577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6F9FE64" w14:textId="7E2011C0" w:rsidR="0089577C" w:rsidRPr="00E751F5" w:rsidRDefault="0089577C" w:rsidP="0089577C">
            <w:pPr>
              <w:rPr>
                <w:rFonts w:ascii="Arial" w:hAnsi="Arial"/>
                <w:highlight w:val="cyan"/>
              </w:rPr>
            </w:pPr>
            <w:r w:rsidRPr="0089577C">
              <w:rPr>
                <w:rFonts w:ascii="Arial" w:hAnsi="Arial"/>
                <w:highlight w:val="magenta"/>
              </w:rPr>
              <w:t>Postponed until outcome of prose CR</w:t>
            </w:r>
          </w:p>
        </w:tc>
      </w:tr>
    </w:tbl>
    <w:p w14:paraId="2C843733" w14:textId="77777777" w:rsidR="00F3772C" w:rsidRDefault="00F3772C" w:rsidP="00F3772C">
      <w:pPr>
        <w:rPr>
          <w:noProof/>
        </w:rPr>
      </w:pPr>
    </w:p>
    <w:p w14:paraId="67466E6D" w14:textId="77777777" w:rsidR="00F3772C" w:rsidRDefault="00F3772C" w:rsidP="00F3772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3772C" w:rsidRPr="004031F3" w14:paraId="37923BCC" w14:textId="77777777" w:rsidTr="00697E44">
        <w:tc>
          <w:tcPr>
            <w:tcW w:w="9855" w:type="dxa"/>
          </w:tcPr>
          <w:p w14:paraId="14072FB4" w14:textId="77777777"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function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f_BuildDefaultQoSRules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p_RuleNum</w:t>
            </w:r>
            <w:proofErr w:type="spellEnd"/>
            <w:r w:rsidRPr="0031664A">
              <w:rPr>
                <w:rFonts w:ascii="Arial" w:hAnsi="Arial"/>
                <w:lang w:eastAsia="en-GB"/>
              </w:rPr>
              <w:t>,</w:t>
            </w:r>
          </w:p>
          <w:p w14:paraId="72BDD9A4" w14:textId="77777777"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                               template (omit) IEI8_Type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p_</w:t>
            </w:r>
            <w:proofErr w:type="gramStart"/>
            <w:r w:rsidRPr="0031664A">
              <w:rPr>
                <w:rFonts w:ascii="Arial" w:hAnsi="Arial"/>
                <w:lang w:eastAsia="en-GB"/>
              </w:rPr>
              <w:t>IEI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1664A">
              <w:rPr>
                <w:rFonts w:ascii="Arial" w:hAnsi="Arial"/>
                <w:lang w:eastAsia="en-GB"/>
              </w:rPr>
              <w:t xml:space="preserve">= omit) return template (value)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QoS_Rules</w:t>
            </w:r>
            <w:proofErr w:type="spellEnd"/>
          </w:p>
          <w:p w14:paraId="78534CD4" w14:textId="77777777"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{</w:t>
            </w:r>
          </w:p>
          <w:p w14:paraId="2EB762B8" w14:textId="77777777"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QoS_Rules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v_QoS_Rules</w:t>
            </w:r>
            <w:proofErr w:type="spellEnd"/>
            <w:r w:rsidRPr="0031664A">
              <w:rPr>
                <w:rFonts w:ascii="Arial" w:hAnsi="Arial"/>
                <w:lang w:eastAsia="en-GB"/>
              </w:rPr>
              <w:t>;</w:t>
            </w:r>
          </w:p>
          <w:p w14:paraId="4C52F081" w14:textId="77777777"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</w:t>
            </w:r>
          </w:p>
          <w:p w14:paraId="24E15F87" w14:textId="77777777"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p_RuleNum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== "7_Voice") {</w:t>
            </w:r>
          </w:p>
          <w:p w14:paraId="751A8FA3" w14:textId="77777777"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v_QoS_</w:t>
            </w:r>
            <w:proofErr w:type="gramStart"/>
            <w:r w:rsidRPr="0031664A">
              <w:rPr>
                <w:rFonts w:ascii="Arial" w:hAnsi="Arial"/>
                <w:lang w:eastAsia="en-GB"/>
              </w:rPr>
              <w:t>Rules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1664A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cs_QoS_Rules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({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cs_QoS_Rule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('03'O, int2bit(7, 6), '01'O, -,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cs_PacketFilterList_MediaUDP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('0110'B), '0'B)},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p_IEI</w:t>
            </w:r>
            <w:proofErr w:type="spellEnd"/>
            <w:r w:rsidRPr="0031664A">
              <w:rPr>
                <w:rFonts w:ascii="Arial" w:hAnsi="Arial"/>
                <w:lang w:eastAsia="en-GB"/>
              </w:rPr>
              <w:t>) // @sic R5-210627 sic@</w:t>
            </w:r>
          </w:p>
          <w:p w14:paraId="17055901" w14:textId="77777777"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} else if (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p_RuleNum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== "7_Video") {</w:t>
            </w:r>
          </w:p>
          <w:p w14:paraId="43342759" w14:textId="77777777"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v_QoS_</w:t>
            </w:r>
            <w:proofErr w:type="gramStart"/>
            <w:r w:rsidRPr="0031664A">
              <w:rPr>
                <w:rFonts w:ascii="Arial" w:hAnsi="Arial"/>
                <w:lang w:eastAsia="en-GB"/>
              </w:rPr>
              <w:t>Rules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1664A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cs_QoS_Rules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({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cs_QoS_Rule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('04'O, int2bit(8, 6), '01'O, -,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cs_PacketFilterList_MediaUDP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('0111'B), '0'B)},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p_IEI</w:t>
            </w:r>
            <w:proofErr w:type="spellEnd"/>
            <w:r w:rsidRPr="0031664A">
              <w:rPr>
                <w:rFonts w:ascii="Arial" w:hAnsi="Arial"/>
                <w:lang w:eastAsia="en-GB"/>
              </w:rPr>
              <w:t>) // @sic R5-210627 sic@</w:t>
            </w:r>
          </w:p>
          <w:p w14:paraId="42D64CB6" w14:textId="77777777"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} else {</w:t>
            </w:r>
          </w:p>
          <w:p w14:paraId="3249B19E" w14:textId="77777777"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v_QoS_</w:t>
            </w:r>
            <w:proofErr w:type="gramStart"/>
            <w:r w:rsidRPr="0031664A">
              <w:rPr>
                <w:rFonts w:ascii="Arial" w:hAnsi="Arial"/>
                <w:lang w:eastAsia="en-GB"/>
              </w:rPr>
              <w:t>Rules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1664A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cs_QoS_Rules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({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f_BuildDefaultQoSRule</w:t>
            </w:r>
            <w:proofErr w:type="spellEnd"/>
            <w:r w:rsidRPr="0031664A">
              <w:rPr>
                <w:rFonts w:ascii="Arial" w:hAnsi="Arial"/>
                <w:lang w:eastAsia="en-GB"/>
              </w:rPr>
              <w:t>(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p_RuleNum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)},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p_IEI</w:t>
            </w:r>
            <w:proofErr w:type="spellEnd"/>
            <w:r w:rsidRPr="0031664A">
              <w:rPr>
                <w:rFonts w:ascii="Arial" w:hAnsi="Arial"/>
                <w:lang w:eastAsia="en-GB"/>
              </w:rPr>
              <w:t>);</w:t>
            </w:r>
          </w:p>
          <w:p w14:paraId="502FC986" w14:textId="77777777"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}</w:t>
            </w:r>
          </w:p>
          <w:p w14:paraId="5452EC53" w14:textId="77777777"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v_QoS_Rules</w:t>
            </w:r>
            <w:proofErr w:type="spellEnd"/>
            <w:r w:rsidRPr="0031664A">
              <w:rPr>
                <w:rFonts w:ascii="Arial" w:hAnsi="Arial"/>
                <w:lang w:eastAsia="en-GB"/>
              </w:rPr>
              <w:t>;</w:t>
            </w:r>
          </w:p>
          <w:p w14:paraId="0C411368" w14:textId="77777777" w:rsidR="00F3772C" w:rsidRPr="00BA289F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}</w:t>
            </w:r>
          </w:p>
        </w:tc>
      </w:tr>
      <w:tr w:rsidR="00F3772C" w:rsidRPr="004031F3" w14:paraId="06D6DDDC" w14:textId="77777777" w:rsidTr="00697E44">
        <w:tc>
          <w:tcPr>
            <w:tcW w:w="9855" w:type="dxa"/>
          </w:tcPr>
          <w:p w14:paraId="000CD1BD" w14:textId="77777777" w:rsidR="00F3772C" w:rsidRPr="00BA289F" w:rsidRDefault="00F3772C" w:rsidP="00697E44">
            <w:pPr>
              <w:spacing w:after="0"/>
              <w:rPr>
                <w:rFonts w:ascii="Arial" w:hAnsi="Arial"/>
                <w:lang w:eastAsia="en-GB"/>
              </w:rPr>
            </w:pPr>
          </w:p>
        </w:tc>
      </w:tr>
    </w:tbl>
    <w:p w14:paraId="7C09FC1D" w14:textId="77777777" w:rsidR="00F3772C" w:rsidRPr="004031F3" w:rsidRDefault="00F3772C" w:rsidP="00F3772C">
      <w:pPr>
        <w:spacing w:after="0"/>
        <w:rPr>
          <w:rFonts w:ascii="Arial" w:hAnsi="Arial"/>
          <w:b/>
          <w:lang w:eastAsia="en-GB"/>
        </w:rPr>
      </w:pPr>
    </w:p>
    <w:p w14:paraId="2619DF10" w14:textId="77777777" w:rsidR="00F3772C" w:rsidRPr="004031F3" w:rsidRDefault="00F3772C" w:rsidP="00F3772C">
      <w:pPr>
        <w:spacing w:after="0"/>
        <w:rPr>
          <w:rFonts w:ascii="Arial" w:hAnsi="Arial"/>
          <w:b/>
          <w:lang w:eastAsia="en-GB"/>
        </w:rPr>
      </w:pPr>
    </w:p>
    <w:p w14:paraId="498F3A42" w14:textId="77777777" w:rsidR="00F3772C" w:rsidRPr="004031F3" w:rsidRDefault="00F3772C" w:rsidP="00F3772C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3772C" w:rsidRPr="004031F3" w14:paraId="270CACBB" w14:textId="77777777" w:rsidTr="00697E44">
        <w:tc>
          <w:tcPr>
            <w:tcW w:w="9855" w:type="dxa"/>
          </w:tcPr>
          <w:p w14:paraId="16BAE0D4" w14:textId="77777777"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function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f_BuildDefaultQoSRules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p_RuleNum</w:t>
            </w:r>
            <w:proofErr w:type="spellEnd"/>
            <w:r w:rsidRPr="0031664A">
              <w:rPr>
                <w:rFonts w:ascii="Arial" w:hAnsi="Arial"/>
                <w:lang w:eastAsia="en-GB"/>
              </w:rPr>
              <w:t>,</w:t>
            </w:r>
          </w:p>
          <w:p w14:paraId="1A4FD93E" w14:textId="77777777"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val="de-DE"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                               </w:t>
            </w:r>
            <w:r w:rsidRPr="0031664A">
              <w:rPr>
                <w:rFonts w:ascii="Arial" w:hAnsi="Arial"/>
                <w:lang w:val="de-DE" w:eastAsia="en-GB"/>
              </w:rPr>
              <w:t>template (omit) IEI8_Type p_IEI := omit,</w:t>
            </w:r>
          </w:p>
          <w:p w14:paraId="044DEA28" w14:textId="77777777"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val="de-DE" w:eastAsia="en-GB"/>
              </w:rPr>
              <w:t xml:space="preserve">                                   </w:t>
            </w:r>
            <w:proofErr w:type="spellStart"/>
            <w:r w:rsidRPr="0031664A">
              <w:rPr>
                <w:rFonts w:ascii="Arial" w:hAnsi="Arial"/>
                <w:highlight w:val="yellow"/>
                <w:lang w:eastAsia="en-GB"/>
              </w:rPr>
              <w:t>boolean</w:t>
            </w:r>
            <w:proofErr w:type="spellEnd"/>
            <w:r w:rsidRPr="0031664A">
              <w:rPr>
                <w:rFonts w:ascii="Arial" w:hAnsi="Arial"/>
                <w:highlight w:val="yellow"/>
                <w:lang w:eastAsia="en-GB"/>
              </w:rPr>
              <w:t xml:space="preserve"> p_QoS_Rule2_</w:t>
            </w:r>
            <w:proofErr w:type="gramStart"/>
            <w:r w:rsidRPr="0031664A">
              <w:rPr>
                <w:rFonts w:ascii="Arial" w:hAnsi="Arial"/>
                <w:highlight w:val="yellow"/>
                <w:lang w:eastAsia="en-GB"/>
              </w:rPr>
              <w:t>PreConfigured :</w:t>
            </w:r>
            <w:proofErr w:type="gramEnd"/>
            <w:r w:rsidRPr="0031664A">
              <w:rPr>
                <w:rFonts w:ascii="Arial" w:hAnsi="Arial"/>
                <w:highlight w:val="yellow"/>
                <w:lang w:eastAsia="en-GB"/>
              </w:rPr>
              <w:t>= false /*WA#7_5*/</w:t>
            </w:r>
            <w:r w:rsidRPr="0031664A">
              <w:rPr>
                <w:rFonts w:ascii="Arial" w:hAnsi="Arial"/>
                <w:lang w:eastAsia="en-GB"/>
              </w:rPr>
              <w:t xml:space="preserve">) return template (value)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QoS_Rules</w:t>
            </w:r>
            <w:proofErr w:type="spellEnd"/>
          </w:p>
          <w:p w14:paraId="3C1CB0B6" w14:textId="77777777"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{</w:t>
            </w:r>
          </w:p>
          <w:p w14:paraId="33B40817" w14:textId="77777777"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QoS_Rules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v_QoS_Rules</w:t>
            </w:r>
            <w:proofErr w:type="spellEnd"/>
            <w:r w:rsidRPr="0031664A">
              <w:rPr>
                <w:rFonts w:ascii="Arial" w:hAnsi="Arial"/>
                <w:lang w:eastAsia="en-GB"/>
              </w:rPr>
              <w:t>;</w:t>
            </w:r>
          </w:p>
          <w:p w14:paraId="1CA72942" w14:textId="77777777"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</w:t>
            </w:r>
          </w:p>
          <w:p w14:paraId="53E686B7" w14:textId="77777777"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p_RuleNum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== "7_Voice") {</w:t>
            </w:r>
          </w:p>
          <w:p w14:paraId="4DCB0E18" w14:textId="77777777"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v_QoS_</w:t>
            </w:r>
            <w:proofErr w:type="gramStart"/>
            <w:r w:rsidRPr="0031664A">
              <w:rPr>
                <w:rFonts w:ascii="Arial" w:hAnsi="Arial"/>
                <w:lang w:eastAsia="en-GB"/>
              </w:rPr>
              <w:t>Rules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1664A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cs_QoS_Rules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({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cs_QoS_Rule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('03'O, int2bit(7, 6), '01'O, -,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cs_PacketFilterList_MediaUDP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('0110'B), '0'B)},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p_IEI</w:t>
            </w:r>
            <w:proofErr w:type="spellEnd"/>
            <w:r w:rsidRPr="0031664A">
              <w:rPr>
                <w:rFonts w:ascii="Arial" w:hAnsi="Arial"/>
                <w:lang w:eastAsia="en-GB"/>
              </w:rPr>
              <w:t>) // @sic R5-210627 sic@</w:t>
            </w:r>
          </w:p>
          <w:p w14:paraId="01E892FA" w14:textId="77777777"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} else if (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p_RuleNum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== "7_Video") {</w:t>
            </w:r>
          </w:p>
          <w:p w14:paraId="525B35A5" w14:textId="77777777"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v_QoS_</w:t>
            </w:r>
            <w:proofErr w:type="gramStart"/>
            <w:r w:rsidRPr="0031664A">
              <w:rPr>
                <w:rFonts w:ascii="Arial" w:hAnsi="Arial"/>
                <w:lang w:eastAsia="en-GB"/>
              </w:rPr>
              <w:t>Rules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1664A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cs_QoS_Rules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({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cs_QoS_Rule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('04'O, int2bit(8, 6), '01'O, -,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cs_PacketFilterList_MediaUDP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('0111'B), '0'B)},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p_IEI</w:t>
            </w:r>
            <w:proofErr w:type="spellEnd"/>
            <w:r w:rsidRPr="0031664A">
              <w:rPr>
                <w:rFonts w:ascii="Arial" w:hAnsi="Arial"/>
                <w:lang w:eastAsia="en-GB"/>
              </w:rPr>
              <w:t>) // @sic R5-210627 sic@</w:t>
            </w:r>
          </w:p>
          <w:p w14:paraId="1025D6F5" w14:textId="77777777"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} else {</w:t>
            </w:r>
          </w:p>
          <w:p w14:paraId="16B44195" w14:textId="77777777"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v_QoS_</w:t>
            </w:r>
            <w:proofErr w:type="gramStart"/>
            <w:r w:rsidRPr="0031664A">
              <w:rPr>
                <w:rFonts w:ascii="Arial" w:hAnsi="Arial"/>
                <w:lang w:eastAsia="en-GB"/>
              </w:rPr>
              <w:t>Rules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1664A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cs_QoS_Rules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 ({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f_BuildDefaultQoSRule</w:t>
            </w:r>
            <w:proofErr w:type="spellEnd"/>
            <w:r w:rsidRPr="0031664A">
              <w:rPr>
                <w:rFonts w:ascii="Arial" w:hAnsi="Arial"/>
                <w:lang w:eastAsia="en-GB"/>
              </w:rPr>
              <w:t>(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p_RuleNum</w:t>
            </w:r>
            <w:proofErr w:type="spellEnd"/>
            <w:r w:rsidRPr="0031664A">
              <w:rPr>
                <w:rFonts w:ascii="Arial" w:hAnsi="Arial"/>
                <w:lang w:eastAsia="en-GB"/>
              </w:rPr>
              <w:t xml:space="preserve">, </w:t>
            </w:r>
            <w:r w:rsidRPr="0031664A">
              <w:rPr>
                <w:rFonts w:ascii="Arial" w:hAnsi="Arial"/>
                <w:highlight w:val="yellow"/>
                <w:lang w:eastAsia="en-GB"/>
              </w:rPr>
              <w:t>p_QoS_Rule2_PreConfigured /*WA#7_5*/</w:t>
            </w:r>
            <w:r w:rsidRPr="0031664A">
              <w:rPr>
                <w:rFonts w:ascii="Arial" w:hAnsi="Arial"/>
                <w:lang w:eastAsia="en-GB"/>
              </w:rPr>
              <w:t xml:space="preserve">)},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p_IEI</w:t>
            </w:r>
            <w:proofErr w:type="spellEnd"/>
            <w:r w:rsidRPr="0031664A">
              <w:rPr>
                <w:rFonts w:ascii="Arial" w:hAnsi="Arial"/>
                <w:lang w:eastAsia="en-GB"/>
              </w:rPr>
              <w:t>);</w:t>
            </w:r>
          </w:p>
          <w:p w14:paraId="1C44BD09" w14:textId="77777777"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}</w:t>
            </w:r>
          </w:p>
          <w:p w14:paraId="1414B5D3" w14:textId="77777777" w:rsidR="0031664A" w:rsidRPr="0031664A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31664A">
              <w:rPr>
                <w:rFonts w:ascii="Arial" w:hAnsi="Arial"/>
                <w:lang w:eastAsia="en-GB"/>
              </w:rPr>
              <w:t>v_QoS_Rules</w:t>
            </w:r>
            <w:proofErr w:type="spellEnd"/>
            <w:r w:rsidRPr="0031664A">
              <w:rPr>
                <w:rFonts w:ascii="Arial" w:hAnsi="Arial"/>
                <w:lang w:eastAsia="en-GB"/>
              </w:rPr>
              <w:t>;</w:t>
            </w:r>
          </w:p>
          <w:p w14:paraId="799011ED" w14:textId="77777777" w:rsidR="00F3772C" w:rsidRPr="00BA289F" w:rsidRDefault="0031664A" w:rsidP="0031664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1664A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14:paraId="2C4B50AF" w14:textId="77777777" w:rsidR="0011519C" w:rsidRDefault="0011519C" w:rsidP="00F3772C">
      <w:pPr>
        <w:rPr>
          <w:noProof/>
          <w:lang w:val="en-US"/>
        </w:rPr>
      </w:pPr>
    </w:p>
    <w:p w14:paraId="60631FBD" w14:textId="77777777" w:rsidR="0011519C" w:rsidRDefault="0011519C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55C59184" w14:textId="77777777" w:rsidR="0011519C" w:rsidRPr="004B4596" w:rsidRDefault="0011519C" w:rsidP="0011519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6" w:name="_Toc68005664"/>
      <w:r w:rsidRPr="004B4596">
        <w:rPr>
          <w:b/>
          <w:sz w:val="28"/>
          <w:szCs w:val="28"/>
        </w:rPr>
        <w:lastRenderedPageBreak/>
        <w:t xml:space="preserve">Correction to </w:t>
      </w:r>
      <w:proofErr w:type="spellStart"/>
      <w:r w:rsidR="004B710F" w:rsidRPr="004B710F">
        <w:rPr>
          <w:b/>
          <w:sz w:val="28"/>
          <w:szCs w:val="28"/>
          <w:lang w:eastAsia="en-GB"/>
        </w:rPr>
        <w:t>f_BuildDefaultQoSRule</w:t>
      </w:r>
      <w:bookmarkEnd w:id="6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1519C" w14:paraId="01FAA529" w14:textId="77777777" w:rsidTr="00697E44">
        <w:trPr>
          <w:trHeight w:val="447"/>
        </w:trPr>
        <w:tc>
          <w:tcPr>
            <w:tcW w:w="1985" w:type="dxa"/>
          </w:tcPr>
          <w:p w14:paraId="176C5876" w14:textId="77777777" w:rsidR="0011519C" w:rsidRPr="00E751F5" w:rsidRDefault="0011519C" w:rsidP="00697E4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Module </w:t>
            </w:r>
            <w:r w:rsidRPr="00E751F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654" w:type="dxa"/>
          </w:tcPr>
          <w:p w14:paraId="328A62BC" w14:textId="77777777" w:rsidR="0011519C" w:rsidRDefault="004B710F" w:rsidP="00697E44">
            <w:pPr>
              <w:pStyle w:val="CRCoverPage"/>
              <w:spacing w:after="0"/>
              <w:rPr>
                <w:noProof/>
              </w:rPr>
            </w:pPr>
            <w:r w:rsidRPr="004B710F">
              <w:rPr>
                <w:noProof/>
                <w:lang w:val="en-US"/>
              </w:rPr>
              <w:t>f_BuildDefaultQoSRule</w:t>
            </w:r>
          </w:p>
        </w:tc>
      </w:tr>
      <w:tr w:rsidR="0011519C" w14:paraId="2AFFC8DD" w14:textId="77777777" w:rsidTr="00697E44">
        <w:trPr>
          <w:trHeight w:val="452"/>
        </w:trPr>
        <w:tc>
          <w:tcPr>
            <w:tcW w:w="1985" w:type="dxa"/>
          </w:tcPr>
          <w:p w14:paraId="079EC7BA" w14:textId="77777777" w:rsidR="0011519C" w:rsidRPr="00E751F5" w:rsidRDefault="0011519C" w:rsidP="00697E4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160D607" w14:textId="77777777" w:rsidR="0011519C" w:rsidRPr="00617F63" w:rsidRDefault="00612F79" w:rsidP="00697E44">
            <w:pPr>
              <w:pStyle w:val="CRCoverPage"/>
              <w:rPr>
                <w:bCs/>
                <w:lang w:val="en-US"/>
              </w:rPr>
            </w:pPr>
            <w:r>
              <w:rPr>
                <w:noProof/>
                <w:lang w:val="en-US"/>
              </w:rPr>
              <w:t>Please see change 1.1</w:t>
            </w:r>
          </w:p>
        </w:tc>
      </w:tr>
      <w:tr w:rsidR="0011519C" w14:paraId="019CF8C9" w14:textId="77777777" w:rsidTr="00697E44">
        <w:tc>
          <w:tcPr>
            <w:tcW w:w="1985" w:type="dxa"/>
          </w:tcPr>
          <w:p w14:paraId="31C99A6E" w14:textId="77777777" w:rsidR="0011519C" w:rsidRPr="00E751F5" w:rsidRDefault="0011519C" w:rsidP="00697E4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364721" w14:textId="77777777" w:rsidR="004B710F" w:rsidRDefault="0011519C" w:rsidP="00430D00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Added an additional parameter </w:t>
            </w:r>
            <w:r w:rsidR="004B710F" w:rsidRPr="004B710F">
              <w:rPr>
                <w:noProof/>
                <w:lang w:val="en-US"/>
              </w:rPr>
              <w:t>p_QoS_Rule2_PreConfigured</w:t>
            </w:r>
            <w:r w:rsidR="004B710F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in</w:t>
            </w:r>
            <w:r w:rsidR="004B710F">
              <w:rPr>
                <w:noProof/>
                <w:lang w:val="en-US"/>
              </w:rPr>
              <w:t xml:space="preserve"> this function, and based on that assigned the value to IE rule operation code.</w:t>
            </w:r>
          </w:p>
          <w:p w14:paraId="2353764F" w14:textId="77777777" w:rsidR="004B710F" w:rsidRDefault="004B710F" w:rsidP="00697E44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53EE8CD0" w14:textId="77777777" w:rsidR="0011519C" w:rsidRPr="00300C5B" w:rsidRDefault="0011519C" w:rsidP="00697E4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11519C" w14:paraId="0F3CE57E" w14:textId="77777777" w:rsidTr="00697E44">
        <w:tc>
          <w:tcPr>
            <w:tcW w:w="1985" w:type="dxa"/>
          </w:tcPr>
          <w:p w14:paraId="7E00D5BD" w14:textId="77777777" w:rsidR="0011519C" w:rsidRPr="00E751F5" w:rsidRDefault="0011519C" w:rsidP="00697E4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1149FA3" w14:textId="77777777" w:rsidR="0011519C" w:rsidRPr="00F0313E" w:rsidRDefault="00430D00" w:rsidP="00697E44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N</w:t>
            </w:r>
            <w:r w:rsidR="004B710F">
              <w:rPr>
                <w:rFonts w:ascii="Arial" w:hAnsi="Arial" w:cs="Arial"/>
                <w:noProof/>
                <w:lang w:val="en-US"/>
              </w:rPr>
              <w:t>G_NAS_Templates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89577C" w:rsidRPr="00E751F5" w14:paraId="7C03B712" w14:textId="77777777" w:rsidTr="00697E44">
        <w:tc>
          <w:tcPr>
            <w:tcW w:w="1985" w:type="dxa"/>
          </w:tcPr>
          <w:p w14:paraId="2E3CCBDF" w14:textId="77777777" w:rsidR="0089577C" w:rsidRPr="00E751F5" w:rsidRDefault="0089577C" w:rsidP="0089577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D65F8B9" w14:textId="13EE4117" w:rsidR="0089577C" w:rsidRPr="00E751F5" w:rsidRDefault="0089577C" w:rsidP="0089577C">
            <w:pPr>
              <w:rPr>
                <w:rFonts w:ascii="Arial" w:hAnsi="Arial"/>
                <w:highlight w:val="cyan"/>
              </w:rPr>
            </w:pPr>
            <w:r w:rsidRPr="0089577C">
              <w:rPr>
                <w:rFonts w:ascii="Arial" w:hAnsi="Arial"/>
                <w:highlight w:val="magenta"/>
              </w:rPr>
              <w:t>Postponed until outcome of prose CR</w:t>
            </w:r>
          </w:p>
        </w:tc>
      </w:tr>
    </w:tbl>
    <w:p w14:paraId="35931850" w14:textId="77777777" w:rsidR="0011519C" w:rsidRDefault="0011519C" w:rsidP="0011519C">
      <w:pPr>
        <w:rPr>
          <w:noProof/>
        </w:rPr>
      </w:pPr>
    </w:p>
    <w:p w14:paraId="671888C1" w14:textId="77777777" w:rsidR="0011519C" w:rsidRDefault="0011519C" w:rsidP="0011519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1519C" w:rsidRPr="004031F3" w14:paraId="337A0EC5" w14:textId="77777777" w:rsidTr="00697E44">
        <w:tc>
          <w:tcPr>
            <w:tcW w:w="9855" w:type="dxa"/>
          </w:tcPr>
          <w:p w14:paraId="33435032" w14:textId="77777777"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function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f_BuildDefaultQoSRule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6C769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p_RuleNum</w:t>
            </w:r>
            <w:proofErr w:type="spellEnd"/>
            <w:r w:rsidRPr="006C7695">
              <w:rPr>
                <w:rFonts w:ascii="Arial" w:hAnsi="Arial"/>
                <w:lang w:eastAsia="en-GB"/>
              </w:rPr>
              <w:t xml:space="preserve">) return template (value)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QoS_Rule</w:t>
            </w:r>
            <w:proofErr w:type="spellEnd"/>
          </w:p>
          <w:p w14:paraId="38686036" w14:textId="77777777"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{</w:t>
            </w:r>
          </w:p>
          <w:p w14:paraId="173FCD7D" w14:textId="77777777"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QoS_Rule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v_QoS_Rule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>;</w:t>
            </w:r>
          </w:p>
          <w:p w14:paraId="05BAEE09" w14:textId="77777777"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</w:t>
            </w:r>
          </w:p>
          <w:p w14:paraId="6F4A7688" w14:textId="77777777"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select (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p_RuleNum</w:t>
            </w:r>
            <w:proofErr w:type="spellEnd"/>
            <w:r w:rsidRPr="006C7695">
              <w:rPr>
                <w:rFonts w:ascii="Arial" w:hAnsi="Arial"/>
                <w:lang w:eastAsia="en-GB"/>
              </w:rPr>
              <w:t>) {</w:t>
            </w:r>
          </w:p>
          <w:p w14:paraId="16B22024" w14:textId="77777777"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case ("1") {</w:t>
            </w:r>
          </w:p>
          <w:p w14:paraId="4A87CBBC" w14:textId="77777777"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v_QoS_</w:t>
            </w:r>
            <w:proofErr w:type="gramStart"/>
            <w:r w:rsidRPr="006C7695">
              <w:rPr>
                <w:rFonts w:ascii="Arial" w:hAnsi="Arial"/>
                <w:lang w:eastAsia="en-GB"/>
              </w:rPr>
              <w:t>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C7695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cs_QoS_Rule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>('01'O, int2bit(1, 6), 'FF'O); // @sic R5-202585 sic@</w:t>
            </w:r>
          </w:p>
          <w:p w14:paraId="569FD026" w14:textId="77777777"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}</w:t>
            </w:r>
          </w:p>
          <w:p w14:paraId="4C012E60" w14:textId="77777777"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case ("2") {</w:t>
            </w:r>
          </w:p>
          <w:p w14:paraId="645CFA48" w14:textId="77777777"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v_QoS_</w:t>
            </w:r>
            <w:proofErr w:type="gramStart"/>
            <w:r w:rsidRPr="006C7695">
              <w:rPr>
                <w:rFonts w:ascii="Arial" w:hAnsi="Arial"/>
                <w:lang w:eastAsia="en-GB"/>
              </w:rPr>
              <w:t>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C7695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cs_QoS_Rule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 xml:space="preserve">('02'O, int2bit(2, 6), 'FF'O); // @sic R5-202585 sic@        </w:t>
            </w:r>
          </w:p>
          <w:p w14:paraId="5DFA7B17" w14:textId="77777777"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}</w:t>
            </w:r>
          </w:p>
          <w:p w14:paraId="6D510083" w14:textId="77777777"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case ("3", "4", "4a", "5", "6") {</w:t>
            </w:r>
          </w:p>
          <w:p w14:paraId="578D95A7" w14:textId="77777777"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v_QoS_</w:t>
            </w:r>
            <w:proofErr w:type="gramStart"/>
            <w:r w:rsidRPr="006C7695">
              <w:rPr>
                <w:rFonts w:ascii="Arial" w:hAnsi="Arial"/>
                <w:lang w:eastAsia="en-GB"/>
              </w:rPr>
              <w:t>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C7695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f_BuildQoSRuleRemoteAccess</w:t>
            </w:r>
            <w:proofErr w:type="spellEnd"/>
            <w:r w:rsidRPr="006C7695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p_RuleNum</w:t>
            </w:r>
            <w:proofErr w:type="spellEnd"/>
            <w:r w:rsidRPr="006C7695">
              <w:rPr>
                <w:rFonts w:ascii="Arial" w:hAnsi="Arial"/>
                <w:lang w:eastAsia="en-GB"/>
              </w:rPr>
              <w:t>);</w:t>
            </w:r>
          </w:p>
          <w:p w14:paraId="6DB30F71" w14:textId="77777777"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}</w:t>
            </w:r>
          </w:p>
          <w:p w14:paraId="096451D9" w14:textId="77777777"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case ("8") {</w:t>
            </w:r>
          </w:p>
          <w:p w14:paraId="68A4A59B" w14:textId="77777777"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v_QoS_</w:t>
            </w:r>
            <w:proofErr w:type="gramStart"/>
            <w:r w:rsidRPr="006C7695">
              <w:rPr>
                <w:rFonts w:ascii="Arial" w:hAnsi="Arial"/>
                <w:lang w:eastAsia="en-GB"/>
              </w:rPr>
              <w:t>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C7695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cs_QoS_Rule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>('07'O, int2bit(9, 6), 'FF'O); // @sic R5-211499 sic@</w:t>
            </w:r>
          </w:p>
          <w:p w14:paraId="0F7218DB" w14:textId="77777777"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}</w:t>
            </w:r>
          </w:p>
          <w:p w14:paraId="27305277" w14:textId="77777777"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}</w:t>
            </w:r>
          </w:p>
          <w:p w14:paraId="03D86EF5" w14:textId="77777777"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v_QoS_Rule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>;</w:t>
            </w:r>
          </w:p>
          <w:p w14:paraId="21256AAC" w14:textId="77777777" w:rsidR="0011519C" w:rsidRPr="00794E09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}</w:t>
            </w:r>
          </w:p>
        </w:tc>
      </w:tr>
      <w:tr w:rsidR="0011519C" w:rsidRPr="004031F3" w14:paraId="3933D194" w14:textId="77777777" w:rsidTr="00697E44">
        <w:tc>
          <w:tcPr>
            <w:tcW w:w="9855" w:type="dxa"/>
          </w:tcPr>
          <w:p w14:paraId="6C955D93" w14:textId="77777777" w:rsidR="0011519C" w:rsidRPr="00794E09" w:rsidRDefault="0011519C" w:rsidP="00697E44">
            <w:pPr>
              <w:spacing w:after="0"/>
              <w:rPr>
                <w:rFonts w:ascii="Arial" w:hAnsi="Arial"/>
                <w:lang w:eastAsia="en-GB"/>
              </w:rPr>
            </w:pPr>
          </w:p>
        </w:tc>
      </w:tr>
    </w:tbl>
    <w:p w14:paraId="13FBFA4D" w14:textId="77777777" w:rsidR="0011519C" w:rsidRPr="004031F3" w:rsidRDefault="0011519C" w:rsidP="0011519C">
      <w:pPr>
        <w:spacing w:after="0"/>
        <w:rPr>
          <w:rFonts w:ascii="Arial" w:hAnsi="Arial"/>
          <w:b/>
          <w:lang w:eastAsia="en-GB"/>
        </w:rPr>
      </w:pPr>
    </w:p>
    <w:p w14:paraId="44BE2627" w14:textId="77777777" w:rsidR="0011519C" w:rsidRPr="004031F3" w:rsidRDefault="0011519C" w:rsidP="0011519C">
      <w:pPr>
        <w:spacing w:after="0"/>
        <w:rPr>
          <w:rFonts w:ascii="Arial" w:hAnsi="Arial"/>
          <w:b/>
          <w:lang w:eastAsia="en-GB"/>
        </w:rPr>
      </w:pPr>
    </w:p>
    <w:p w14:paraId="4DCA7943" w14:textId="77777777" w:rsidR="0011519C" w:rsidRPr="004031F3" w:rsidRDefault="0011519C" w:rsidP="0011519C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1519C" w:rsidRPr="004031F3" w14:paraId="2A0237F6" w14:textId="77777777" w:rsidTr="00697E44">
        <w:tc>
          <w:tcPr>
            <w:tcW w:w="9855" w:type="dxa"/>
          </w:tcPr>
          <w:p w14:paraId="6B9AEA09" w14:textId="77777777"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function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f_BuildDefaultQoSRule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6C769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p_RuleNum</w:t>
            </w:r>
            <w:proofErr w:type="spellEnd"/>
            <w:r w:rsidRPr="006C7695">
              <w:rPr>
                <w:rFonts w:ascii="Arial" w:hAnsi="Arial"/>
                <w:highlight w:val="yellow"/>
                <w:lang w:eastAsia="en-GB"/>
              </w:rPr>
              <w:t xml:space="preserve">, </w:t>
            </w:r>
            <w:proofErr w:type="spellStart"/>
            <w:r w:rsidRPr="006C7695">
              <w:rPr>
                <w:rFonts w:ascii="Arial" w:hAnsi="Arial"/>
                <w:highlight w:val="yellow"/>
                <w:lang w:eastAsia="en-GB"/>
              </w:rPr>
              <w:t>boolean</w:t>
            </w:r>
            <w:proofErr w:type="spellEnd"/>
            <w:r w:rsidRPr="006C7695">
              <w:rPr>
                <w:rFonts w:ascii="Arial" w:hAnsi="Arial"/>
                <w:highlight w:val="yellow"/>
                <w:lang w:eastAsia="en-GB"/>
              </w:rPr>
              <w:t xml:space="preserve"> p_QoS_Rule2_</w:t>
            </w:r>
            <w:proofErr w:type="gramStart"/>
            <w:r w:rsidRPr="006C7695">
              <w:rPr>
                <w:rFonts w:ascii="Arial" w:hAnsi="Arial"/>
                <w:highlight w:val="yellow"/>
                <w:lang w:eastAsia="en-GB"/>
              </w:rPr>
              <w:t>PreConfigured :</w:t>
            </w:r>
            <w:proofErr w:type="gramEnd"/>
            <w:r w:rsidRPr="006C7695">
              <w:rPr>
                <w:rFonts w:ascii="Arial" w:hAnsi="Arial"/>
                <w:highlight w:val="yellow"/>
                <w:lang w:eastAsia="en-GB"/>
              </w:rPr>
              <w:t>= false /*WA#7_5*/</w:t>
            </w:r>
            <w:r w:rsidRPr="006C7695">
              <w:rPr>
                <w:rFonts w:ascii="Arial" w:hAnsi="Arial"/>
                <w:lang w:eastAsia="en-GB"/>
              </w:rPr>
              <w:t xml:space="preserve">) return template (value)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QoS_Rule</w:t>
            </w:r>
            <w:proofErr w:type="spellEnd"/>
          </w:p>
          <w:p w14:paraId="31114E49" w14:textId="77777777"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{</w:t>
            </w:r>
          </w:p>
          <w:p w14:paraId="7FF51976" w14:textId="77777777"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QoS_Rule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v_QoS_Rule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>;</w:t>
            </w:r>
          </w:p>
          <w:p w14:paraId="78DEC6FD" w14:textId="77777777"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</w:t>
            </w:r>
          </w:p>
          <w:p w14:paraId="1584D352" w14:textId="77777777"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select (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p_RuleNum</w:t>
            </w:r>
            <w:proofErr w:type="spellEnd"/>
            <w:r w:rsidRPr="006C7695">
              <w:rPr>
                <w:rFonts w:ascii="Arial" w:hAnsi="Arial"/>
                <w:lang w:eastAsia="en-GB"/>
              </w:rPr>
              <w:t>) {</w:t>
            </w:r>
          </w:p>
          <w:p w14:paraId="23ABAA90" w14:textId="77777777"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case ("1") {</w:t>
            </w:r>
          </w:p>
          <w:p w14:paraId="0BBB0B84" w14:textId="77777777"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v_QoS_</w:t>
            </w:r>
            <w:proofErr w:type="gramStart"/>
            <w:r w:rsidRPr="006C7695">
              <w:rPr>
                <w:rFonts w:ascii="Arial" w:hAnsi="Arial"/>
                <w:lang w:eastAsia="en-GB"/>
              </w:rPr>
              <w:t>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C7695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cs_QoS_Rule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>('01'O, int2bit(1, 6), 'FF'O); // @sic R5-202585 sic@</w:t>
            </w:r>
          </w:p>
          <w:p w14:paraId="21B57915" w14:textId="77777777"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}</w:t>
            </w:r>
          </w:p>
          <w:p w14:paraId="49F2E1F6" w14:textId="77777777"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case ("2") {</w:t>
            </w:r>
          </w:p>
          <w:p w14:paraId="05D37137" w14:textId="77777777"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v_QoS_</w:t>
            </w:r>
            <w:proofErr w:type="gramStart"/>
            <w:r w:rsidRPr="006C7695">
              <w:rPr>
                <w:rFonts w:ascii="Arial" w:hAnsi="Arial"/>
                <w:lang w:eastAsia="en-GB"/>
              </w:rPr>
              <w:t>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C7695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cs_QoS_Rule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>('02'O, int2bit(2, 6), 'FF'O); // @sic R5-202585 sic@</w:t>
            </w:r>
          </w:p>
          <w:p w14:paraId="1BAAEC1A" w14:textId="77777777"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  </w:t>
            </w:r>
            <w:r w:rsidRPr="006C7695">
              <w:rPr>
                <w:rFonts w:ascii="Arial" w:hAnsi="Arial"/>
                <w:highlight w:val="yellow"/>
                <w:lang w:eastAsia="en-GB"/>
              </w:rPr>
              <w:t>if(p_QoS_Rule2_PreConfigured) //WA#7_5</w:t>
            </w:r>
          </w:p>
          <w:p w14:paraId="07305FDD" w14:textId="77777777"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6C7695">
              <w:rPr>
                <w:rFonts w:ascii="Arial" w:hAnsi="Arial"/>
                <w:highlight w:val="yellow"/>
                <w:lang w:eastAsia="en-GB"/>
              </w:rPr>
              <w:t xml:space="preserve">          {</w:t>
            </w:r>
          </w:p>
          <w:p w14:paraId="65DA6086" w14:textId="77777777"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6C7695">
              <w:rPr>
                <w:rFonts w:ascii="Arial" w:hAnsi="Arial"/>
                <w:highlight w:val="yellow"/>
                <w:lang w:eastAsia="en-GB"/>
              </w:rPr>
              <w:t xml:space="preserve">              </w:t>
            </w:r>
            <w:proofErr w:type="spellStart"/>
            <w:r w:rsidRPr="006C7695">
              <w:rPr>
                <w:rFonts w:ascii="Arial" w:hAnsi="Arial"/>
                <w:highlight w:val="yellow"/>
                <w:lang w:eastAsia="en-GB"/>
              </w:rPr>
              <w:t>v_QoS_</w:t>
            </w:r>
            <w:proofErr w:type="gramStart"/>
            <w:r w:rsidRPr="006C7695">
              <w:rPr>
                <w:rFonts w:ascii="Arial" w:hAnsi="Arial"/>
                <w:highlight w:val="yellow"/>
                <w:lang w:eastAsia="en-GB"/>
              </w:rPr>
              <w:t>Rule.ruleOperationCode</w:t>
            </w:r>
            <w:proofErr w:type="spellEnd"/>
            <w:r w:rsidRPr="006C7695">
              <w:rPr>
                <w:rFonts w:ascii="Arial" w:hAnsi="Arial"/>
                <w:highlight w:val="yellow"/>
                <w:lang w:eastAsia="en-GB"/>
              </w:rPr>
              <w:t xml:space="preserve"> :</w:t>
            </w:r>
            <w:proofErr w:type="gramEnd"/>
            <w:r w:rsidRPr="006C7695">
              <w:rPr>
                <w:rFonts w:ascii="Arial" w:hAnsi="Arial"/>
                <w:highlight w:val="yellow"/>
                <w:lang w:eastAsia="en-GB"/>
              </w:rPr>
              <w:t>= '100'B;</w:t>
            </w:r>
          </w:p>
          <w:p w14:paraId="05B5DA36" w14:textId="77777777"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highlight w:val="yellow"/>
                <w:lang w:eastAsia="en-GB"/>
              </w:rPr>
              <w:t xml:space="preserve">          }</w:t>
            </w:r>
          </w:p>
          <w:p w14:paraId="2C8101D1" w14:textId="77777777"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}</w:t>
            </w:r>
          </w:p>
          <w:p w14:paraId="6C2F6B3E" w14:textId="77777777"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case ("3", "4", "4a", "5", "6") {</w:t>
            </w:r>
          </w:p>
          <w:p w14:paraId="72320BD4" w14:textId="77777777"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v_QoS_</w:t>
            </w:r>
            <w:proofErr w:type="gramStart"/>
            <w:r w:rsidRPr="006C7695">
              <w:rPr>
                <w:rFonts w:ascii="Arial" w:hAnsi="Arial"/>
                <w:lang w:eastAsia="en-GB"/>
              </w:rPr>
              <w:t>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C7695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f_BuildQoSRuleRemoteAccess</w:t>
            </w:r>
            <w:proofErr w:type="spellEnd"/>
            <w:r w:rsidRPr="006C7695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p_RuleNum</w:t>
            </w:r>
            <w:proofErr w:type="spellEnd"/>
            <w:r w:rsidRPr="006C7695">
              <w:rPr>
                <w:rFonts w:ascii="Arial" w:hAnsi="Arial"/>
                <w:lang w:eastAsia="en-GB"/>
              </w:rPr>
              <w:t>);</w:t>
            </w:r>
          </w:p>
          <w:p w14:paraId="04FCA9D9" w14:textId="77777777"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}</w:t>
            </w:r>
          </w:p>
          <w:p w14:paraId="6C0C979C" w14:textId="77777777"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case ("8") {</w:t>
            </w:r>
          </w:p>
          <w:p w14:paraId="3A213B33" w14:textId="77777777"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v_QoS_</w:t>
            </w:r>
            <w:proofErr w:type="gramStart"/>
            <w:r w:rsidRPr="006C7695">
              <w:rPr>
                <w:rFonts w:ascii="Arial" w:hAnsi="Arial"/>
                <w:lang w:eastAsia="en-GB"/>
              </w:rPr>
              <w:t>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6C7695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cs_QoS_Rule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>('07'O, int2bit(9, 6), 'FF'O); // @sic R5-211499 sic@</w:t>
            </w:r>
          </w:p>
          <w:p w14:paraId="27E8F35D" w14:textId="77777777"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lastRenderedPageBreak/>
              <w:t xml:space="preserve">      }</w:t>
            </w:r>
          </w:p>
          <w:p w14:paraId="2ECCF67A" w14:textId="77777777"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}</w:t>
            </w:r>
          </w:p>
          <w:p w14:paraId="081868EF" w14:textId="77777777" w:rsidR="006C7695" w:rsidRPr="006C7695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6C7695">
              <w:rPr>
                <w:rFonts w:ascii="Arial" w:hAnsi="Arial"/>
                <w:lang w:eastAsia="en-GB"/>
              </w:rPr>
              <w:t>v_QoS_Rule</w:t>
            </w:r>
            <w:proofErr w:type="spellEnd"/>
            <w:r w:rsidRPr="006C7695">
              <w:rPr>
                <w:rFonts w:ascii="Arial" w:hAnsi="Arial"/>
                <w:lang w:eastAsia="en-GB"/>
              </w:rPr>
              <w:t>;</w:t>
            </w:r>
          </w:p>
          <w:p w14:paraId="2B7E5EA9" w14:textId="77777777" w:rsidR="0011519C" w:rsidRPr="00794E09" w:rsidRDefault="006C7695" w:rsidP="006C769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6C7695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14:paraId="3229A58B" w14:textId="77777777" w:rsidR="004B4596" w:rsidRDefault="004B4596" w:rsidP="00F3772C">
      <w:pPr>
        <w:rPr>
          <w:noProof/>
          <w:lang w:val="en-US"/>
        </w:rPr>
      </w:pPr>
    </w:p>
    <w:p w14:paraId="02C0A2C9" w14:textId="77777777" w:rsidR="004B4596" w:rsidRDefault="004B4596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3331B1F7" w14:textId="77777777" w:rsidR="004B4596" w:rsidRPr="001D3FBA" w:rsidRDefault="004B4596" w:rsidP="004B459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7" w:name="_Toc68005665"/>
      <w:r w:rsidRPr="001D3FBA">
        <w:rPr>
          <w:b/>
          <w:sz w:val="28"/>
          <w:szCs w:val="28"/>
        </w:rPr>
        <w:lastRenderedPageBreak/>
        <w:t xml:space="preserve">Correction to </w:t>
      </w:r>
      <w:r w:rsidR="00730623" w:rsidRPr="00730623">
        <w:rPr>
          <w:b/>
          <w:sz w:val="28"/>
          <w:szCs w:val="28"/>
        </w:rPr>
        <w:t>cs_QoS_Flow2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B4596" w14:paraId="39CB292E" w14:textId="77777777" w:rsidTr="00697E44">
        <w:trPr>
          <w:trHeight w:val="447"/>
        </w:trPr>
        <w:tc>
          <w:tcPr>
            <w:tcW w:w="1985" w:type="dxa"/>
          </w:tcPr>
          <w:p w14:paraId="14852C60" w14:textId="77777777" w:rsidR="004B4596" w:rsidRPr="00E751F5" w:rsidRDefault="004B4596" w:rsidP="00697E4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Module </w:t>
            </w:r>
            <w:r w:rsidRPr="00E751F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654" w:type="dxa"/>
          </w:tcPr>
          <w:p w14:paraId="5404089C" w14:textId="77777777" w:rsidR="004B4596" w:rsidRDefault="00730623" w:rsidP="00697E44">
            <w:pPr>
              <w:pStyle w:val="CRCoverPage"/>
              <w:spacing w:after="0"/>
              <w:rPr>
                <w:noProof/>
              </w:rPr>
            </w:pPr>
            <w:r w:rsidRPr="00730623">
              <w:rPr>
                <w:rFonts w:cs="Arial"/>
                <w:noProof/>
                <w:lang w:val="en-US"/>
              </w:rPr>
              <w:t>cs_QoS_Flow2</w:t>
            </w:r>
          </w:p>
        </w:tc>
      </w:tr>
      <w:tr w:rsidR="004B4596" w14:paraId="659C2234" w14:textId="77777777" w:rsidTr="00697E44">
        <w:trPr>
          <w:trHeight w:val="452"/>
        </w:trPr>
        <w:tc>
          <w:tcPr>
            <w:tcW w:w="1985" w:type="dxa"/>
          </w:tcPr>
          <w:p w14:paraId="41F7A1C0" w14:textId="77777777" w:rsidR="004B4596" w:rsidRPr="00E751F5" w:rsidRDefault="004B4596" w:rsidP="00697E4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4052CFF" w14:textId="77777777" w:rsidR="004B4596" w:rsidRPr="00617F63" w:rsidRDefault="004B4596" w:rsidP="00697E44">
            <w:pPr>
              <w:pStyle w:val="CRCoverPage"/>
              <w:rPr>
                <w:bCs/>
                <w:lang w:val="en-US"/>
              </w:rPr>
            </w:pPr>
            <w:r>
              <w:rPr>
                <w:noProof/>
                <w:lang w:val="en-US"/>
              </w:rPr>
              <w:t>Please see change 1.1</w:t>
            </w:r>
          </w:p>
        </w:tc>
      </w:tr>
      <w:tr w:rsidR="004B4596" w14:paraId="00C6A4A3" w14:textId="77777777" w:rsidTr="00697E44">
        <w:tc>
          <w:tcPr>
            <w:tcW w:w="1985" w:type="dxa"/>
          </w:tcPr>
          <w:p w14:paraId="31D9107D" w14:textId="77777777" w:rsidR="004B4596" w:rsidRPr="00E751F5" w:rsidRDefault="004B4596" w:rsidP="00697E4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F5A5EF4" w14:textId="77777777" w:rsidR="00730623" w:rsidRDefault="004B4596" w:rsidP="0073062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Added an additional parameter </w:t>
            </w:r>
            <w:r w:rsidR="00730623">
              <w:rPr>
                <w:noProof/>
                <w:lang w:val="en-US"/>
              </w:rPr>
              <w:t>“</w:t>
            </w:r>
            <w:r w:rsidR="00730623" w:rsidRPr="00730623">
              <w:rPr>
                <w:noProof/>
                <w:lang w:val="en-US"/>
              </w:rPr>
              <w:t>p_QoS_Flow2_Preconfigured</w:t>
            </w:r>
            <w:r w:rsidR="00730623">
              <w:rPr>
                <w:noProof/>
                <w:lang w:val="en-US"/>
              </w:rPr>
              <w:t xml:space="preserve">” and passed this to function </w:t>
            </w:r>
            <w:r w:rsidR="00730623" w:rsidRPr="00730623">
              <w:rPr>
                <w:noProof/>
                <w:lang w:val="en-US"/>
              </w:rPr>
              <w:t>f_BuildDefaultQosFlow</w:t>
            </w:r>
            <w:r w:rsidR="00730623">
              <w:rPr>
                <w:noProof/>
                <w:lang w:val="en-US"/>
              </w:rPr>
              <w:t>.</w:t>
            </w:r>
          </w:p>
          <w:p w14:paraId="78F9A4C8" w14:textId="77777777" w:rsidR="00730623" w:rsidRDefault="00730623" w:rsidP="00730623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1C338D76" w14:textId="77777777" w:rsidR="004B4596" w:rsidRPr="00300C5B" w:rsidRDefault="004B4596" w:rsidP="0073062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4B4596" w14:paraId="45E9E8ED" w14:textId="77777777" w:rsidTr="00697E44">
        <w:tc>
          <w:tcPr>
            <w:tcW w:w="1985" w:type="dxa"/>
          </w:tcPr>
          <w:p w14:paraId="5FA6C09A" w14:textId="77777777" w:rsidR="004B4596" w:rsidRPr="00E751F5" w:rsidRDefault="004B4596" w:rsidP="00697E4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B37C76A" w14:textId="77777777" w:rsidR="004B4596" w:rsidRPr="00F0313E" w:rsidRDefault="004B4596" w:rsidP="00697E44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N</w:t>
            </w:r>
            <w:r w:rsidR="00730623">
              <w:rPr>
                <w:rFonts w:ascii="Arial" w:hAnsi="Arial" w:cs="Arial"/>
                <w:noProof/>
                <w:lang w:val="en-US"/>
              </w:rPr>
              <w:t>G_NAS_Templates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89577C" w:rsidRPr="00E751F5" w14:paraId="08D0B605" w14:textId="77777777" w:rsidTr="00697E44">
        <w:tc>
          <w:tcPr>
            <w:tcW w:w="1985" w:type="dxa"/>
          </w:tcPr>
          <w:p w14:paraId="3999A783" w14:textId="77777777" w:rsidR="0089577C" w:rsidRPr="00E751F5" w:rsidRDefault="0089577C" w:rsidP="0089577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6BC1724" w14:textId="65EA01A2" w:rsidR="0089577C" w:rsidRPr="00E751F5" w:rsidRDefault="0089577C" w:rsidP="0089577C">
            <w:pPr>
              <w:rPr>
                <w:rFonts w:ascii="Arial" w:hAnsi="Arial"/>
                <w:highlight w:val="cyan"/>
              </w:rPr>
            </w:pPr>
            <w:r w:rsidRPr="0089577C">
              <w:rPr>
                <w:rFonts w:ascii="Arial" w:hAnsi="Arial"/>
                <w:highlight w:val="magenta"/>
              </w:rPr>
              <w:t>Postponed until outcome of prose CR</w:t>
            </w:r>
          </w:p>
        </w:tc>
      </w:tr>
    </w:tbl>
    <w:p w14:paraId="49E38D8C" w14:textId="77777777" w:rsidR="004B4596" w:rsidRDefault="004B4596" w:rsidP="004B4596">
      <w:pPr>
        <w:rPr>
          <w:noProof/>
        </w:rPr>
      </w:pPr>
    </w:p>
    <w:p w14:paraId="39BA0263" w14:textId="77777777" w:rsidR="004B4596" w:rsidRDefault="004B4596" w:rsidP="004B459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4596" w:rsidRPr="004031F3" w14:paraId="0E09097B" w14:textId="77777777" w:rsidTr="00697E44">
        <w:tc>
          <w:tcPr>
            <w:tcW w:w="9855" w:type="dxa"/>
          </w:tcPr>
          <w:p w14:paraId="2FFA513B" w14:textId="77777777" w:rsidR="003E6E32" w:rsidRPr="003E6E32" w:rsidRDefault="003E6E32" w:rsidP="003E6E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E6E32">
              <w:rPr>
                <w:rFonts w:ascii="Arial" w:hAnsi="Arial"/>
                <w:lang w:eastAsia="en-GB"/>
              </w:rPr>
              <w:t xml:space="preserve">template (value) </w:t>
            </w:r>
            <w:proofErr w:type="spellStart"/>
            <w:r w:rsidRPr="003E6E32">
              <w:rPr>
                <w:rFonts w:ascii="Arial" w:hAnsi="Arial"/>
                <w:lang w:eastAsia="en-GB"/>
              </w:rPr>
              <w:t>QoS_Flow</w:t>
            </w:r>
            <w:proofErr w:type="spellEnd"/>
            <w:r w:rsidRPr="003E6E32">
              <w:rPr>
                <w:rFonts w:ascii="Arial" w:hAnsi="Arial"/>
                <w:lang w:eastAsia="en-GB"/>
              </w:rPr>
              <w:t xml:space="preserve"> cs_QoS_Flow2(</w:t>
            </w:r>
            <w:proofErr w:type="spellStart"/>
            <w:r w:rsidRPr="003E6E32">
              <w:rPr>
                <w:rFonts w:ascii="Arial" w:hAnsi="Arial"/>
                <w:lang w:eastAsia="en-GB"/>
              </w:rPr>
              <w:t>boolean</w:t>
            </w:r>
            <w:proofErr w:type="spellEnd"/>
            <w:r w:rsidRPr="003E6E3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E6E32">
              <w:rPr>
                <w:rFonts w:ascii="Arial" w:hAnsi="Arial"/>
                <w:lang w:eastAsia="en-GB"/>
              </w:rPr>
              <w:t>p_</w:t>
            </w:r>
            <w:proofErr w:type="gramStart"/>
            <w:r w:rsidRPr="003E6E32">
              <w:rPr>
                <w:rFonts w:ascii="Arial" w:hAnsi="Arial"/>
                <w:lang w:eastAsia="en-GB"/>
              </w:rPr>
              <w:t>InterworkWithEPS</w:t>
            </w:r>
            <w:proofErr w:type="spellEnd"/>
            <w:r w:rsidRPr="003E6E3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E6E32">
              <w:rPr>
                <w:rFonts w:ascii="Arial" w:hAnsi="Arial"/>
                <w:lang w:eastAsia="en-GB"/>
              </w:rPr>
              <w:t>= false,</w:t>
            </w:r>
          </w:p>
          <w:p w14:paraId="310AFFEE" w14:textId="77777777" w:rsidR="004B4596" w:rsidRPr="00794E09" w:rsidRDefault="003E6E32" w:rsidP="00A16D3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E6E32">
              <w:rPr>
                <w:rFonts w:ascii="Arial" w:hAnsi="Arial"/>
                <w:lang w:eastAsia="en-GB"/>
              </w:rPr>
              <w:t xml:space="preserve">                                         O1_Type </w:t>
            </w:r>
            <w:proofErr w:type="spellStart"/>
            <w:r w:rsidRPr="003E6E32">
              <w:rPr>
                <w:rFonts w:ascii="Arial" w:hAnsi="Arial"/>
                <w:lang w:eastAsia="en-GB"/>
              </w:rPr>
              <w:t>p_</w:t>
            </w:r>
            <w:proofErr w:type="gramStart"/>
            <w:r w:rsidRPr="003E6E32">
              <w:rPr>
                <w:rFonts w:ascii="Arial" w:hAnsi="Arial"/>
                <w:lang w:eastAsia="en-GB"/>
              </w:rPr>
              <w:t>EPSBearerId</w:t>
            </w:r>
            <w:proofErr w:type="spellEnd"/>
            <w:r w:rsidRPr="003E6E3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E6E32">
              <w:rPr>
                <w:rFonts w:ascii="Arial" w:hAnsi="Arial"/>
                <w:lang w:eastAsia="en-GB"/>
              </w:rPr>
              <w:t xml:space="preserve">= '00'O) := </w:t>
            </w:r>
            <w:proofErr w:type="spellStart"/>
            <w:r w:rsidRPr="003E6E32">
              <w:rPr>
                <w:rFonts w:ascii="Arial" w:hAnsi="Arial"/>
                <w:lang w:eastAsia="en-GB"/>
              </w:rPr>
              <w:t>f_BuildDefaultQosFlow</w:t>
            </w:r>
            <w:proofErr w:type="spellEnd"/>
            <w:r w:rsidRPr="003E6E32">
              <w:rPr>
                <w:rFonts w:ascii="Arial" w:hAnsi="Arial"/>
                <w:lang w:eastAsia="en-GB"/>
              </w:rPr>
              <w:t xml:space="preserve">("2", </w:t>
            </w:r>
            <w:proofErr w:type="spellStart"/>
            <w:r w:rsidRPr="003E6E32">
              <w:rPr>
                <w:rFonts w:ascii="Arial" w:hAnsi="Arial"/>
                <w:lang w:eastAsia="en-GB"/>
              </w:rPr>
              <w:t>p_InterworkWithEPS</w:t>
            </w:r>
            <w:proofErr w:type="spellEnd"/>
            <w:r w:rsidRPr="003E6E32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E6E32">
              <w:rPr>
                <w:rFonts w:ascii="Arial" w:hAnsi="Arial"/>
                <w:lang w:eastAsia="en-GB"/>
              </w:rPr>
              <w:t>p_EPSBearerId</w:t>
            </w:r>
            <w:proofErr w:type="spellEnd"/>
            <w:r w:rsidRPr="003E6E32">
              <w:rPr>
                <w:rFonts w:ascii="Arial" w:hAnsi="Arial"/>
                <w:lang w:eastAsia="en-GB"/>
              </w:rPr>
              <w:t>);</w:t>
            </w:r>
          </w:p>
        </w:tc>
      </w:tr>
      <w:tr w:rsidR="004B4596" w:rsidRPr="004031F3" w14:paraId="7F02A0D8" w14:textId="77777777" w:rsidTr="00697E44">
        <w:tc>
          <w:tcPr>
            <w:tcW w:w="9855" w:type="dxa"/>
          </w:tcPr>
          <w:p w14:paraId="0BBD7A1F" w14:textId="77777777" w:rsidR="004B4596" w:rsidRPr="00794E09" w:rsidRDefault="004B4596" w:rsidP="00697E44">
            <w:pPr>
              <w:spacing w:after="0"/>
              <w:rPr>
                <w:rFonts w:ascii="Arial" w:hAnsi="Arial"/>
                <w:lang w:eastAsia="en-GB"/>
              </w:rPr>
            </w:pPr>
          </w:p>
        </w:tc>
      </w:tr>
    </w:tbl>
    <w:p w14:paraId="22E17768" w14:textId="77777777" w:rsidR="004B4596" w:rsidRPr="004031F3" w:rsidRDefault="004B4596" w:rsidP="004B4596">
      <w:pPr>
        <w:spacing w:after="0"/>
        <w:rPr>
          <w:rFonts w:ascii="Arial" w:hAnsi="Arial"/>
          <w:b/>
          <w:lang w:eastAsia="en-GB"/>
        </w:rPr>
      </w:pPr>
    </w:p>
    <w:p w14:paraId="3EAE8ADA" w14:textId="77777777" w:rsidR="004B4596" w:rsidRPr="004031F3" w:rsidRDefault="004B4596" w:rsidP="004B4596">
      <w:pPr>
        <w:spacing w:after="0"/>
        <w:rPr>
          <w:rFonts w:ascii="Arial" w:hAnsi="Arial"/>
          <w:b/>
          <w:lang w:eastAsia="en-GB"/>
        </w:rPr>
      </w:pPr>
    </w:p>
    <w:p w14:paraId="49119E44" w14:textId="77777777" w:rsidR="004B4596" w:rsidRPr="004031F3" w:rsidRDefault="004B4596" w:rsidP="004B4596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B4596" w:rsidRPr="004031F3" w14:paraId="180FDDE0" w14:textId="77777777" w:rsidTr="00697E44">
        <w:tc>
          <w:tcPr>
            <w:tcW w:w="9855" w:type="dxa"/>
          </w:tcPr>
          <w:p w14:paraId="43F18513" w14:textId="77777777" w:rsidR="003E6E32" w:rsidRPr="003E6E32" w:rsidRDefault="003E6E32" w:rsidP="003E6E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E6E32">
              <w:rPr>
                <w:rFonts w:ascii="Arial" w:hAnsi="Arial"/>
                <w:lang w:eastAsia="en-GB"/>
              </w:rPr>
              <w:t xml:space="preserve">template (value) </w:t>
            </w:r>
            <w:proofErr w:type="spellStart"/>
            <w:r w:rsidRPr="003E6E32">
              <w:rPr>
                <w:rFonts w:ascii="Arial" w:hAnsi="Arial"/>
                <w:lang w:eastAsia="en-GB"/>
              </w:rPr>
              <w:t>QoS_Flow</w:t>
            </w:r>
            <w:proofErr w:type="spellEnd"/>
            <w:r w:rsidRPr="003E6E32">
              <w:rPr>
                <w:rFonts w:ascii="Arial" w:hAnsi="Arial"/>
                <w:lang w:eastAsia="en-GB"/>
              </w:rPr>
              <w:t xml:space="preserve"> cs_QoS_Flow2(</w:t>
            </w:r>
            <w:proofErr w:type="spellStart"/>
            <w:r w:rsidRPr="003E6E32">
              <w:rPr>
                <w:rFonts w:ascii="Arial" w:hAnsi="Arial"/>
                <w:lang w:eastAsia="en-GB"/>
              </w:rPr>
              <w:t>boolean</w:t>
            </w:r>
            <w:proofErr w:type="spellEnd"/>
            <w:r w:rsidRPr="003E6E32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E6E32">
              <w:rPr>
                <w:rFonts w:ascii="Arial" w:hAnsi="Arial"/>
                <w:lang w:eastAsia="en-GB"/>
              </w:rPr>
              <w:t>p_</w:t>
            </w:r>
            <w:proofErr w:type="gramStart"/>
            <w:r w:rsidRPr="003E6E32">
              <w:rPr>
                <w:rFonts w:ascii="Arial" w:hAnsi="Arial"/>
                <w:lang w:eastAsia="en-GB"/>
              </w:rPr>
              <w:t>InterworkWithEPS</w:t>
            </w:r>
            <w:proofErr w:type="spellEnd"/>
            <w:r w:rsidRPr="003E6E3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E6E32">
              <w:rPr>
                <w:rFonts w:ascii="Arial" w:hAnsi="Arial"/>
                <w:lang w:eastAsia="en-GB"/>
              </w:rPr>
              <w:t>= false,</w:t>
            </w:r>
          </w:p>
          <w:p w14:paraId="238AF2BC" w14:textId="77777777" w:rsidR="003E6E32" w:rsidRPr="003E6E32" w:rsidRDefault="003E6E32" w:rsidP="003E6E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E6E32">
              <w:rPr>
                <w:rFonts w:ascii="Arial" w:hAnsi="Arial"/>
                <w:lang w:eastAsia="en-GB"/>
              </w:rPr>
              <w:t xml:space="preserve">                                         O1_Type </w:t>
            </w:r>
            <w:proofErr w:type="spellStart"/>
            <w:r w:rsidRPr="003E6E32">
              <w:rPr>
                <w:rFonts w:ascii="Arial" w:hAnsi="Arial"/>
                <w:lang w:eastAsia="en-GB"/>
              </w:rPr>
              <w:t>p_</w:t>
            </w:r>
            <w:proofErr w:type="gramStart"/>
            <w:r w:rsidRPr="003E6E32">
              <w:rPr>
                <w:rFonts w:ascii="Arial" w:hAnsi="Arial"/>
                <w:lang w:eastAsia="en-GB"/>
              </w:rPr>
              <w:t>EPSBearerId</w:t>
            </w:r>
            <w:proofErr w:type="spellEnd"/>
            <w:r w:rsidRPr="003E6E32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E6E32">
              <w:rPr>
                <w:rFonts w:ascii="Arial" w:hAnsi="Arial"/>
                <w:lang w:eastAsia="en-GB"/>
              </w:rPr>
              <w:t>= '00'O,</w:t>
            </w:r>
          </w:p>
          <w:p w14:paraId="248EDF0E" w14:textId="77777777" w:rsidR="004B4596" w:rsidRPr="00794E09" w:rsidRDefault="003E6E32" w:rsidP="003E6E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3E6E32">
              <w:rPr>
                <w:rFonts w:ascii="Arial" w:hAnsi="Arial"/>
                <w:lang w:eastAsia="en-GB"/>
              </w:rPr>
              <w:t xml:space="preserve">                                         </w:t>
            </w:r>
            <w:proofErr w:type="spellStart"/>
            <w:r w:rsidRPr="00FA654C">
              <w:rPr>
                <w:rFonts w:ascii="Arial" w:hAnsi="Arial"/>
                <w:highlight w:val="yellow"/>
                <w:lang w:eastAsia="en-GB"/>
              </w:rPr>
              <w:t>boolean</w:t>
            </w:r>
            <w:proofErr w:type="spellEnd"/>
            <w:r w:rsidRPr="00FA654C">
              <w:rPr>
                <w:rFonts w:ascii="Arial" w:hAnsi="Arial"/>
                <w:highlight w:val="yellow"/>
                <w:lang w:eastAsia="en-GB"/>
              </w:rPr>
              <w:t xml:space="preserve"> p_QoS_Flow2_</w:t>
            </w:r>
            <w:proofErr w:type="gramStart"/>
            <w:r w:rsidRPr="00FA654C">
              <w:rPr>
                <w:rFonts w:ascii="Arial" w:hAnsi="Arial"/>
                <w:highlight w:val="yellow"/>
                <w:lang w:eastAsia="en-GB"/>
              </w:rPr>
              <w:t>Preconfigured :</w:t>
            </w:r>
            <w:proofErr w:type="gramEnd"/>
            <w:r w:rsidRPr="00FA654C">
              <w:rPr>
                <w:rFonts w:ascii="Arial" w:hAnsi="Arial"/>
                <w:highlight w:val="yellow"/>
                <w:lang w:eastAsia="en-GB"/>
              </w:rPr>
              <w:t>= false /*WA#7_5*/</w:t>
            </w:r>
            <w:r w:rsidRPr="003E6E32">
              <w:rPr>
                <w:rFonts w:ascii="Arial" w:hAnsi="Arial"/>
                <w:lang w:eastAsia="en-GB"/>
              </w:rPr>
              <w:t xml:space="preserve">) := </w:t>
            </w:r>
            <w:proofErr w:type="spellStart"/>
            <w:r w:rsidRPr="003E6E32">
              <w:rPr>
                <w:rFonts w:ascii="Arial" w:hAnsi="Arial"/>
                <w:lang w:eastAsia="en-GB"/>
              </w:rPr>
              <w:t>f_BuildDefaultQosFlow</w:t>
            </w:r>
            <w:proofErr w:type="spellEnd"/>
            <w:r w:rsidRPr="003E6E32">
              <w:rPr>
                <w:rFonts w:ascii="Arial" w:hAnsi="Arial"/>
                <w:lang w:eastAsia="en-GB"/>
              </w:rPr>
              <w:t xml:space="preserve">("2", </w:t>
            </w:r>
            <w:proofErr w:type="spellStart"/>
            <w:r w:rsidRPr="003E6E32">
              <w:rPr>
                <w:rFonts w:ascii="Arial" w:hAnsi="Arial"/>
                <w:lang w:eastAsia="en-GB"/>
              </w:rPr>
              <w:t>p_InterworkWithEPS</w:t>
            </w:r>
            <w:proofErr w:type="spellEnd"/>
            <w:r w:rsidRPr="003E6E32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E6E32">
              <w:rPr>
                <w:rFonts w:ascii="Arial" w:hAnsi="Arial"/>
                <w:lang w:eastAsia="en-GB"/>
              </w:rPr>
              <w:t>p_EPSBearerId</w:t>
            </w:r>
            <w:proofErr w:type="spellEnd"/>
            <w:r w:rsidRPr="003E6E32">
              <w:rPr>
                <w:rFonts w:ascii="Arial" w:hAnsi="Arial"/>
                <w:lang w:eastAsia="en-GB"/>
              </w:rPr>
              <w:t xml:space="preserve">, </w:t>
            </w:r>
            <w:r w:rsidRPr="00FA654C">
              <w:rPr>
                <w:rFonts w:ascii="Arial" w:hAnsi="Arial"/>
                <w:highlight w:val="yellow"/>
                <w:lang w:eastAsia="en-GB"/>
              </w:rPr>
              <w:t>p_QoS_Flow2_Preconfigured/*WA#7_5*/</w:t>
            </w:r>
            <w:r w:rsidRPr="003E6E32">
              <w:rPr>
                <w:rFonts w:ascii="Arial" w:hAnsi="Arial"/>
                <w:lang w:eastAsia="en-GB"/>
              </w:rPr>
              <w:t>);</w:t>
            </w:r>
          </w:p>
        </w:tc>
      </w:tr>
    </w:tbl>
    <w:p w14:paraId="33BFA049" w14:textId="77777777" w:rsidR="000C42A8" w:rsidRDefault="000C42A8" w:rsidP="00F3772C">
      <w:pPr>
        <w:rPr>
          <w:noProof/>
          <w:lang w:val="en-US"/>
        </w:rPr>
      </w:pPr>
    </w:p>
    <w:p w14:paraId="5974D60D" w14:textId="77777777" w:rsidR="000C42A8" w:rsidRDefault="000C42A8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7244A023" w14:textId="77777777" w:rsidR="000C42A8" w:rsidRPr="001D3FBA" w:rsidRDefault="000C42A8" w:rsidP="000C42A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8" w:name="_Toc68005666"/>
      <w:r w:rsidRPr="001D3FBA">
        <w:rPr>
          <w:b/>
          <w:sz w:val="28"/>
          <w:szCs w:val="28"/>
        </w:rPr>
        <w:lastRenderedPageBreak/>
        <w:t xml:space="preserve">Correction to </w:t>
      </w:r>
      <w:proofErr w:type="spellStart"/>
      <w:r w:rsidR="007134A7" w:rsidRPr="007134A7">
        <w:rPr>
          <w:b/>
          <w:sz w:val="28"/>
          <w:szCs w:val="28"/>
        </w:rPr>
        <w:t>f_BuildDefaultQosFlow</w:t>
      </w:r>
      <w:bookmarkEnd w:id="8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C42A8" w14:paraId="48546A8D" w14:textId="77777777" w:rsidTr="00697E44">
        <w:trPr>
          <w:trHeight w:val="447"/>
        </w:trPr>
        <w:tc>
          <w:tcPr>
            <w:tcW w:w="1985" w:type="dxa"/>
          </w:tcPr>
          <w:p w14:paraId="4DC062BD" w14:textId="77777777" w:rsidR="000C42A8" w:rsidRPr="00E751F5" w:rsidRDefault="000C42A8" w:rsidP="00697E4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Module </w:t>
            </w:r>
            <w:r w:rsidRPr="00E751F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654" w:type="dxa"/>
          </w:tcPr>
          <w:p w14:paraId="6898C898" w14:textId="77777777" w:rsidR="000C42A8" w:rsidRDefault="007134A7" w:rsidP="00697E44">
            <w:pPr>
              <w:pStyle w:val="CRCoverPage"/>
              <w:spacing w:after="0"/>
              <w:rPr>
                <w:noProof/>
              </w:rPr>
            </w:pPr>
            <w:r w:rsidRPr="007134A7">
              <w:rPr>
                <w:rFonts w:cs="Arial"/>
                <w:noProof/>
                <w:lang w:val="en-US"/>
              </w:rPr>
              <w:t>f_BuildDefaultQosFlow</w:t>
            </w:r>
          </w:p>
        </w:tc>
      </w:tr>
      <w:tr w:rsidR="000C42A8" w14:paraId="46836B88" w14:textId="77777777" w:rsidTr="00697E44">
        <w:trPr>
          <w:trHeight w:val="452"/>
        </w:trPr>
        <w:tc>
          <w:tcPr>
            <w:tcW w:w="1985" w:type="dxa"/>
          </w:tcPr>
          <w:p w14:paraId="69887C4F" w14:textId="77777777" w:rsidR="000C42A8" w:rsidRPr="00E751F5" w:rsidRDefault="000C42A8" w:rsidP="00697E4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415E1C7" w14:textId="77777777" w:rsidR="000C42A8" w:rsidRPr="00617F63" w:rsidRDefault="000C42A8" w:rsidP="00697E44">
            <w:pPr>
              <w:pStyle w:val="CRCoverPage"/>
              <w:rPr>
                <w:bCs/>
                <w:lang w:val="en-US"/>
              </w:rPr>
            </w:pPr>
            <w:r>
              <w:rPr>
                <w:noProof/>
                <w:lang w:val="en-US"/>
              </w:rPr>
              <w:t>Please see change 1.1</w:t>
            </w:r>
          </w:p>
        </w:tc>
      </w:tr>
      <w:tr w:rsidR="000C42A8" w14:paraId="4A1D9E7D" w14:textId="77777777" w:rsidTr="00697E44">
        <w:tc>
          <w:tcPr>
            <w:tcW w:w="1985" w:type="dxa"/>
          </w:tcPr>
          <w:p w14:paraId="3AC10AE3" w14:textId="77777777" w:rsidR="000C42A8" w:rsidRPr="00E751F5" w:rsidRDefault="000C42A8" w:rsidP="00697E4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ACB6F13" w14:textId="77777777" w:rsidR="007134A7" w:rsidRDefault="007134A7" w:rsidP="007134A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Added an additional parameter </w:t>
            </w:r>
            <w:r w:rsidRPr="007134A7">
              <w:rPr>
                <w:noProof/>
                <w:lang w:val="en-US"/>
              </w:rPr>
              <w:t>p_QoS_Flow2_Preconfigured</w:t>
            </w:r>
            <w:r>
              <w:rPr>
                <w:noProof/>
                <w:lang w:val="en-US"/>
              </w:rPr>
              <w:t xml:space="preserve"> in this function, and based on that assigned the value to IE operation code.</w:t>
            </w:r>
          </w:p>
          <w:p w14:paraId="0970DFC2" w14:textId="77777777" w:rsidR="007134A7" w:rsidRDefault="007134A7" w:rsidP="007134A7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4A44BD43" w14:textId="77777777" w:rsidR="000C42A8" w:rsidRPr="00300C5B" w:rsidRDefault="007134A7" w:rsidP="007134A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0C42A8" w14:paraId="5DD34C56" w14:textId="77777777" w:rsidTr="00697E44">
        <w:tc>
          <w:tcPr>
            <w:tcW w:w="1985" w:type="dxa"/>
          </w:tcPr>
          <w:p w14:paraId="6D55F182" w14:textId="77777777" w:rsidR="000C42A8" w:rsidRPr="00E751F5" w:rsidRDefault="000C42A8" w:rsidP="00697E4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51EE8BD" w14:textId="77777777" w:rsidR="000C42A8" w:rsidRPr="00F0313E" w:rsidRDefault="000C42A8" w:rsidP="00697E44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N</w:t>
            </w:r>
            <w:r w:rsidR="007134A7">
              <w:rPr>
                <w:rFonts w:ascii="Arial" w:hAnsi="Arial" w:cs="Arial"/>
                <w:noProof/>
                <w:lang w:val="en-US"/>
              </w:rPr>
              <w:t>G_NAS_Templates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89577C" w:rsidRPr="00E751F5" w14:paraId="7C0A956A" w14:textId="77777777" w:rsidTr="00697E44">
        <w:tc>
          <w:tcPr>
            <w:tcW w:w="1985" w:type="dxa"/>
          </w:tcPr>
          <w:p w14:paraId="0E24697E" w14:textId="77777777" w:rsidR="0089577C" w:rsidRPr="00E751F5" w:rsidRDefault="0089577C" w:rsidP="0089577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5EFCFFB" w14:textId="7A0AA2CF" w:rsidR="0089577C" w:rsidRPr="00E751F5" w:rsidRDefault="0089577C" w:rsidP="0089577C">
            <w:pPr>
              <w:rPr>
                <w:rFonts w:ascii="Arial" w:hAnsi="Arial"/>
                <w:highlight w:val="cyan"/>
              </w:rPr>
            </w:pPr>
            <w:r w:rsidRPr="0089577C">
              <w:rPr>
                <w:rFonts w:ascii="Arial" w:hAnsi="Arial"/>
                <w:highlight w:val="magenta"/>
              </w:rPr>
              <w:t>Postponed until outcome of prose CR</w:t>
            </w:r>
          </w:p>
        </w:tc>
      </w:tr>
    </w:tbl>
    <w:p w14:paraId="3D12FD6B" w14:textId="77777777" w:rsidR="000C42A8" w:rsidRDefault="000C42A8" w:rsidP="000C42A8">
      <w:pPr>
        <w:rPr>
          <w:noProof/>
        </w:rPr>
      </w:pPr>
    </w:p>
    <w:p w14:paraId="1C90B9BB" w14:textId="77777777" w:rsidR="000C42A8" w:rsidRDefault="000C42A8" w:rsidP="000C42A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C42A8" w:rsidRPr="004031F3" w14:paraId="5B2CD99A" w14:textId="77777777" w:rsidTr="00697E44">
        <w:tc>
          <w:tcPr>
            <w:tcW w:w="9855" w:type="dxa"/>
          </w:tcPr>
          <w:p w14:paraId="7731F5D3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function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f_BuildDefaultQosFlow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p_FlowNumber</w:t>
            </w:r>
            <w:proofErr w:type="spellEnd"/>
            <w:r w:rsidRPr="001745CB">
              <w:rPr>
                <w:rFonts w:ascii="Arial" w:hAnsi="Arial"/>
                <w:lang w:eastAsia="en-GB"/>
              </w:rPr>
              <w:t>,</w:t>
            </w:r>
          </w:p>
          <w:p w14:paraId="52B09703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               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boolean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p_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InterworkWithEPS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>= false,</w:t>
            </w:r>
          </w:p>
          <w:p w14:paraId="5B9E3591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                         O1_Type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p_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EPSBearerId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= '00'O) return template (value)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QoS_Flow</w:t>
            </w:r>
            <w:proofErr w:type="spellEnd"/>
          </w:p>
          <w:p w14:paraId="5F79CF98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{</w:t>
            </w:r>
          </w:p>
          <w:p w14:paraId="5F1DE4D7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;    </w:t>
            </w:r>
          </w:p>
          <w:p w14:paraId="18E0F828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var B6_Type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v_QFI</w:t>
            </w:r>
            <w:proofErr w:type="spellEnd"/>
            <w:r w:rsidRPr="001745CB">
              <w:rPr>
                <w:rFonts w:ascii="Arial" w:hAnsi="Arial"/>
                <w:lang w:eastAsia="en-GB"/>
              </w:rPr>
              <w:t>;</w:t>
            </w:r>
          </w:p>
          <w:p w14:paraId="099CC72A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</w:t>
            </w:r>
          </w:p>
          <w:p w14:paraId="5E914550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select 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p_FlowNumber</w:t>
            </w:r>
            <w:proofErr w:type="spellEnd"/>
            <w:r w:rsidRPr="001745CB">
              <w:rPr>
                <w:rFonts w:ascii="Arial" w:hAnsi="Arial"/>
                <w:lang w:eastAsia="en-GB"/>
              </w:rPr>
              <w:t>) {</w:t>
            </w:r>
          </w:p>
          <w:p w14:paraId="061CEA9A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case ("1") {</w:t>
            </w:r>
          </w:p>
          <w:p w14:paraId="1E60D5F0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QFI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>= '000001'B;</w:t>
            </w:r>
          </w:p>
          <w:p w14:paraId="03FC1050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= {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(tsc_QoSFlowParameter_5QI, '01'O, '09'O)};</w:t>
            </w:r>
          </w:p>
          <w:p w14:paraId="780A8269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if 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p_InterworkWithEPS</w:t>
            </w:r>
            <w:proofErr w:type="spellEnd"/>
            <w:r w:rsidRPr="001745CB">
              <w:rPr>
                <w:rFonts w:ascii="Arial" w:hAnsi="Arial"/>
                <w:lang w:eastAsia="en-GB"/>
              </w:rPr>
              <w:t>) {</w:t>
            </w:r>
          </w:p>
          <w:p w14:paraId="4639DC92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>[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1] :=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tsc_QoSFlowParameter_EPSBearerId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, '01'O,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p_EPSBearerId</w:t>
            </w:r>
            <w:proofErr w:type="spellEnd"/>
            <w:r w:rsidRPr="001745CB">
              <w:rPr>
                <w:rFonts w:ascii="Arial" w:hAnsi="Arial"/>
                <w:lang w:eastAsia="en-GB"/>
              </w:rPr>
              <w:t>); // @sic R5-204400 sic@</w:t>
            </w:r>
          </w:p>
          <w:p w14:paraId="34CFB291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}</w:t>
            </w:r>
          </w:p>
          <w:p w14:paraId="1F02433D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}</w:t>
            </w:r>
          </w:p>
          <w:p w14:paraId="34DA377A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case ("2") {</w:t>
            </w:r>
          </w:p>
          <w:p w14:paraId="328F25A1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QFI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>= '000010'B;</w:t>
            </w:r>
          </w:p>
          <w:p w14:paraId="38A350F4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= {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(tsc_QoSFlowParameter_5QI, '01'O, '05'O)};</w:t>
            </w:r>
          </w:p>
          <w:p w14:paraId="6C6574B5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if 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p_InterworkWithEPS</w:t>
            </w:r>
            <w:proofErr w:type="spellEnd"/>
            <w:r w:rsidRPr="001745CB">
              <w:rPr>
                <w:rFonts w:ascii="Arial" w:hAnsi="Arial"/>
                <w:lang w:eastAsia="en-GB"/>
              </w:rPr>
              <w:t>) {</w:t>
            </w:r>
          </w:p>
          <w:p w14:paraId="0B3B3C51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>[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1] :=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tsc_QoSFlowParameter_EPSBearerId</w:t>
            </w:r>
            <w:proofErr w:type="spellEnd"/>
            <w:r w:rsidRPr="001745CB">
              <w:rPr>
                <w:rFonts w:ascii="Arial" w:hAnsi="Arial"/>
                <w:lang w:eastAsia="en-GB"/>
              </w:rPr>
              <w:t>, '01'O, '50'O);</w:t>
            </w:r>
          </w:p>
          <w:p w14:paraId="7A85ACF0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}</w:t>
            </w:r>
          </w:p>
          <w:p w14:paraId="75487842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}</w:t>
            </w:r>
          </w:p>
          <w:p w14:paraId="783A6C97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case ("2a") {</w:t>
            </w:r>
          </w:p>
          <w:p w14:paraId="7464DD5B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QFI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>= '000100'B;</w:t>
            </w:r>
          </w:p>
          <w:p w14:paraId="5C8CD9AD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= {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(tsc_QoSFlowParameter_5QI, '01'O, '05'O)};</w:t>
            </w:r>
          </w:p>
          <w:p w14:paraId="2287B829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}</w:t>
            </w:r>
          </w:p>
          <w:p w14:paraId="4BB0CF77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case ("3") {</w:t>
            </w:r>
          </w:p>
          <w:p w14:paraId="5913E883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QFI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>= '000101'B;</w:t>
            </w:r>
          </w:p>
          <w:p w14:paraId="6BCBD316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= {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(tsc_QoSFlowParameter_5QI, '01'O, '05'O)};</w:t>
            </w:r>
          </w:p>
          <w:p w14:paraId="056DE99C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}</w:t>
            </w:r>
          </w:p>
          <w:p w14:paraId="64A7A776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case ("4") {</w:t>
            </w:r>
          </w:p>
          <w:p w14:paraId="0ED05700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QFI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>= '000110'B;</w:t>
            </w:r>
          </w:p>
          <w:p w14:paraId="69A65B83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= {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(tsc_QoSFlowParameter_5QI, '01'O, '05'O)};</w:t>
            </w:r>
          </w:p>
          <w:p w14:paraId="2E11997E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}</w:t>
            </w:r>
          </w:p>
          <w:p w14:paraId="743A35A3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case ("5") {</w:t>
            </w:r>
          </w:p>
          <w:p w14:paraId="78289743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QFI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>= '000111'B;</w:t>
            </w:r>
          </w:p>
          <w:p w14:paraId="483FD8A8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= {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(tsc_QoSFlowParameter_5QI, '01'O, '01'O),</w:t>
            </w:r>
          </w:p>
          <w:p w14:paraId="54676D7C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745CB">
              <w:rPr>
                <w:rFonts w:ascii="Arial" w:hAnsi="Arial"/>
                <w:lang w:eastAsia="en-GB"/>
              </w:rPr>
              <w:t>tsc_QoSFlowParameter_GFBR_UL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, '02'O,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fl_FlowParameterBitRate</w:t>
            </w:r>
            <w:proofErr w:type="spellEnd"/>
            <w:r w:rsidRPr="001745CB">
              <w:rPr>
                <w:rFonts w:ascii="Arial" w:hAnsi="Arial"/>
                <w:lang w:eastAsia="en-GB"/>
              </w:rPr>
              <w:t>(128, 1)),</w:t>
            </w:r>
          </w:p>
          <w:p w14:paraId="1EE020B1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745CB">
              <w:rPr>
                <w:rFonts w:ascii="Arial" w:hAnsi="Arial"/>
                <w:lang w:eastAsia="en-GB"/>
              </w:rPr>
              <w:t>tsc_QoSFlowParameter_GFBR_DL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, '03'O,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fl_FlowParameterBitRate</w:t>
            </w:r>
            <w:proofErr w:type="spellEnd"/>
            <w:r w:rsidRPr="001745CB">
              <w:rPr>
                <w:rFonts w:ascii="Arial" w:hAnsi="Arial"/>
                <w:lang w:eastAsia="en-GB"/>
              </w:rPr>
              <w:t>(128, 1)),</w:t>
            </w:r>
          </w:p>
          <w:p w14:paraId="1752D655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745CB">
              <w:rPr>
                <w:rFonts w:ascii="Arial" w:hAnsi="Arial"/>
                <w:lang w:eastAsia="en-GB"/>
              </w:rPr>
              <w:t>tsc_QoSFlowParameter_MFBR_UL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, '04'O,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fl_FlowParameterBitRate</w:t>
            </w:r>
            <w:proofErr w:type="spellEnd"/>
            <w:r w:rsidRPr="001745CB">
              <w:rPr>
                <w:rFonts w:ascii="Arial" w:hAnsi="Arial"/>
                <w:lang w:eastAsia="en-GB"/>
              </w:rPr>
              <w:t>(320, 1)),</w:t>
            </w:r>
          </w:p>
          <w:p w14:paraId="5FF53EEA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lastRenderedPageBreak/>
              <w:t xml:space="preserve">                       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745CB">
              <w:rPr>
                <w:rFonts w:ascii="Arial" w:hAnsi="Arial"/>
                <w:lang w:eastAsia="en-GB"/>
              </w:rPr>
              <w:t>tsc_QoSFlowParameter_MFBR_DL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, '05'O,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fl_FlowParameterBitRate</w:t>
            </w:r>
            <w:proofErr w:type="spellEnd"/>
            <w:r w:rsidRPr="001745CB">
              <w:rPr>
                <w:rFonts w:ascii="Arial" w:hAnsi="Arial"/>
                <w:lang w:eastAsia="en-GB"/>
              </w:rPr>
              <w:t>(320, 1))};  // @sic R5s210330 sic@</w:t>
            </w:r>
          </w:p>
          <w:p w14:paraId="5E7B6E26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if 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p_InterworkWithEPS</w:t>
            </w:r>
            <w:proofErr w:type="spellEnd"/>
            <w:r w:rsidRPr="001745CB">
              <w:rPr>
                <w:rFonts w:ascii="Arial" w:hAnsi="Arial"/>
                <w:lang w:eastAsia="en-GB"/>
              </w:rPr>
              <w:t>) {</w:t>
            </w:r>
          </w:p>
          <w:p w14:paraId="403D8B29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>[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5] :=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tsc_QoSFlowParameter_EPSBearerId</w:t>
            </w:r>
            <w:proofErr w:type="spellEnd"/>
            <w:r w:rsidRPr="001745CB">
              <w:rPr>
                <w:rFonts w:ascii="Arial" w:hAnsi="Arial"/>
                <w:lang w:eastAsia="en-GB"/>
              </w:rPr>
              <w:t>, '06'O, '60'O); // @sic R5s210330 sic@</w:t>
            </w:r>
          </w:p>
          <w:p w14:paraId="14107831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}</w:t>
            </w:r>
          </w:p>
          <w:p w14:paraId="56DFB08A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}</w:t>
            </w:r>
          </w:p>
          <w:p w14:paraId="5E847593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case ("6") {</w:t>
            </w:r>
          </w:p>
          <w:p w14:paraId="1A9F6145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QFI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>= '001000'B;</w:t>
            </w:r>
          </w:p>
          <w:p w14:paraId="6F6357E0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= {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(tsc_QoSFlowParameter_5QI, '01'O, '02'O)/*,</w:t>
            </w:r>
          </w:p>
          <w:p w14:paraId="512F14F9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745CB">
              <w:rPr>
                <w:rFonts w:ascii="Arial" w:hAnsi="Arial"/>
                <w:lang w:eastAsia="en-GB"/>
              </w:rPr>
              <w:t>tsc_QoSFlowParameter_GFBR_UL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, '02'O,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fl_FlowParameterBitRate</w:t>
            </w:r>
            <w:proofErr w:type="spellEnd"/>
            <w:r w:rsidRPr="001745CB">
              <w:rPr>
                <w:rFonts w:ascii="Arial" w:hAnsi="Arial"/>
                <w:lang w:eastAsia="en-GB"/>
              </w:rPr>
              <w:t>(128, 1)),</w:t>
            </w:r>
          </w:p>
          <w:p w14:paraId="1644842E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745CB">
              <w:rPr>
                <w:rFonts w:ascii="Arial" w:hAnsi="Arial"/>
                <w:lang w:eastAsia="en-GB"/>
              </w:rPr>
              <w:t>tsc_QoSFlowParameter_GFBR_DL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, '03'O,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fl_FlowParameterBitRate</w:t>
            </w:r>
            <w:proofErr w:type="spellEnd"/>
            <w:r w:rsidRPr="001745CB">
              <w:rPr>
                <w:rFonts w:ascii="Arial" w:hAnsi="Arial"/>
                <w:lang w:eastAsia="en-GB"/>
              </w:rPr>
              <w:t>(128, 1)),</w:t>
            </w:r>
          </w:p>
          <w:p w14:paraId="5D8F8584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745CB">
              <w:rPr>
                <w:rFonts w:ascii="Arial" w:hAnsi="Arial"/>
                <w:lang w:eastAsia="en-GB"/>
              </w:rPr>
              <w:t>tsc_QoSFlowParameter_MFBR_UL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, '04'O,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fl_FlowParameterBitRate</w:t>
            </w:r>
            <w:proofErr w:type="spellEnd"/>
            <w:r w:rsidRPr="001745CB">
              <w:rPr>
                <w:rFonts w:ascii="Arial" w:hAnsi="Arial"/>
                <w:lang w:eastAsia="en-GB"/>
              </w:rPr>
              <w:t>(128, 1)),</w:t>
            </w:r>
          </w:p>
          <w:p w14:paraId="66020A9E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745CB">
              <w:rPr>
                <w:rFonts w:ascii="Arial" w:hAnsi="Arial"/>
                <w:lang w:eastAsia="en-GB"/>
              </w:rPr>
              <w:t>tsc_QoSFlowParameter_MFBR_DL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, '05'O,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fl_FlowParameterBitRate</w:t>
            </w:r>
            <w:proofErr w:type="spellEnd"/>
            <w:r w:rsidRPr="001745CB">
              <w:rPr>
                <w:rFonts w:ascii="Arial" w:hAnsi="Arial"/>
                <w:lang w:eastAsia="en-GB"/>
              </w:rPr>
              <w:t>(128, 1))*/};</w:t>
            </w:r>
          </w:p>
          <w:p w14:paraId="775E3E4A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if 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p_InterworkWithEPS</w:t>
            </w:r>
            <w:proofErr w:type="spellEnd"/>
            <w:r w:rsidRPr="001745CB">
              <w:rPr>
                <w:rFonts w:ascii="Arial" w:hAnsi="Arial"/>
                <w:lang w:eastAsia="en-GB"/>
              </w:rPr>
              <w:t>) {</w:t>
            </w:r>
          </w:p>
          <w:p w14:paraId="7588967D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>[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5] :=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tsc_QoSFlowParameter_EPSBearerId</w:t>
            </w:r>
            <w:proofErr w:type="spellEnd"/>
            <w:r w:rsidRPr="001745CB">
              <w:rPr>
                <w:rFonts w:ascii="Arial" w:hAnsi="Arial"/>
                <w:lang w:eastAsia="en-GB"/>
              </w:rPr>
              <w:t>, '06'O, '70'O);</w:t>
            </w:r>
          </w:p>
          <w:p w14:paraId="1402321F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}</w:t>
            </w:r>
          </w:p>
          <w:p w14:paraId="33499AB7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}</w:t>
            </w:r>
          </w:p>
          <w:p w14:paraId="29C134F3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case ("7") </w:t>
            </w:r>
            <w:proofErr w:type="gramStart"/>
            <w:r w:rsidRPr="001745CB">
              <w:rPr>
                <w:rFonts w:ascii="Arial" w:hAnsi="Arial"/>
                <w:lang w:eastAsia="en-GB"/>
              </w:rPr>
              <w:t>{ /</w:t>
            </w:r>
            <w:proofErr w:type="gramEnd"/>
            <w:r w:rsidRPr="001745CB">
              <w:rPr>
                <w:rFonts w:ascii="Arial" w:hAnsi="Arial"/>
                <w:lang w:eastAsia="en-GB"/>
              </w:rPr>
              <w:t>/ @sic R5-211499 sic@</w:t>
            </w:r>
          </w:p>
          <w:p w14:paraId="74191947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QFI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>= '001001'B;</w:t>
            </w:r>
          </w:p>
          <w:p w14:paraId="01EBB22E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= {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(tsc_QoSFlowParameter_5QI, '01'O, '52'O)}; // 5QI 82</w:t>
            </w:r>
          </w:p>
          <w:p w14:paraId="4A1F4C14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}</w:t>
            </w:r>
          </w:p>
          <w:p w14:paraId="2DB66C0B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}</w:t>
            </w:r>
          </w:p>
          <w:p w14:paraId="4A5BA522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v_QoS_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Flow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cs_QoS_Flow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v_QFI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>);</w:t>
            </w:r>
          </w:p>
          <w:p w14:paraId="38DAD99A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</w:t>
            </w:r>
          </w:p>
          <w:p w14:paraId="3EDAB107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cs_QoS_Flow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v_QFI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>);</w:t>
            </w:r>
          </w:p>
          <w:p w14:paraId="66C62957" w14:textId="77777777" w:rsidR="000C42A8" w:rsidRPr="00794E09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>}</w:t>
            </w:r>
          </w:p>
        </w:tc>
      </w:tr>
      <w:tr w:rsidR="000C42A8" w:rsidRPr="004031F3" w14:paraId="6804D157" w14:textId="77777777" w:rsidTr="00697E44">
        <w:tc>
          <w:tcPr>
            <w:tcW w:w="9855" w:type="dxa"/>
          </w:tcPr>
          <w:p w14:paraId="62A4D178" w14:textId="77777777" w:rsidR="000C42A8" w:rsidRPr="00794E09" w:rsidRDefault="000C42A8" w:rsidP="00697E44">
            <w:pPr>
              <w:spacing w:after="0"/>
              <w:rPr>
                <w:rFonts w:ascii="Arial" w:hAnsi="Arial"/>
                <w:lang w:eastAsia="en-GB"/>
              </w:rPr>
            </w:pPr>
          </w:p>
        </w:tc>
      </w:tr>
    </w:tbl>
    <w:p w14:paraId="1BDFF443" w14:textId="77777777" w:rsidR="000C42A8" w:rsidRPr="004031F3" w:rsidRDefault="000C42A8" w:rsidP="000C42A8">
      <w:pPr>
        <w:spacing w:after="0"/>
        <w:rPr>
          <w:rFonts w:ascii="Arial" w:hAnsi="Arial"/>
          <w:b/>
          <w:lang w:eastAsia="en-GB"/>
        </w:rPr>
      </w:pPr>
    </w:p>
    <w:p w14:paraId="79AA7944" w14:textId="77777777" w:rsidR="000C42A8" w:rsidRPr="004031F3" w:rsidRDefault="000C42A8" w:rsidP="000C42A8">
      <w:pPr>
        <w:spacing w:after="0"/>
        <w:rPr>
          <w:rFonts w:ascii="Arial" w:hAnsi="Arial"/>
          <w:b/>
          <w:lang w:eastAsia="en-GB"/>
        </w:rPr>
      </w:pPr>
    </w:p>
    <w:p w14:paraId="1BFB181F" w14:textId="77777777" w:rsidR="000C42A8" w:rsidRPr="004031F3" w:rsidRDefault="000C42A8" w:rsidP="000C42A8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C42A8" w:rsidRPr="004031F3" w14:paraId="03F74BA6" w14:textId="77777777" w:rsidTr="00697E44">
        <w:tc>
          <w:tcPr>
            <w:tcW w:w="9855" w:type="dxa"/>
          </w:tcPr>
          <w:p w14:paraId="0AD91ED4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function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f_BuildDefaultQosFlow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p_FlowNumber</w:t>
            </w:r>
            <w:proofErr w:type="spellEnd"/>
            <w:r w:rsidRPr="001745CB">
              <w:rPr>
                <w:rFonts w:ascii="Arial" w:hAnsi="Arial"/>
                <w:lang w:eastAsia="en-GB"/>
              </w:rPr>
              <w:t>,</w:t>
            </w:r>
          </w:p>
          <w:p w14:paraId="46805C05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               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boolean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p_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InterworkWithEPS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>= false,</w:t>
            </w:r>
          </w:p>
          <w:p w14:paraId="4556FDB7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                         O1_Type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p_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EPSBearerId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>= '00'O,</w:t>
            </w:r>
          </w:p>
          <w:p w14:paraId="35501D6A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                         </w:t>
            </w:r>
            <w:proofErr w:type="spellStart"/>
            <w:r w:rsidRPr="001745CB">
              <w:rPr>
                <w:rFonts w:ascii="Arial" w:hAnsi="Arial"/>
                <w:highlight w:val="yellow"/>
                <w:lang w:eastAsia="en-GB"/>
              </w:rPr>
              <w:t>boolean</w:t>
            </w:r>
            <w:proofErr w:type="spellEnd"/>
            <w:r w:rsidRPr="001745CB">
              <w:rPr>
                <w:rFonts w:ascii="Arial" w:hAnsi="Arial"/>
                <w:highlight w:val="yellow"/>
                <w:lang w:eastAsia="en-GB"/>
              </w:rPr>
              <w:t xml:space="preserve"> p_QoS_Flow2_</w:t>
            </w:r>
            <w:proofErr w:type="gramStart"/>
            <w:r w:rsidRPr="001745CB">
              <w:rPr>
                <w:rFonts w:ascii="Arial" w:hAnsi="Arial"/>
                <w:highlight w:val="yellow"/>
                <w:lang w:eastAsia="en-GB"/>
              </w:rPr>
              <w:t>Preconfigured :</w:t>
            </w:r>
            <w:proofErr w:type="gramEnd"/>
            <w:r w:rsidRPr="001745CB">
              <w:rPr>
                <w:rFonts w:ascii="Arial" w:hAnsi="Arial"/>
                <w:highlight w:val="yellow"/>
                <w:lang w:eastAsia="en-GB"/>
              </w:rPr>
              <w:t>= false /*WA#7_5*/</w:t>
            </w:r>
            <w:r w:rsidRPr="001745CB">
              <w:rPr>
                <w:rFonts w:ascii="Arial" w:hAnsi="Arial"/>
                <w:lang w:eastAsia="en-GB"/>
              </w:rPr>
              <w:t xml:space="preserve">) return template (value)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QoS_Flow</w:t>
            </w:r>
            <w:proofErr w:type="spellEnd"/>
          </w:p>
          <w:p w14:paraId="5D852D5E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{</w:t>
            </w:r>
          </w:p>
          <w:p w14:paraId="592A6263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var template (value)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>;</w:t>
            </w:r>
          </w:p>
          <w:p w14:paraId="4A0D57BE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</w:t>
            </w:r>
            <w:r w:rsidRPr="001745CB">
              <w:rPr>
                <w:rFonts w:ascii="Arial" w:hAnsi="Arial"/>
                <w:highlight w:val="yellow"/>
                <w:lang w:eastAsia="en-GB"/>
              </w:rPr>
              <w:t xml:space="preserve">var template (value) </w:t>
            </w:r>
            <w:proofErr w:type="spellStart"/>
            <w:r w:rsidRPr="001745CB">
              <w:rPr>
                <w:rFonts w:ascii="Arial" w:hAnsi="Arial"/>
                <w:highlight w:val="yellow"/>
                <w:lang w:eastAsia="en-GB"/>
              </w:rPr>
              <w:t>QoS_Flow</w:t>
            </w:r>
            <w:proofErr w:type="spellEnd"/>
            <w:r w:rsidRPr="001745CB">
              <w:rPr>
                <w:rFonts w:ascii="Arial" w:hAnsi="Arial"/>
                <w:highlight w:val="yellow"/>
                <w:lang w:eastAsia="en-GB"/>
              </w:rPr>
              <w:t xml:space="preserve"> </w:t>
            </w:r>
            <w:proofErr w:type="spellStart"/>
            <w:r w:rsidRPr="001745CB">
              <w:rPr>
                <w:rFonts w:ascii="Arial" w:hAnsi="Arial"/>
                <w:highlight w:val="yellow"/>
                <w:lang w:eastAsia="en-GB"/>
              </w:rPr>
              <w:t>v_QoS_Flow</w:t>
            </w:r>
            <w:proofErr w:type="spellEnd"/>
            <w:r w:rsidRPr="001745CB">
              <w:rPr>
                <w:rFonts w:ascii="Arial" w:hAnsi="Arial"/>
                <w:highlight w:val="yellow"/>
                <w:lang w:eastAsia="en-GB"/>
              </w:rPr>
              <w:t>; //WA#7_5</w:t>
            </w:r>
          </w:p>
          <w:p w14:paraId="7CEBDD73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var B6_Type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v_QFI</w:t>
            </w:r>
            <w:proofErr w:type="spellEnd"/>
            <w:r w:rsidRPr="001745CB">
              <w:rPr>
                <w:rFonts w:ascii="Arial" w:hAnsi="Arial"/>
                <w:lang w:eastAsia="en-GB"/>
              </w:rPr>
              <w:t>;</w:t>
            </w:r>
          </w:p>
          <w:p w14:paraId="7F9B8547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</w:t>
            </w:r>
          </w:p>
          <w:p w14:paraId="0C54E26B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select 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p_FlowNumber</w:t>
            </w:r>
            <w:proofErr w:type="spellEnd"/>
            <w:r w:rsidRPr="001745CB">
              <w:rPr>
                <w:rFonts w:ascii="Arial" w:hAnsi="Arial"/>
                <w:lang w:eastAsia="en-GB"/>
              </w:rPr>
              <w:t>) {</w:t>
            </w:r>
          </w:p>
          <w:p w14:paraId="2F7ECC75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case ("1") {</w:t>
            </w:r>
          </w:p>
          <w:p w14:paraId="2E767714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QFI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>= '000001'B;</w:t>
            </w:r>
          </w:p>
          <w:p w14:paraId="11C2F430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= {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(tsc_QoSFlowParameter_5QI, '01'O, '09'O)};</w:t>
            </w:r>
          </w:p>
          <w:p w14:paraId="7F1E9892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if 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p_InterworkWithEPS</w:t>
            </w:r>
            <w:proofErr w:type="spellEnd"/>
            <w:r w:rsidRPr="001745CB">
              <w:rPr>
                <w:rFonts w:ascii="Arial" w:hAnsi="Arial"/>
                <w:lang w:eastAsia="en-GB"/>
              </w:rPr>
              <w:t>) {</w:t>
            </w:r>
          </w:p>
          <w:p w14:paraId="53D00FA6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>[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1] :=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tsc_QoSFlowParameter_EPSBearerId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, '01'O,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p_EPSBearerId</w:t>
            </w:r>
            <w:proofErr w:type="spellEnd"/>
            <w:r w:rsidRPr="001745CB">
              <w:rPr>
                <w:rFonts w:ascii="Arial" w:hAnsi="Arial"/>
                <w:lang w:eastAsia="en-GB"/>
              </w:rPr>
              <w:t>); // @sic R5-204400 sic@</w:t>
            </w:r>
          </w:p>
          <w:p w14:paraId="6FF541D2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}</w:t>
            </w:r>
          </w:p>
          <w:p w14:paraId="2EEB126C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}</w:t>
            </w:r>
          </w:p>
          <w:p w14:paraId="0B2E79E7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case ("2") {</w:t>
            </w:r>
          </w:p>
          <w:p w14:paraId="11073D08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QFI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>= '000010'B;</w:t>
            </w:r>
          </w:p>
          <w:p w14:paraId="5DBD1287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= {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(tsc_QoSFlowParameter_5QI, '01'O, '05'O)};</w:t>
            </w:r>
          </w:p>
          <w:p w14:paraId="397CAED8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if 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p_InterworkWithEPS</w:t>
            </w:r>
            <w:proofErr w:type="spellEnd"/>
            <w:r w:rsidRPr="001745CB">
              <w:rPr>
                <w:rFonts w:ascii="Arial" w:hAnsi="Arial"/>
                <w:lang w:eastAsia="en-GB"/>
              </w:rPr>
              <w:t>) {</w:t>
            </w:r>
          </w:p>
          <w:p w14:paraId="7F4C5A39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>[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1] :=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tsc_QoSFlowParameter_EPSBearerId</w:t>
            </w:r>
            <w:proofErr w:type="spellEnd"/>
            <w:r w:rsidRPr="001745CB">
              <w:rPr>
                <w:rFonts w:ascii="Arial" w:hAnsi="Arial"/>
                <w:lang w:eastAsia="en-GB"/>
              </w:rPr>
              <w:t>, '01'O, '50'O);</w:t>
            </w:r>
          </w:p>
          <w:p w14:paraId="2F2E4108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lastRenderedPageBreak/>
              <w:t xml:space="preserve">        }</w:t>
            </w:r>
          </w:p>
          <w:p w14:paraId="1C81A15B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}</w:t>
            </w:r>
          </w:p>
          <w:p w14:paraId="3417E48B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case ("2a") {</w:t>
            </w:r>
          </w:p>
          <w:p w14:paraId="13A78316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QFI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>= '000100'B;</w:t>
            </w:r>
          </w:p>
          <w:p w14:paraId="1C5CADA0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= {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(tsc_QoSFlowParameter_5QI, '01'O, '05'O)};</w:t>
            </w:r>
          </w:p>
          <w:p w14:paraId="2A7D834E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}</w:t>
            </w:r>
          </w:p>
          <w:p w14:paraId="2C23194F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case ("3") {</w:t>
            </w:r>
          </w:p>
          <w:p w14:paraId="598EBA99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QFI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>= '000101'B;</w:t>
            </w:r>
          </w:p>
          <w:p w14:paraId="539963AF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= {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(tsc_QoSFlowParameter_5QI, '01'O, '05'O)};</w:t>
            </w:r>
          </w:p>
          <w:p w14:paraId="3E922430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}</w:t>
            </w:r>
          </w:p>
          <w:p w14:paraId="078329B2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case ("4") {</w:t>
            </w:r>
          </w:p>
          <w:p w14:paraId="4DE3467D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QFI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>= '000110'B;</w:t>
            </w:r>
          </w:p>
          <w:p w14:paraId="2314056D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= {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(tsc_QoSFlowParameter_5QI, '01'O, '05'O)};</w:t>
            </w:r>
          </w:p>
          <w:p w14:paraId="5220DC2C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}</w:t>
            </w:r>
          </w:p>
          <w:p w14:paraId="51AB58F4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case ("5") {</w:t>
            </w:r>
          </w:p>
          <w:p w14:paraId="358061BB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QFI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>= '000111'B;</w:t>
            </w:r>
          </w:p>
          <w:p w14:paraId="19321BA7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= {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(tsc_QoSFlowParameter_5QI, '01'O, '01'O),</w:t>
            </w:r>
          </w:p>
          <w:p w14:paraId="325B8B8B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745CB">
              <w:rPr>
                <w:rFonts w:ascii="Arial" w:hAnsi="Arial"/>
                <w:lang w:eastAsia="en-GB"/>
              </w:rPr>
              <w:t>tsc_QoSFlowParameter_GFBR_UL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, '02'O,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fl_FlowParameterBitRate</w:t>
            </w:r>
            <w:proofErr w:type="spellEnd"/>
            <w:r w:rsidRPr="001745CB">
              <w:rPr>
                <w:rFonts w:ascii="Arial" w:hAnsi="Arial"/>
                <w:lang w:eastAsia="en-GB"/>
              </w:rPr>
              <w:t>(128, 1)),</w:t>
            </w:r>
          </w:p>
          <w:p w14:paraId="7D051DF9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745CB">
              <w:rPr>
                <w:rFonts w:ascii="Arial" w:hAnsi="Arial"/>
                <w:lang w:eastAsia="en-GB"/>
              </w:rPr>
              <w:t>tsc_QoSFlowParameter_GFBR_DL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, '03'O,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fl_FlowParameterBitRate</w:t>
            </w:r>
            <w:proofErr w:type="spellEnd"/>
            <w:r w:rsidRPr="001745CB">
              <w:rPr>
                <w:rFonts w:ascii="Arial" w:hAnsi="Arial"/>
                <w:lang w:eastAsia="en-GB"/>
              </w:rPr>
              <w:t>(128, 1)),</w:t>
            </w:r>
          </w:p>
          <w:p w14:paraId="485BC86D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745CB">
              <w:rPr>
                <w:rFonts w:ascii="Arial" w:hAnsi="Arial"/>
                <w:lang w:eastAsia="en-GB"/>
              </w:rPr>
              <w:t>tsc_QoSFlowParameter_MFBR_UL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, '04'O,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fl_FlowParameterBitRate</w:t>
            </w:r>
            <w:proofErr w:type="spellEnd"/>
            <w:r w:rsidRPr="001745CB">
              <w:rPr>
                <w:rFonts w:ascii="Arial" w:hAnsi="Arial"/>
                <w:lang w:eastAsia="en-GB"/>
              </w:rPr>
              <w:t>(320, 1)),</w:t>
            </w:r>
          </w:p>
          <w:p w14:paraId="0424D7E4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745CB">
              <w:rPr>
                <w:rFonts w:ascii="Arial" w:hAnsi="Arial"/>
                <w:lang w:eastAsia="en-GB"/>
              </w:rPr>
              <w:t>tsc_QoSFlowParameter_MFBR_DL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, '05'O,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fl_FlowParameterBitRate</w:t>
            </w:r>
            <w:proofErr w:type="spellEnd"/>
            <w:r w:rsidRPr="001745CB">
              <w:rPr>
                <w:rFonts w:ascii="Arial" w:hAnsi="Arial"/>
                <w:lang w:eastAsia="en-GB"/>
              </w:rPr>
              <w:t>(320, 1))};  // @sic R5s210330 sic@</w:t>
            </w:r>
          </w:p>
          <w:p w14:paraId="147AF496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if 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p_InterworkWithEPS</w:t>
            </w:r>
            <w:proofErr w:type="spellEnd"/>
            <w:r w:rsidRPr="001745CB">
              <w:rPr>
                <w:rFonts w:ascii="Arial" w:hAnsi="Arial"/>
                <w:lang w:eastAsia="en-GB"/>
              </w:rPr>
              <w:t>) {</w:t>
            </w:r>
          </w:p>
          <w:p w14:paraId="4C05DF28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>[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5] :=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tsc_QoSFlowParameter_EPSBearerId</w:t>
            </w:r>
            <w:proofErr w:type="spellEnd"/>
            <w:r w:rsidRPr="001745CB">
              <w:rPr>
                <w:rFonts w:ascii="Arial" w:hAnsi="Arial"/>
                <w:lang w:eastAsia="en-GB"/>
              </w:rPr>
              <w:t>, '06'O, '60'O); // @sic R5s210330 sic@</w:t>
            </w:r>
          </w:p>
          <w:p w14:paraId="184ED202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}</w:t>
            </w:r>
          </w:p>
          <w:p w14:paraId="22DB4D5A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}</w:t>
            </w:r>
          </w:p>
          <w:p w14:paraId="52333921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case ("6") {</w:t>
            </w:r>
          </w:p>
          <w:p w14:paraId="1223931D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QFI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>= '001000'B;</w:t>
            </w:r>
          </w:p>
          <w:p w14:paraId="79CF7721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= {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(tsc_QoSFlowParameter_5QI, '01'O, '02'O)/*,</w:t>
            </w:r>
          </w:p>
          <w:p w14:paraId="271A24A7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745CB">
              <w:rPr>
                <w:rFonts w:ascii="Arial" w:hAnsi="Arial"/>
                <w:lang w:eastAsia="en-GB"/>
              </w:rPr>
              <w:t>tsc_QoSFlowParameter_GFBR_UL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, '02'O,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fl_FlowParameterBitRate</w:t>
            </w:r>
            <w:proofErr w:type="spellEnd"/>
            <w:r w:rsidRPr="001745CB">
              <w:rPr>
                <w:rFonts w:ascii="Arial" w:hAnsi="Arial"/>
                <w:lang w:eastAsia="en-GB"/>
              </w:rPr>
              <w:t>(128, 1)),</w:t>
            </w:r>
          </w:p>
          <w:p w14:paraId="30FCD14B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745CB">
              <w:rPr>
                <w:rFonts w:ascii="Arial" w:hAnsi="Arial"/>
                <w:lang w:eastAsia="en-GB"/>
              </w:rPr>
              <w:t>tsc_QoSFlowParameter_GFBR_DL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, '03'O,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fl_FlowParameterBitRate</w:t>
            </w:r>
            <w:proofErr w:type="spellEnd"/>
            <w:r w:rsidRPr="001745CB">
              <w:rPr>
                <w:rFonts w:ascii="Arial" w:hAnsi="Arial"/>
                <w:lang w:eastAsia="en-GB"/>
              </w:rPr>
              <w:t>(128, 1)),</w:t>
            </w:r>
          </w:p>
          <w:p w14:paraId="6DF5EDAE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745CB">
              <w:rPr>
                <w:rFonts w:ascii="Arial" w:hAnsi="Arial"/>
                <w:lang w:eastAsia="en-GB"/>
              </w:rPr>
              <w:t>tsc_QoSFlowParameter_MFBR_UL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, '04'O,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fl_FlowParameterBitRate</w:t>
            </w:r>
            <w:proofErr w:type="spellEnd"/>
            <w:r w:rsidRPr="001745CB">
              <w:rPr>
                <w:rFonts w:ascii="Arial" w:hAnsi="Arial"/>
                <w:lang w:eastAsia="en-GB"/>
              </w:rPr>
              <w:t>(128, 1)),</w:t>
            </w:r>
          </w:p>
          <w:p w14:paraId="0EAC1856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             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1745CB">
              <w:rPr>
                <w:rFonts w:ascii="Arial" w:hAnsi="Arial"/>
                <w:lang w:eastAsia="en-GB"/>
              </w:rPr>
              <w:t>tsc_QoSFlowParameter_MFBR_DL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, '05'O,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fl_FlowParameterBitRate</w:t>
            </w:r>
            <w:proofErr w:type="spellEnd"/>
            <w:r w:rsidRPr="001745CB">
              <w:rPr>
                <w:rFonts w:ascii="Arial" w:hAnsi="Arial"/>
                <w:lang w:eastAsia="en-GB"/>
              </w:rPr>
              <w:t>(128, 1))*/};</w:t>
            </w:r>
          </w:p>
          <w:p w14:paraId="7B2E52E9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if 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p_InterworkWithEPS</w:t>
            </w:r>
            <w:proofErr w:type="spellEnd"/>
            <w:r w:rsidRPr="001745CB">
              <w:rPr>
                <w:rFonts w:ascii="Arial" w:hAnsi="Arial"/>
                <w:lang w:eastAsia="en-GB"/>
              </w:rPr>
              <w:t>) {</w:t>
            </w:r>
          </w:p>
          <w:p w14:paraId="3B2FB346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>[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5] :=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tsc_QoSFlowParameter_EPSBearerId</w:t>
            </w:r>
            <w:proofErr w:type="spellEnd"/>
            <w:r w:rsidRPr="001745CB">
              <w:rPr>
                <w:rFonts w:ascii="Arial" w:hAnsi="Arial"/>
                <w:lang w:eastAsia="en-GB"/>
              </w:rPr>
              <w:t>, '06'O, '70'O);</w:t>
            </w:r>
          </w:p>
          <w:p w14:paraId="2FFD5D5F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}</w:t>
            </w:r>
          </w:p>
          <w:p w14:paraId="25F3D04B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}</w:t>
            </w:r>
          </w:p>
          <w:p w14:paraId="158A8B5D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case ("7") </w:t>
            </w:r>
            <w:proofErr w:type="gramStart"/>
            <w:r w:rsidRPr="001745CB">
              <w:rPr>
                <w:rFonts w:ascii="Arial" w:hAnsi="Arial"/>
                <w:lang w:eastAsia="en-GB"/>
              </w:rPr>
              <w:t>{ /</w:t>
            </w:r>
            <w:proofErr w:type="gramEnd"/>
            <w:r w:rsidRPr="001745CB">
              <w:rPr>
                <w:rFonts w:ascii="Arial" w:hAnsi="Arial"/>
                <w:lang w:eastAsia="en-GB"/>
              </w:rPr>
              <w:t>/ @sic R5-211499 sic@</w:t>
            </w:r>
          </w:p>
          <w:p w14:paraId="7F113883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QFI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>= '001001'B;</w:t>
            </w:r>
          </w:p>
          <w:p w14:paraId="52B1EF9A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= {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cs_QoSParameters</w:t>
            </w:r>
            <w:proofErr w:type="spellEnd"/>
            <w:r w:rsidRPr="001745CB">
              <w:rPr>
                <w:rFonts w:ascii="Arial" w:hAnsi="Arial"/>
                <w:lang w:eastAsia="en-GB"/>
              </w:rPr>
              <w:t>(tsc_QoSFlowParameter_5QI, '01'O, '52'O)}; // 5QI 82</w:t>
            </w:r>
          </w:p>
          <w:p w14:paraId="0F41C416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  }</w:t>
            </w:r>
          </w:p>
          <w:p w14:paraId="690C2B00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}</w:t>
            </w:r>
          </w:p>
          <w:p w14:paraId="12DA82E2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v_QoS_</w:t>
            </w:r>
            <w:proofErr w:type="gramStart"/>
            <w:r w:rsidRPr="001745CB">
              <w:rPr>
                <w:rFonts w:ascii="Arial" w:hAnsi="Arial"/>
                <w:lang w:eastAsia="en-GB"/>
              </w:rPr>
              <w:t>Flow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cs_QoS_Flow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v_QFI</w:t>
            </w:r>
            <w:proofErr w:type="spellEnd"/>
            <w:r w:rsidRPr="001745CB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1745CB">
              <w:rPr>
                <w:rFonts w:ascii="Arial" w:hAnsi="Arial"/>
                <w:lang w:eastAsia="en-GB"/>
              </w:rPr>
              <w:t>v_QoSParametersList</w:t>
            </w:r>
            <w:proofErr w:type="spellEnd"/>
            <w:r w:rsidRPr="001745CB">
              <w:rPr>
                <w:rFonts w:ascii="Arial" w:hAnsi="Arial"/>
                <w:lang w:eastAsia="en-GB"/>
              </w:rPr>
              <w:t>);</w:t>
            </w:r>
          </w:p>
          <w:p w14:paraId="63DBD072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</w:t>
            </w:r>
          </w:p>
          <w:p w14:paraId="02D89609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</w:t>
            </w:r>
            <w:r w:rsidRPr="001745CB">
              <w:rPr>
                <w:rFonts w:ascii="Arial" w:hAnsi="Arial"/>
                <w:highlight w:val="yellow"/>
                <w:lang w:eastAsia="en-GB"/>
              </w:rPr>
              <w:t>if (p_QoS_Flow2_</w:t>
            </w:r>
            <w:proofErr w:type="gramStart"/>
            <w:r w:rsidRPr="001745CB">
              <w:rPr>
                <w:rFonts w:ascii="Arial" w:hAnsi="Arial"/>
                <w:highlight w:val="yellow"/>
                <w:lang w:eastAsia="en-GB"/>
              </w:rPr>
              <w:t>Preconfigured){</w:t>
            </w:r>
            <w:proofErr w:type="gramEnd"/>
          </w:p>
          <w:p w14:paraId="4A008AF8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1745CB">
              <w:rPr>
                <w:rFonts w:ascii="Arial" w:hAnsi="Arial"/>
                <w:highlight w:val="yellow"/>
                <w:lang w:eastAsia="en-GB"/>
              </w:rPr>
              <w:t xml:space="preserve">    </w:t>
            </w:r>
            <w:proofErr w:type="spellStart"/>
            <w:r w:rsidRPr="001745CB">
              <w:rPr>
                <w:rFonts w:ascii="Arial" w:hAnsi="Arial"/>
                <w:highlight w:val="yellow"/>
                <w:lang w:eastAsia="en-GB"/>
              </w:rPr>
              <w:t>v_QoS_</w:t>
            </w:r>
            <w:proofErr w:type="gramStart"/>
            <w:r w:rsidRPr="001745CB">
              <w:rPr>
                <w:rFonts w:ascii="Arial" w:hAnsi="Arial"/>
                <w:highlight w:val="yellow"/>
                <w:lang w:eastAsia="en-GB"/>
              </w:rPr>
              <w:t>Flow.operationCode</w:t>
            </w:r>
            <w:proofErr w:type="spellEnd"/>
            <w:r w:rsidRPr="001745CB">
              <w:rPr>
                <w:rFonts w:ascii="Arial" w:hAnsi="Arial"/>
                <w:highlight w:val="yellow"/>
                <w:lang w:eastAsia="en-GB"/>
              </w:rPr>
              <w:t xml:space="preserve"> :</w:t>
            </w:r>
            <w:proofErr w:type="gramEnd"/>
            <w:r w:rsidRPr="001745CB">
              <w:rPr>
                <w:rFonts w:ascii="Arial" w:hAnsi="Arial"/>
                <w:highlight w:val="yellow"/>
                <w:lang w:eastAsia="en-GB"/>
              </w:rPr>
              <w:t>= '011'B;</w:t>
            </w:r>
          </w:p>
          <w:p w14:paraId="11E032AD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highlight w:val="yellow"/>
                <w:lang w:eastAsia="en-GB"/>
              </w:rPr>
              <w:t xml:space="preserve">    }</w:t>
            </w:r>
          </w:p>
          <w:p w14:paraId="6104D483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</w:t>
            </w:r>
          </w:p>
          <w:p w14:paraId="1159923D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  </w:t>
            </w:r>
            <w:r w:rsidRPr="001745CB">
              <w:rPr>
                <w:rFonts w:ascii="Arial" w:hAnsi="Arial"/>
                <w:highlight w:val="yellow"/>
                <w:lang w:eastAsia="en-GB"/>
              </w:rPr>
              <w:t xml:space="preserve">//WA#7_5 COMMENTED </w:t>
            </w:r>
            <w:proofErr w:type="gramStart"/>
            <w:r w:rsidRPr="001745CB">
              <w:rPr>
                <w:rFonts w:ascii="Arial" w:hAnsi="Arial"/>
                <w:highlight w:val="yellow"/>
                <w:lang w:eastAsia="en-GB"/>
              </w:rPr>
              <w:t>OUT  return</w:t>
            </w:r>
            <w:proofErr w:type="gramEnd"/>
            <w:r w:rsidRPr="001745CB">
              <w:rPr>
                <w:rFonts w:ascii="Arial" w:hAnsi="Arial"/>
                <w:highlight w:val="yellow"/>
                <w:lang w:eastAsia="en-GB"/>
              </w:rPr>
              <w:t xml:space="preserve"> </w:t>
            </w:r>
            <w:proofErr w:type="spellStart"/>
            <w:r w:rsidRPr="001745CB">
              <w:rPr>
                <w:rFonts w:ascii="Arial" w:hAnsi="Arial"/>
                <w:highlight w:val="yellow"/>
                <w:lang w:eastAsia="en-GB"/>
              </w:rPr>
              <w:t>cs_QoS_Flow</w:t>
            </w:r>
            <w:proofErr w:type="spellEnd"/>
            <w:r w:rsidRPr="001745CB">
              <w:rPr>
                <w:rFonts w:ascii="Arial" w:hAnsi="Arial"/>
                <w:highlight w:val="yellow"/>
                <w:lang w:eastAsia="en-GB"/>
              </w:rPr>
              <w:t xml:space="preserve"> (</w:t>
            </w:r>
            <w:proofErr w:type="spellStart"/>
            <w:r w:rsidRPr="001745CB">
              <w:rPr>
                <w:rFonts w:ascii="Arial" w:hAnsi="Arial"/>
                <w:highlight w:val="yellow"/>
                <w:lang w:eastAsia="en-GB"/>
              </w:rPr>
              <w:t>v_QFI</w:t>
            </w:r>
            <w:proofErr w:type="spellEnd"/>
            <w:r w:rsidRPr="001745CB">
              <w:rPr>
                <w:rFonts w:ascii="Arial" w:hAnsi="Arial"/>
                <w:highlight w:val="yellow"/>
                <w:lang w:eastAsia="en-GB"/>
              </w:rPr>
              <w:t xml:space="preserve">, </w:t>
            </w:r>
            <w:proofErr w:type="spellStart"/>
            <w:r w:rsidRPr="001745CB">
              <w:rPr>
                <w:rFonts w:ascii="Arial" w:hAnsi="Arial"/>
                <w:highlight w:val="yellow"/>
                <w:lang w:eastAsia="en-GB"/>
              </w:rPr>
              <w:t>v_QoSParametersList</w:t>
            </w:r>
            <w:proofErr w:type="spellEnd"/>
            <w:r w:rsidRPr="001745CB">
              <w:rPr>
                <w:rFonts w:ascii="Arial" w:hAnsi="Arial"/>
                <w:highlight w:val="yellow"/>
                <w:lang w:eastAsia="en-GB"/>
              </w:rPr>
              <w:t>);</w:t>
            </w:r>
          </w:p>
          <w:p w14:paraId="344BF02C" w14:textId="77777777" w:rsidR="001745CB" w:rsidRPr="001745CB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highlight w:val="yellow"/>
                <w:lang w:eastAsia="en-GB"/>
              </w:rPr>
              <w:t xml:space="preserve">    return </w:t>
            </w:r>
            <w:proofErr w:type="spellStart"/>
            <w:r w:rsidRPr="001745CB">
              <w:rPr>
                <w:rFonts w:ascii="Arial" w:hAnsi="Arial"/>
                <w:highlight w:val="yellow"/>
                <w:lang w:eastAsia="en-GB"/>
              </w:rPr>
              <w:t>v_QoS_Flow</w:t>
            </w:r>
            <w:proofErr w:type="spellEnd"/>
            <w:r w:rsidRPr="001745CB">
              <w:rPr>
                <w:rFonts w:ascii="Arial" w:hAnsi="Arial"/>
                <w:highlight w:val="yellow"/>
                <w:lang w:eastAsia="en-GB"/>
              </w:rPr>
              <w:t>; //WA#7_5</w:t>
            </w:r>
          </w:p>
          <w:p w14:paraId="6049A2CC" w14:textId="77777777" w:rsidR="000C42A8" w:rsidRPr="00794E09" w:rsidRDefault="001745CB" w:rsidP="001745C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r w:rsidRPr="001745CB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14:paraId="411DC31F" w14:textId="77777777" w:rsidR="002D4E4B" w:rsidRDefault="002D4E4B" w:rsidP="000C42A8">
      <w:pPr>
        <w:rPr>
          <w:noProof/>
          <w:lang w:val="en-US"/>
        </w:rPr>
      </w:pPr>
    </w:p>
    <w:p w14:paraId="2DD34F5C" w14:textId="77777777" w:rsidR="00F3772C" w:rsidRDefault="00F3772C" w:rsidP="00F3772C">
      <w:pPr>
        <w:rPr>
          <w:noProof/>
          <w:lang w:val="en-US"/>
        </w:rPr>
      </w:pPr>
    </w:p>
    <w:p w14:paraId="1E9840C2" w14:textId="77777777" w:rsidR="00300C5B" w:rsidRDefault="00300C5B" w:rsidP="00300C5B">
      <w:pPr>
        <w:rPr>
          <w:noProof/>
          <w:lang w:val="en-US"/>
        </w:rPr>
      </w:pPr>
    </w:p>
    <w:p w14:paraId="51F91F21" w14:textId="77777777"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8D2C48" w14:textId="77777777" w:rsidR="003E184A" w:rsidRDefault="003E184A">
      <w:r>
        <w:separator/>
      </w:r>
    </w:p>
  </w:endnote>
  <w:endnote w:type="continuationSeparator" w:id="0">
    <w:p w14:paraId="524C16F2" w14:textId="77777777" w:rsidR="003E184A" w:rsidRDefault="003E1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6DAC16" w14:textId="77777777" w:rsidR="003E184A" w:rsidRDefault="003E184A">
      <w:r>
        <w:separator/>
      </w:r>
    </w:p>
  </w:footnote>
  <w:footnote w:type="continuationSeparator" w:id="0">
    <w:p w14:paraId="600E232D" w14:textId="77777777" w:rsidR="003E184A" w:rsidRDefault="003E1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377CA1" w14:textId="77777777" w:rsidR="00697E44" w:rsidRDefault="00697E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47B01B" w14:textId="77777777" w:rsidR="00697E44" w:rsidRDefault="00697E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E6B4C5" w14:textId="77777777" w:rsidR="00697E44" w:rsidRDefault="00697E4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76C95F" w14:textId="77777777" w:rsidR="00697E44" w:rsidRDefault="00697E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206"/>
    <w:rsid w:val="000122C7"/>
    <w:rsid w:val="00022E4A"/>
    <w:rsid w:val="00034678"/>
    <w:rsid w:val="00040026"/>
    <w:rsid w:val="000441DD"/>
    <w:rsid w:val="00046FE4"/>
    <w:rsid w:val="00063675"/>
    <w:rsid w:val="00067C29"/>
    <w:rsid w:val="00070017"/>
    <w:rsid w:val="00075F3E"/>
    <w:rsid w:val="0008163C"/>
    <w:rsid w:val="000914DA"/>
    <w:rsid w:val="000A1C38"/>
    <w:rsid w:val="000A3AC1"/>
    <w:rsid w:val="000A6394"/>
    <w:rsid w:val="000A73D5"/>
    <w:rsid w:val="000B15D2"/>
    <w:rsid w:val="000B19C3"/>
    <w:rsid w:val="000B7FED"/>
    <w:rsid w:val="000C038A"/>
    <w:rsid w:val="000C42A8"/>
    <w:rsid w:val="000C6598"/>
    <w:rsid w:val="000D229F"/>
    <w:rsid w:val="000D34A7"/>
    <w:rsid w:val="000E40ED"/>
    <w:rsid w:val="001053EB"/>
    <w:rsid w:val="00106C43"/>
    <w:rsid w:val="0011519C"/>
    <w:rsid w:val="0012052F"/>
    <w:rsid w:val="00143F82"/>
    <w:rsid w:val="00145D43"/>
    <w:rsid w:val="00154DA1"/>
    <w:rsid w:val="00154EF6"/>
    <w:rsid w:val="00157804"/>
    <w:rsid w:val="001745CB"/>
    <w:rsid w:val="00192C46"/>
    <w:rsid w:val="001A08B3"/>
    <w:rsid w:val="001A6949"/>
    <w:rsid w:val="001A7B60"/>
    <w:rsid w:val="001B52F0"/>
    <w:rsid w:val="001B7A65"/>
    <w:rsid w:val="001C4EB9"/>
    <w:rsid w:val="001D3FBA"/>
    <w:rsid w:val="001E1F7D"/>
    <w:rsid w:val="001E41F3"/>
    <w:rsid w:val="00217D9A"/>
    <w:rsid w:val="00241722"/>
    <w:rsid w:val="0026004D"/>
    <w:rsid w:val="002640DD"/>
    <w:rsid w:val="00272338"/>
    <w:rsid w:val="00275D12"/>
    <w:rsid w:val="0028018E"/>
    <w:rsid w:val="00284C95"/>
    <w:rsid w:val="00284FEB"/>
    <w:rsid w:val="002860C4"/>
    <w:rsid w:val="002945B3"/>
    <w:rsid w:val="002969EE"/>
    <w:rsid w:val="002B5741"/>
    <w:rsid w:val="002D2C1D"/>
    <w:rsid w:val="002D390D"/>
    <w:rsid w:val="002D4E4B"/>
    <w:rsid w:val="00300C5B"/>
    <w:rsid w:val="00304F33"/>
    <w:rsid w:val="00305409"/>
    <w:rsid w:val="00315CCB"/>
    <w:rsid w:val="0031664A"/>
    <w:rsid w:val="0032541E"/>
    <w:rsid w:val="0033762D"/>
    <w:rsid w:val="003415FE"/>
    <w:rsid w:val="00354E2A"/>
    <w:rsid w:val="003609EF"/>
    <w:rsid w:val="0036231A"/>
    <w:rsid w:val="003738FD"/>
    <w:rsid w:val="00374DD4"/>
    <w:rsid w:val="003C11B4"/>
    <w:rsid w:val="003C6C80"/>
    <w:rsid w:val="003D106E"/>
    <w:rsid w:val="003E184A"/>
    <w:rsid w:val="003E1A36"/>
    <w:rsid w:val="003E49B6"/>
    <w:rsid w:val="003E6E32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30D00"/>
    <w:rsid w:val="00440986"/>
    <w:rsid w:val="00446488"/>
    <w:rsid w:val="00461F12"/>
    <w:rsid w:val="00491BEA"/>
    <w:rsid w:val="004B14BC"/>
    <w:rsid w:val="004B39C4"/>
    <w:rsid w:val="004B4596"/>
    <w:rsid w:val="004B710F"/>
    <w:rsid w:val="004B75B7"/>
    <w:rsid w:val="004C1CE7"/>
    <w:rsid w:val="004D1245"/>
    <w:rsid w:val="004D63AB"/>
    <w:rsid w:val="004E2639"/>
    <w:rsid w:val="004E709B"/>
    <w:rsid w:val="00501FBE"/>
    <w:rsid w:val="0051580D"/>
    <w:rsid w:val="0052248D"/>
    <w:rsid w:val="00525C11"/>
    <w:rsid w:val="00534C61"/>
    <w:rsid w:val="00535ABD"/>
    <w:rsid w:val="00547111"/>
    <w:rsid w:val="005608A5"/>
    <w:rsid w:val="005732E8"/>
    <w:rsid w:val="005916DF"/>
    <w:rsid w:val="00592D74"/>
    <w:rsid w:val="00594C6C"/>
    <w:rsid w:val="005C576A"/>
    <w:rsid w:val="005D4E20"/>
    <w:rsid w:val="005E2C44"/>
    <w:rsid w:val="005E57AC"/>
    <w:rsid w:val="00612F79"/>
    <w:rsid w:val="00617D68"/>
    <w:rsid w:val="00617F63"/>
    <w:rsid w:val="00621188"/>
    <w:rsid w:val="006257ED"/>
    <w:rsid w:val="00632861"/>
    <w:rsid w:val="00645546"/>
    <w:rsid w:val="00673933"/>
    <w:rsid w:val="00681541"/>
    <w:rsid w:val="00695808"/>
    <w:rsid w:val="00697E44"/>
    <w:rsid w:val="006B46FB"/>
    <w:rsid w:val="006C7695"/>
    <w:rsid w:val="006E21FB"/>
    <w:rsid w:val="006E6703"/>
    <w:rsid w:val="006F1B10"/>
    <w:rsid w:val="0071206F"/>
    <w:rsid w:val="007134A7"/>
    <w:rsid w:val="00730623"/>
    <w:rsid w:val="007631E5"/>
    <w:rsid w:val="00772610"/>
    <w:rsid w:val="00780EBA"/>
    <w:rsid w:val="00792342"/>
    <w:rsid w:val="00794E09"/>
    <w:rsid w:val="007977A8"/>
    <w:rsid w:val="007B4BE6"/>
    <w:rsid w:val="007B512A"/>
    <w:rsid w:val="007C2097"/>
    <w:rsid w:val="007D21AD"/>
    <w:rsid w:val="007D6A07"/>
    <w:rsid w:val="007D6B14"/>
    <w:rsid w:val="007E1A04"/>
    <w:rsid w:val="007F7259"/>
    <w:rsid w:val="008040A8"/>
    <w:rsid w:val="00811A71"/>
    <w:rsid w:val="00825417"/>
    <w:rsid w:val="008279FA"/>
    <w:rsid w:val="00834740"/>
    <w:rsid w:val="00855B12"/>
    <w:rsid w:val="008626E7"/>
    <w:rsid w:val="008639B7"/>
    <w:rsid w:val="00870EE7"/>
    <w:rsid w:val="0088219B"/>
    <w:rsid w:val="008863B9"/>
    <w:rsid w:val="0089577C"/>
    <w:rsid w:val="008A45A6"/>
    <w:rsid w:val="008C03D4"/>
    <w:rsid w:val="008C271D"/>
    <w:rsid w:val="008D3D26"/>
    <w:rsid w:val="008F658C"/>
    <w:rsid w:val="008F686C"/>
    <w:rsid w:val="009123C7"/>
    <w:rsid w:val="009148DE"/>
    <w:rsid w:val="00941E30"/>
    <w:rsid w:val="009452AD"/>
    <w:rsid w:val="00945473"/>
    <w:rsid w:val="00957325"/>
    <w:rsid w:val="00961A3F"/>
    <w:rsid w:val="00966A61"/>
    <w:rsid w:val="00967237"/>
    <w:rsid w:val="009777D9"/>
    <w:rsid w:val="00991B88"/>
    <w:rsid w:val="009945D9"/>
    <w:rsid w:val="009A290B"/>
    <w:rsid w:val="009A5753"/>
    <w:rsid w:val="009A579D"/>
    <w:rsid w:val="009C4F88"/>
    <w:rsid w:val="009D2782"/>
    <w:rsid w:val="009E3297"/>
    <w:rsid w:val="009F734F"/>
    <w:rsid w:val="00A11FAC"/>
    <w:rsid w:val="00A16D3F"/>
    <w:rsid w:val="00A21166"/>
    <w:rsid w:val="00A246B6"/>
    <w:rsid w:val="00A27A06"/>
    <w:rsid w:val="00A47E70"/>
    <w:rsid w:val="00A50CF0"/>
    <w:rsid w:val="00A5128F"/>
    <w:rsid w:val="00A52F6F"/>
    <w:rsid w:val="00A7671C"/>
    <w:rsid w:val="00A8270D"/>
    <w:rsid w:val="00A82885"/>
    <w:rsid w:val="00A901B5"/>
    <w:rsid w:val="00AA2CBC"/>
    <w:rsid w:val="00AB3323"/>
    <w:rsid w:val="00AC5820"/>
    <w:rsid w:val="00AC77AD"/>
    <w:rsid w:val="00AD1CD8"/>
    <w:rsid w:val="00AF2172"/>
    <w:rsid w:val="00AF4FE0"/>
    <w:rsid w:val="00B00E66"/>
    <w:rsid w:val="00B258BB"/>
    <w:rsid w:val="00B340BC"/>
    <w:rsid w:val="00B35AA5"/>
    <w:rsid w:val="00B43DB1"/>
    <w:rsid w:val="00B67B97"/>
    <w:rsid w:val="00B75E77"/>
    <w:rsid w:val="00B968C8"/>
    <w:rsid w:val="00B97AC8"/>
    <w:rsid w:val="00BA289F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C01E37"/>
    <w:rsid w:val="00C14ED2"/>
    <w:rsid w:val="00C259BF"/>
    <w:rsid w:val="00C44541"/>
    <w:rsid w:val="00C452B3"/>
    <w:rsid w:val="00C51E37"/>
    <w:rsid w:val="00C6427B"/>
    <w:rsid w:val="00C6540F"/>
    <w:rsid w:val="00C66BA2"/>
    <w:rsid w:val="00C76694"/>
    <w:rsid w:val="00C86D54"/>
    <w:rsid w:val="00C93D5F"/>
    <w:rsid w:val="00C95985"/>
    <w:rsid w:val="00C979AE"/>
    <w:rsid w:val="00CA4625"/>
    <w:rsid w:val="00CB2E0F"/>
    <w:rsid w:val="00CB6E53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5D1F"/>
    <w:rsid w:val="00D27DD1"/>
    <w:rsid w:val="00D302BF"/>
    <w:rsid w:val="00D30E2E"/>
    <w:rsid w:val="00D50255"/>
    <w:rsid w:val="00D533C9"/>
    <w:rsid w:val="00D62158"/>
    <w:rsid w:val="00D66520"/>
    <w:rsid w:val="00D714E5"/>
    <w:rsid w:val="00D74BDE"/>
    <w:rsid w:val="00D80E11"/>
    <w:rsid w:val="00D921DC"/>
    <w:rsid w:val="00DA686F"/>
    <w:rsid w:val="00DC4BFF"/>
    <w:rsid w:val="00DD11FD"/>
    <w:rsid w:val="00DE26B2"/>
    <w:rsid w:val="00DE34CF"/>
    <w:rsid w:val="00DF3126"/>
    <w:rsid w:val="00DF541F"/>
    <w:rsid w:val="00DF7933"/>
    <w:rsid w:val="00E13F3D"/>
    <w:rsid w:val="00E14D7D"/>
    <w:rsid w:val="00E2672E"/>
    <w:rsid w:val="00E27486"/>
    <w:rsid w:val="00E34898"/>
    <w:rsid w:val="00E37029"/>
    <w:rsid w:val="00E5057D"/>
    <w:rsid w:val="00E51A91"/>
    <w:rsid w:val="00E615BE"/>
    <w:rsid w:val="00E87E94"/>
    <w:rsid w:val="00EB09B7"/>
    <w:rsid w:val="00EB7057"/>
    <w:rsid w:val="00EC005B"/>
    <w:rsid w:val="00EC55A5"/>
    <w:rsid w:val="00EE7D7C"/>
    <w:rsid w:val="00F0313E"/>
    <w:rsid w:val="00F10C23"/>
    <w:rsid w:val="00F124A3"/>
    <w:rsid w:val="00F25D98"/>
    <w:rsid w:val="00F300FB"/>
    <w:rsid w:val="00F35BDB"/>
    <w:rsid w:val="00F3772C"/>
    <w:rsid w:val="00F86140"/>
    <w:rsid w:val="00F90DF6"/>
    <w:rsid w:val="00FA1A94"/>
    <w:rsid w:val="00FA654C"/>
    <w:rsid w:val="00FA7EE8"/>
    <w:rsid w:val="00FB4123"/>
    <w:rsid w:val="00FB6386"/>
    <w:rsid w:val="00FD6988"/>
    <w:rsid w:val="00FE1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3AD60A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4E4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86E14-6398-4793-AF31-F883EAF29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13</Pages>
  <Words>2842</Words>
  <Characters>16202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19006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2021-04-09T08:49:00Z</dcterms:created>
  <dcterms:modified xsi:type="dcterms:W3CDTF">2021-04-09T08:49:00Z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