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7CE8BE" w14:textId="77777777" w:rsidR="00D85F81" w:rsidRDefault="0021358B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szCs w:val="22"/>
        </w:rPr>
        <w:t>R5s210345</w:t>
      </w:r>
    </w:p>
    <w:p w14:paraId="01F9A9C7" w14:textId="77777777" w:rsidR="00D85F81" w:rsidRDefault="0021358B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7th Dec 2020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5F81" w14:paraId="3EC95D6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2E85F" w14:textId="77777777" w:rsidR="00D85F81" w:rsidRDefault="0021358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85F81" w14:paraId="5D9D2B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02D0D" w14:textId="77777777" w:rsidR="00D85F81" w:rsidRDefault="0021358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85F81" w14:paraId="6E49CA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14D27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F81" w14:paraId="0EE76C5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EF46E6" w14:textId="77777777" w:rsidR="00D85F81" w:rsidRDefault="00D85F8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97FB940" w14:textId="77777777" w:rsidR="00D85F81" w:rsidRDefault="0021358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  <w:bookmarkStart w:id="0" w:name="OLE_LINK30"/>
              <w:bookmarkStart w:id="1" w:name="OLE_LINK29"/>
              <w:r>
                <w:rPr>
                  <w:b/>
                  <w:sz w:val="28"/>
                </w:rPr>
                <w:t>5</w:t>
              </w:r>
              <w:bookmarkEnd w:id="0"/>
              <w:bookmarkEnd w:id="1"/>
              <w:r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14:paraId="73F2A1F7" w14:textId="77777777" w:rsidR="00D85F81" w:rsidRDefault="0021358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3C7924" w14:textId="77777777" w:rsidR="00D85F81" w:rsidRDefault="00213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2"/>
              </w:rPr>
              <w:t>1624</w:t>
            </w:r>
          </w:p>
        </w:tc>
        <w:tc>
          <w:tcPr>
            <w:tcW w:w="709" w:type="dxa"/>
          </w:tcPr>
          <w:p w14:paraId="31003006" w14:textId="77777777" w:rsidR="00D85F81" w:rsidRDefault="0021358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F16C4" w14:textId="77777777" w:rsidR="00D85F81" w:rsidRDefault="0021358B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2594D12" w14:textId="77777777" w:rsidR="00D85F81" w:rsidRDefault="0021358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EE8CB9" w14:textId="77777777" w:rsidR="00D85F81" w:rsidRDefault="002135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995F3C" w14:textId="77777777" w:rsidR="00D85F81" w:rsidRDefault="00D85F81">
            <w:pPr>
              <w:pStyle w:val="CRCoverPage"/>
              <w:spacing w:after="0"/>
            </w:pPr>
          </w:p>
        </w:tc>
      </w:tr>
      <w:tr w:rsidR="00D85F81" w14:paraId="4EEBAC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33525D" w14:textId="77777777" w:rsidR="00D85F81" w:rsidRDefault="00D85F81">
            <w:pPr>
              <w:pStyle w:val="CRCoverPage"/>
              <w:spacing w:after="0"/>
            </w:pPr>
          </w:p>
        </w:tc>
      </w:tr>
      <w:tr w:rsidR="00D85F81" w14:paraId="6AD36DD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3448A3" w14:textId="77777777" w:rsidR="00D85F81" w:rsidRDefault="0021358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85F81" w14:paraId="0BDF76C5" w14:textId="77777777">
        <w:tc>
          <w:tcPr>
            <w:tcW w:w="9641" w:type="dxa"/>
            <w:gridSpan w:val="9"/>
          </w:tcPr>
          <w:p w14:paraId="4C2A3FD4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DC1360" w14:textId="77777777" w:rsidR="00D85F81" w:rsidRDefault="00D85F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5F81" w14:paraId="2A181512" w14:textId="77777777">
        <w:tc>
          <w:tcPr>
            <w:tcW w:w="2835" w:type="dxa"/>
          </w:tcPr>
          <w:p w14:paraId="13DFF902" w14:textId="77777777" w:rsidR="00D85F81" w:rsidRDefault="002135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607EDF" w14:textId="77777777" w:rsidR="00D85F81" w:rsidRDefault="0021358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EFECE2" w14:textId="77777777" w:rsidR="00D85F81" w:rsidRDefault="00D85F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F529A" w14:textId="77777777" w:rsidR="00D85F81" w:rsidRDefault="002135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08FC6" w14:textId="77777777" w:rsidR="00D85F81" w:rsidRDefault="00D85F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C870C0" w14:textId="77777777" w:rsidR="00D85F81" w:rsidRDefault="002135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A688B" w14:textId="77777777" w:rsidR="00D85F81" w:rsidRDefault="00D85F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A95A77" w14:textId="77777777" w:rsidR="00D85F81" w:rsidRDefault="0021358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04306" w14:textId="77777777" w:rsidR="00D85F81" w:rsidRDefault="00D85F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8ED2FD9" w14:textId="77777777" w:rsidR="00D85F81" w:rsidRDefault="00D85F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5F81" w14:paraId="5A007180" w14:textId="77777777">
        <w:tc>
          <w:tcPr>
            <w:tcW w:w="9640" w:type="dxa"/>
            <w:gridSpan w:val="11"/>
          </w:tcPr>
          <w:p w14:paraId="3E518FA5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F81" w14:paraId="4FAB23E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0F1D0E" w14:textId="77777777" w:rsidR="00D85F81" w:rsidRDefault="002135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8EF6" w14:textId="77777777" w:rsidR="00D85F81" w:rsidRDefault="0021358B">
            <w:pPr>
              <w:pStyle w:val="CRCoverPage"/>
              <w:spacing w:after="0"/>
              <w:ind w:left="100"/>
            </w:pPr>
            <w:r>
              <w:rPr>
                <w:rFonts w:cs="Arial" w:hint="eastAsia"/>
              </w:rPr>
              <w:t>Addition of NR5GC test case 8.1.2.1.4 in FR1</w:t>
            </w:r>
          </w:p>
        </w:tc>
      </w:tr>
      <w:tr w:rsidR="00D85F81" w14:paraId="3E4586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8DE32E" w14:textId="77777777" w:rsidR="00D85F81" w:rsidRDefault="00D85F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162BC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F81" w14:paraId="17C0AD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34DD65" w14:textId="77777777" w:rsidR="00D85F81" w:rsidRDefault="002135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E2D67" w14:textId="77777777" w:rsidR="00D85F81" w:rsidRDefault="0021358B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D85F81" w14:paraId="18B5E5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55BDC" w14:textId="77777777" w:rsidR="00D85F81" w:rsidRDefault="002135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31F5F6" w14:textId="77777777" w:rsidR="00D85F81" w:rsidRDefault="0021358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D85F81" w14:paraId="636FC2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420C1D" w14:textId="77777777" w:rsidR="00D85F81" w:rsidRDefault="00D85F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780AA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F81" w14:paraId="0D59DE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A8442" w14:textId="77777777" w:rsidR="00D85F81" w:rsidRDefault="002135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30AE5E" w14:textId="77777777" w:rsidR="00D85F81" w:rsidRDefault="0021358B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A9E368C" w14:textId="77777777" w:rsidR="00D85F81" w:rsidRDefault="00D85F8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9F7000" w14:textId="77777777" w:rsidR="00D85F81" w:rsidRDefault="0021358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98935C" w14:textId="77777777" w:rsidR="00D85F81" w:rsidRDefault="002135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D85F81" w14:paraId="1D467E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409CC" w14:textId="77777777" w:rsidR="00D85F81" w:rsidRDefault="00D85F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8AE8D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7D3016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AAA62A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B581EF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F81" w14:paraId="39F714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6246DB" w14:textId="77777777" w:rsidR="00D85F81" w:rsidRDefault="002135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450B3D" w14:textId="77777777" w:rsidR="00D85F81" w:rsidRDefault="0021358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CCE82C" w14:textId="77777777" w:rsidR="00D85F81" w:rsidRDefault="00D85F8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39EA0" w14:textId="77777777" w:rsidR="00D85F81" w:rsidRDefault="0021358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93445" w14:textId="77777777" w:rsidR="00D85F81" w:rsidRDefault="0021358B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D85F81" w14:paraId="0C8C55C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CFFB1E" w14:textId="77777777" w:rsidR="00D85F81" w:rsidRDefault="00D85F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E18605" w14:textId="77777777" w:rsidR="00D85F81" w:rsidRDefault="0021358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DF124E" w14:textId="77777777" w:rsidR="00D85F81" w:rsidRDefault="0021358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E25C8" w14:textId="77777777" w:rsidR="00D85F81" w:rsidRDefault="002135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85F81" w14:paraId="5255A098" w14:textId="77777777">
        <w:tc>
          <w:tcPr>
            <w:tcW w:w="1843" w:type="dxa"/>
          </w:tcPr>
          <w:p w14:paraId="7EC39153" w14:textId="77777777" w:rsidR="00D85F81" w:rsidRDefault="00D85F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AB1BC8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F81" w14:paraId="401DD8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ED85C" w14:textId="77777777" w:rsidR="00D85F81" w:rsidRDefault="00213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F25E8" w14:textId="77777777" w:rsidR="00D85F81" w:rsidRDefault="0021358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NR5GC test case </w:t>
            </w:r>
            <w:r>
              <w:rPr>
                <w:rFonts w:eastAsia="SimSun" w:cs="Arial" w:hint="eastAsia"/>
                <w:lang w:val="en-US" w:eastAsia="zh-CN"/>
              </w:rPr>
              <w:t>8.1.2.1.4</w:t>
            </w:r>
            <w:r>
              <w:rPr>
                <w:rFonts w:hint="eastAsia"/>
              </w:rPr>
              <w:t xml:space="preserve"> in FR1</w:t>
            </w:r>
          </w:p>
        </w:tc>
      </w:tr>
      <w:tr w:rsidR="00D85F81" w14:paraId="2120C8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D27F4" w14:textId="77777777" w:rsidR="00D85F81" w:rsidRDefault="00D85F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2A42B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F81" w14:paraId="5859B9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5CC06" w14:textId="77777777" w:rsidR="00D85F81" w:rsidRDefault="00213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0A6BE" w14:textId="77777777" w:rsidR="00D85F81" w:rsidRDefault="0021358B">
            <w:pPr>
              <w:pStyle w:val="CRCoverPage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eastAsia="SimSun" w:cs="Arial" w:hint="eastAsia"/>
                <w:lang w:val="en-US" w:eastAsia="zh-CN"/>
              </w:rPr>
              <w:t>8.1.2.1.4</w:t>
            </w:r>
            <w:r>
              <w:rPr>
                <w:rFonts w:cs="Arial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</w:p>
        </w:tc>
      </w:tr>
      <w:tr w:rsidR="00D85F81" w14:paraId="299D13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BF102" w14:textId="77777777" w:rsidR="00D85F81" w:rsidRDefault="00D85F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97BC0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F81" w14:paraId="493EF57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96E2F" w14:textId="77777777" w:rsidR="00D85F81" w:rsidRDefault="00213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4B560" w14:textId="77777777" w:rsidR="00D85F81" w:rsidRDefault="0021358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D85F81" w14:paraId="41A9B1DF" w14:textId="77777777">
        <w:tc>
          <w:tcPr>
            <w:tcW w:w="2694" w:type="dxa"/>
            <w:gridSpan w:val="2"/>
          </w:tcPr>
          <w:p w14:paraId="0F5BF562" w14:textId="77777777" w:rsidR="00D85F81" w:rsidRDefault="00D85F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E15C95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F81" w14:paraId="4246EE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198783" w14:textId="77777777" w:rsidR="00D85F81" w:rsidRDefault="00213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07BB7" w14:textId="77777777" w:rsidR="00D85F81" w:rsidRDefault="0021358B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>8.1.2.1.4.NR5GC</w:t>
            </w:r>
          </w:p>
        </w:tc>
      </w:tr>
      <w:tr w:rsidR="00D85F81" w14:paraId="5F3002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A28E1" w14:textId="77777777" w:rsidR="00D85F81" w:rsidRDefault="00D85F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EFEC2" w14:textId="77777777" w:rsidR="00D85F81" w:rsidRDefault="00D85F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F81" w14:paraId="04062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5D138" w14:textId="77777777" w:rsidR="00D85F81" w:rsidRDefault="00D85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832E7" w14:textId="77777777" w:rsidR="00D85F81" w:rsidRDefault="002135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E58E6C" w14:textId="77777777" w:rsidR="00D85F81" w:rsidRDefault="002135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95C283" w14:textId="77777777" w:rsidR="00D85F81" w:rsidRDefault="00D85F8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541068" w14:textId="77777777" w:rsidR="00D85F81" w:rsidRDefault="00D85F81">
            <w:pPr>
              <w:pStyle w:val="CRCoverPage"/>
              <w:spacing w:after="0"/>
              <w:ind w:left="99"/>
            </w:pPr>
          </w:p>
        </w:tc>
      </w:tr>
      <w:tr w:rsidR="00D85F81" w14:paraId="7C9B6D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95EE0" w14:textId="77777777" w:rsidR="00D85F81" w:rsidRDefault="00213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9BFBE" w14:textId="77777777" w:rsidR="00D85F81" w:rsidRDefault="00D85F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DCC57" w14:textId="77777777" w:rsidR="00D85F81" w:rsidRDefault="002135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E50A29" w14:textId="77777777" w:rsidR="00D85F81" w:rsidRDefault="0021358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39798" w14:textId="77777777" w:rsidR="00D85F81" w:rsidRDefault="002135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5F81" w14:paraId="490B1F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E15D2" w14:textId="77777777" w:rsidR="00D85F81" w:rsidRDefault="002135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8069D" w14:textId="77777777" w:rsidR="00D85F81" w:rsidRDefault="00D85F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2691C" w14:textId="77777777" w:rsidR="00D85F81" w:rsidRDefault="002135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D73A3A" w14:textId="77777777" w:rsidR="00D85F81" w:rsidRDefault="0021358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1A1DA" w14:textId="77777777" w:rsidR="00D85F81" w:rsidRDefault="002135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5F81" w14:paraId="596888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F1199" w14:textId="77777777" w:rsidR="00D85F81" w:rsidRDefault="002135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3018A" w14:textId="77777777" w:rsidR="00D85F81" w:rsidRDefault="00D85F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EAE47" w14:textId="77777777" w:rsidR="00D85F81" w:rsidRDefault="002135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30948A" w14:textId="77777777" w:rsidR="00D85F81" w:rsidRDefault="0021358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F3533" w14:textId="77777777" w:rsidR="00D85F81" w:rsidRDefault="002135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5F81" w14:paraId="1BB2C3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7499E" w14:textId="77777777" w:rsidR="00D85F81" w:rsidRDefault="00D85F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001D3" w14:textId="77777777" w:rsidR="00D85F81" w:rsidRDefault="00D85F81">
            <w:pPr>
              <w:pStyle w:val="CRCoverPage"/>
              <w:spacing w:after="0"/>
            </w:pPr>
          </w:p>
        </w:tc>
      </w:tr>
      <w:tr w:rsidR="00D85F81" w14:paraId="6BF5E7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0EB2F8" w14:textId="77777777" w:rsidR="00D85F81" w:rsidRDefault="00213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49C" w14:textId="77777777" w:rsidR="00D85F81" w:rsidRDefault="00D85F81">
            <w:pPr>
              <w:pStyle w:val="CRCoverPage"/>
              <w:spacing w:after="0"/>
              <w:ind w:left="100"/>
            </w:pPr>
          </w:p>
        </w:tc>
      </w:tr>
      <w:tr w:rsidR="00D85F81" w14:paraId="0917FC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3C17B" w14:textId="77777777" w:rsidR="00D85F81" w:rsidRDefault="00D85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1274CF" w14:textId="77777777" w:rsidR="00D85F81" w:rsidRDefault="00D85F8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85F81" w14:paraId="341DBA5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092C7" w14:textId="77777777" w:rsidR="00D85F81" w:rsidRDefault="00213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BD095" w14:textId="77777777" w:rsidR="00D85F81" w:rsidRDefault="00D85F81">
            <w:pPr>
              <w:pStyle w:val="CRCoverPage"/>
              <w:spacing w:after="0"/>
              <w:ind w:left="100"/>
            </w:pPr>
          </w:p>
        </w:tc>
      </w:tr>
    </w:tbl>
    <w:p w14:paraId="7383AAF8" w14:textId="77777777" w:rsidR="00D85F81" w:rsidRDefault="00D85F81">
      <w:pPr>
        <w:pStyle w:val="CRCoverPage"/>
        <w:spacing w:after="0"/>
        <w:rPr>
          <w:sz w:val="8"/>
          <w:szCs w:val="8"/>
        </w:rPr>
      </w:pPr>
    </w:p>
    <w:p w14:paraId="1D42F1D8" w14:textId="77777777" w:rsidR="00D85F81" w:rsidRDefault="00D85F81">
      <w:pPr>
        <w:sectPr w:rsidR="00D85F8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44A7CA" w14:textId="77777777" w:rsidR="00D85F81" w:rsidRDefault="0021358B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22791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60E5AC53" w14:textId="77777777" w:rsidR="00D85F81" w:rsidRDefault="0021358B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fldSimple w:instr=" PAGEREF _Toc22791 ">
        <w:r>
          <w:t>2</w:t>
        </w:r>
      </w:fldSimple>
    </w:p>
    <w:p w14:paraId="6610D1FA" w14:textId="77777777" w:rsidR="00D85F81" w:rsidRDefault="0021358B">
      <w:pPr>
        <w:pStyle w:val="TOC1"/>
      </w:pPr>
      <w:r>
        <w:rPr>
          <w:lang w:eastAsia="ja-JP"/>
        </w:rPr>
        <w:t>1 Overview</w:t>
      </w:r>
      <w:r>
        <w:tab/>
      </w:r>
      <w:fldSimple w:instr=" PAGEREF _Toc4626 ">
        <w:r>
          <w:t>3</w:t>
        </w:r>
      </w:fldSimple>
    </w:p>
    <w:p w14:paraId="2E545E41" w14:textId="77777777" w:rsidR="00D85F81" w:rsidRDefault="0021358B">
      <w:pPr>
        <w:pStyle w:val="TOC1"/>
      </w:pPr>
      <w:r>
        <w:t>2 Corrections required</w:t>
      </w:r>
      <w:r>
        <w:tab/>
      </w:r>
      <w:fldSimple w:instr=" PAGEREF _Toc7864 ">
        <w:r>
          <w:t>3</w:t>
        </w:r>
      </w:fldSimple>
    </w:p>
    <w:p w14:paraId="75B0B5CF" w14:textId="77777777" w:rsidR="00D85F81" w:rsidRDefault="0021358B">
      <w:pPr>
        <w:pStyle w:val="TOC2"/>
      </w:pPr>
      <w:r>
        <w:rPr>
          <w:lang w:val="pt-BR"/>
        </w:rPr>
        <w:t>2.1 Change 1</w:t>
      </w:r>
      <w:r>
        <w:tab/>
      </w:r>
      <w:fldSimple w:instr=" PAGEREF _Toc1574 ">
        <w:r>
          <w:t>3</w:t>
        </w:r>
      </w:fldSimple>
    </w:p>
    <w:p w14:paraId="173BAA02" w14:textId="77777777" w:rsidR="00D85F81" w:rsidRDefault="0021358B">
      <w:pPr>
        <w:pStyle w:val="TOC1"/>
      </w:pPr>
      <w:r>
        <w:rPr>
          <w:szCs w:val="22"/>
        </w:rPr>
        <w:t>3 Branches executed</w:t>
      </w:r>
      <w:r>
        <w:tab/>
      </w:r>
      <w:fldSimple w:instr=" PAGEREF _Toc18861 ">
        <w:r>
          <w:t>4</w:t>
        </w:r>
      </w:fldSimple>
    </w:p>
    <w:p w14:paraId="66F5C01A" w14:textId="77777777" w:rsidR="00D85F81" w:rsidRDefault="0021358B">
      <w:pPr>
        <w:pStyle w:val="TOC1"/>
      </w:pPr>
      <w:r>
        <w:rPr>
          <w:szCs w:val="22"/>
        </w:rPr>
        <w:t>4 Execution Log Files</w:t>
      </w:r>
      <w:r>
        <w:tab/>
      </w:r>
      <w:fldSimple w:instr=" PAGEREF _Toc27604 ">
        <w:r>
          <w:t>5</w:t>
        </w:r>
      </w:fldSimple>
    </w:p>
    <w:p w14:paraId="7CD79A2E" w14:textId="77777777" w:rsidR="00D85F81" w:rsidRDefault="0021358B">
      <w:pPr>
        <w:pStyle w:val="TOC2"/>
      </w:pPr>
      <w:r>
        <w:rPr>
          <w:rFonts w:cs="Arial"/>
          <w:szCs w:val="22"/>
          <w:lang w:val="pt-BR"/>
        </w:rPr>
        <w:t xml:space="preserve">4.1 </w:t>
      </w:r>
      <w:r>
        <w:rPr>
          <w:rFonts w:cs="Arial" w:hint="eastAsia"/>
          <w:szCs w:val="22"/>
          <w:lang w:val="en-US" w:eastAsia="ja-JP"/>
        </w:rPr>
        <w:t>HiSilicon Balong 5000</w:t>
      </w:r>
      <w:r>
        <w:tab/>
      </w:r>
      <w:fldSimple w:instr=" PAGEREF _Toc28822 ">
        <w:r>
          <w:t>5</w:t>
        </w:r>
      </w:fldSimple>
    </w:p>
    <w:p w14:paraId="7642D6C3" w14:textId="77777777" w:rsidR="00D85F81" w:rsidRDefault="0021358B">
      <w:pPr>
        <w:pStyle w:val="TOC1"/>
      </w:pPr>
      <w:r>
        <w:rPr>
          <w:szCs w:val="22"/>
        </w:rPr>
        <w:t>5 References</w:t>
      </w:r>
      <w:r>
        <w:tab/>
      </w:r>
      <w:fldSimple w:instr=" PAGEREF _Toc19548 ">
        <w:r>
          <w:t>5</w:t>
        </w:r>
      </w:fldSimple>
    </w:p>
    <w:p w14:paraId="7D35E103" w14:textId="77777777" w:rsidR="00D85F81" w:rsidRDefault="0021358B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70618C4" w14:textId="77777777" w:rsidR="00D85F81" w:rsidRDefault="0021358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4626"/>
      <w:r>
        <w:rPr>
          <w:b/>
          <w:lang w:eastAsia="ja-JP"/>
        </w:rPr>
        <w:lastRenderedPageBreak/>
        <w:t>Overview</w:t>
      </w:r>
      <w:bookmarkEnd w:id="4"/>
      <w:bookmarkEnd w:id="5"/>
    </w:p>
    <w:p w14:paraId="5FF0E799" w14:textId="77777777" w:rsidR="00D85F81" w:rsidRDefault="0021358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ATS </w:t>
      </w:r>
      <w:r>
        <w:rPr>
          <w:rFonts w:cs="Arial" w:hint="eastAsia"/>
          <w:lang w:eastAsia="ja-JP"/>
        </w:rPr>
        <w:t>NR5GC_IWD_20wk50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7F1D4F7" w14:textId="77777777" w:rsidR="00D85F81" w:rsidRDefault="0021358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5383CF49" w14:textId="77777777" w:rsidR="00D85F81" w:rsidRDefault="002135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7864"/>
      <w:r>
        <w:rPr>
          <w:b/>
        </w:rPr>
        <w:t>Corrections required</w:t>
      </w:r>
      <w:bookmarkEnd w:id="6"/>
      <w:bookmarkEnd w:id="7"/>
      <w:bookmarkEnd w:id="8"/>
    </w:p>
    <w:p w14:paraId="02B40F45" w14:textId="77777777" w:rsidR="00D85F81" w:rsidRDefault="0021358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1574"/>
      <w:bookmarkStart w:id="11" w:name="_Toc295288970"/>
      <w:bookmarkStart w:id="12" w:name="_Toc122434493"/>
      <w:bookmarkStart w:id="13" w:name="_Toc325725665"/>
      <w:bookmarkStart w:id="14" w:name="_Toc2266"/>
      <w:bookmarkStart w:id="15" w:name="_Toc122434494"/>
      <w:bookmarkStart w:id="16" w:name="_Toc295288971"/>
      <w:bookmarkStart w:id="17" w:name="_Toc325725666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85F81" w14:paraId="38B405DD" w14:textId="77777777">
        <w:trPr>
          <w:trHeight w:val="447"/>
        </w:trPr>
        <w:tc>
          <w:tcPr>
            <w:tcW w:w="1985" w:type="dxa"/>
          </w:tcPr>
          <w:p w14:paraId="50BA852F" w14:textId="77777777" w:rsidR="00D85F81" w:rsidRDefault="002135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E9441FB" w14:textId="77777777" w:rsidR="00D85F81" w:rsidRDefault="0021358B">
            <w:pPr>
              <w:spacing w:after="0"/>
            </w:pPr>
            <w:r>
              <w:rPr>
                <w:rFonts w:hint="eastAsia"/>
              </w:rPr>
              <w:t>fl_NR_GetCellGroupConfigREEST</w:t>
            </w:r>
          </w:p>
        </w:tc>
      </w:tr>
      <w:tr w:rsidR="00D85F81" w14:paraId="0E6810EF" w14:textId="77777777">
        <w:trPr>
          <w:trHeight w:val="452"/>
        </w:trPr>
        <w:tc>
          <w:tcPr>
            <w:tcW w:w="1985" w:type="dxa"/>
          </w:tcPr>
          <w:p w14:paraId="6D51B44B" w14:textId="77777777" w:rsidR="00D85F81" w:rsidRDefault="002135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27E863F" w14:textId="77777777" w:rsidR="00D85F81" w:rsidRDefault="0021358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1 entry[n]and entry[n-1]are exactly same in rlc_BearerToAddModList, UE may fail to read the configuration which will lead to test case failure.</w:t>
            </w:r>
          </w:p>
          <w:p w14:paraId="7AF11964" w14:textId="77777777" w:rsidR="00D85F81" w:rsidRDefault="0021358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2 According to TS38.523-1 Table 8.1.2.1.4.3.3-3,rlf-TimersAndConstants should be set to release. The correct </w:t>
            </w:r>
            <w:r>
              <w:rPr>
                <w:rFonts w:ascii="Calibri" w:cs="Arial" w:hint="eastAsia"/>
                <w:lang w:eastAsia="ja-JP"/>
              </w:rPr>
              <w:t>rlf_TimersAndConstants</w:t>
            </w:r>
            <w:r>
              <w:rPr>
                <w:rFonts w:ascii="Calibri" w:eastAsia="SimSun" w:cs="Arial" w:hint="eastAsia"/>
                <w:lang w:val="en-US" w:eastAsia="zh-CN"/>
              </w:rPr>
              <w:t xml:space="preserve"> is covered by default value in this function.</w:t>
            </w:r>
          </w:p>
        </w:tc>
      </w:tr>
      <w:tr w:rsidR="00D85F81" w14:paraId="459DEBFB" w14:textId="77777777">
        <w:tc>
          <w:tcPr>
            <w:tcW w:w="1985" w:type="dxa"/>
          </w:tcPr>
          <w:p w14:paraId="495E6130" w14:textId="77777777" w:rsidR="00D85F81" w:rsidRDefault="002135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4C34967" w14:textId="77777777" w:rsidR="00D85F81" w:rsidRDefault="0021358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1 </w:t>
            </w:r>
            <w:r>
              <w:rPr>
                <w:rFonts w:ascii="Calibri" w:eastAsia="SimSun" w:cs="Arial" w:hint="eastAsia"/>
                <w:sz w:val="21"/>
                <w:szCs w:val="22"/>
                <w:highlight w:val="green"/>
                <w:lang w:val="en-US" w:eastAsia="zh-CN"/>
              </w:rPr>
              <w:t xml:space="preserve">Defined a new variable  </w:t>
            </w:r>
            <w:r>
              <w:rPr>
                <w:rFonts w:ascii="Calibri" w:cs="Arial" w:hint="eastAsia"/>
                <w:highlight w:val="green"/>
                <w:lang w:eastAsia="ja-JP"/>
              </w:rPr>
              <w:t>v_RLC_BearerToAddModList_2</w:t>
            </w:r>
            <w:r>
              <w:rPr>
                <w:rFonts w:ascii="Calibri" w:eastAsia="SimSun" w:cs="Arial" w:hint="eastAsia"/>
                <w:highlight w:val="green"/>
                <w:lang w:val="en-US" w:eastAsia="zh-CN"/>
              </w:rPr>
              <w:t>.</w:t>
            </w:r>
          </w:p>
          <w:p w14:paraId="12E3BB87" w14:textId="77777777" w:rsidR="00D85F81" w:rsidRDefault="0021358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highlight w:val="yellow"/>
                <w:lang w:val="en-US" w:eastAsia="zh-CN"/>
              </w:rPr>
              <w:t>2 Move the code in yellow to the end of the function.</w:t>
            </w:r>
          </w:p>
        </w:tc>
      </w:tr>
      <w:tr w:rsidR="00D85F81" w14:paraId="5479EE55" w14:textId="77777777">
        <w:tc>
          <w:tcPr>
            <w:tcW w:w="1985" w:type="dxa"/>
          </w:tcPr>
          <w:p w14:paraId="5672D007" w14:textId="77777777" w:rsidR="00D85F81" w:rsidRDefault="002135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A38033" w14:textId="77777777" w:rsidR="00D85F81" w:rsidRDefault="0021358B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Calibri" w:hAnsi="Arial" w:cs="Arial" w:hint="eastAsia"/>
                <w:sz w:val="21"/>
                <w:szCs w:val="22"/>
                <w:lang w:eastAsia="ja-JP"/>
              </w:rPr>
              <w:t>NR5GC_RRCSteps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D85F81" w14:paraId="18F7980C" w14:textId="77777777">
        <w:tc>
          <w:tcPr>
            <w:tcW w:w="1985" w:type="dxa"/>
          </w:tcPr>
          <w:p w14:paraId="64B9097E" w14:textId="77777777" w:rsidR="00D85F81" w:rsidRDefault="002135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A41799" w14:textId="7888435E" w:rsidR="00D85F81" w:rsidRDefault="00A656E3" w:rsidP="00A656E3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</w:t>
            </w:r>
            <w:r w:rsidR="00A410D9">
              <w:rPr>
                <w:rFonts w:ascii="Arial" w:hAnsi="Arial"/>
                <w:highlight w:val="cyan"/>
              </w:rPr>
              <w:t>p</w:t>
            </w:r>
            <w:r>
              <w:rPr>
                <w:rFonts w:ascii="Arial" w:hAnsi="Arial"/>
                <w:highlight w:val="cyan"/>
              </w:rPr>
              <w:t>ted</w:t>
            </w:r>
          </w:p>
          <w:p w14:paraId="29AE2614" w14:textId="3775C58D" w:rsidR="00A656E3" w:rsidRPr="00A656E3" w:rsidRDefault="00A656E3" w:rsidP="00A656E3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D90C279" w14:textId="77777777" w:rsidR="00D85F81" w:rsidRDefault="00D85F81"/>
    <w:p w14:paraId="65818C0C" w14:textId="77777777" w:rsidR="00D85F81" w:rsidRDefault="0021358B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35E69E5F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function fl_NR_GetCellGroupConfigREEST( NR_CellId_Type                              p_TargetCellId,</w:t>
      </w:r>
    </w:p>
    <w:p w14:paraId="6B567F92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template (omit) NR_SCellToAddModList_Type   p_SCellToAddModList := omit,</w:t>
      </w:r>
    </w:p>
    <w:p w14:paraId="7068F4CE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template(omit) SpCellConfig.rlf_TimersAndConstants p_RlfTimersAndConstants := omit</w:t>
      </w:r>
    </w:p>
    <w:p w14:paraId="05846AEA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) runs on NR5GC_PTC</w:t>
      </w:r>
    </w:p>
    <w:p w14:paraId="44065206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return template(value) CellGroupConfig</w:t>
      </w:r>
    </w:p>
    <w:p w14:paraId="418580CE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 //@sic R5-206297 sic@</w:t>
      </w:r>
    </w:p>
    <w:p w14:paraId="39AB2365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CellGroupConfig v_CellGroupConfig;</w:t>
      </w:r>
    </w:p>
    <w:p w14:paraId="7579BB3F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SpCellConfig v_SpCellConfig;</w:t>
      </w:r>
    </w:p>
    <w:p w14:paraId="5A114CC2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MAC_CellGroupConfig v_MAC_CellGroupConfig := f_NR_CellInfo_GetMAC_CellGroupConfig(p_TargetCellId);</w:t>
      </w:r>
    </w:p>
    <w:p w14:paraId="64BA8577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PhysicalCellGroupConfig v_PhysicalCellGroupConfig := f_NR_CellInfo_GetPhysicalCellGroupConfig(p_TargetCellId);</w:t>
      </w:r>
    </w:p>
    <w:p w14:paraId="629F2203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(omit) ServingCellConfig v_ServingCellConfig := f_NR_GetServinCellConfig(p_TargetCellId);</w:t>
      </w:r>
    </w:p>
    <w:p w14:paraId="0DE8A9A1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NR_RLC_BearerToAddModList_Type v_RLC_BearerToAddModList := f_NR5GC_GetExisting_BearerToAddModList(true_);</w:t>
      </w:r>
    </w:p>
    <w:p w14:paraId="31C0457A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integer i;</w:t>
      </w:r>
    </w:p>
    <w:p w14:paraId="383637CE" w14:textId="77777777" w:rsidR="00D85F81" w:rsidRDefault="00D85F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307B58D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//Remove SRB1 - entry 0 - in BearerToAddModList</w:t>
      </w:r>
    </w:p>
    <w:p w14:paraId="29CCA24A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  <w:r>
        <w:rPr>
          <w:rFonts w:ascii="Calibri" w:hAnsi="Arial" w:cs="Arial" w:hint="eastAsia"/>
          <w:highlight w:val="green"/>
          <w:lang w:eastAsia="ja-JP"/>
        </w:rPr>
        <w:t xml:space="preserve"> for (i:=1; i &lt; lengthof(v_RLC_BearerToAddModList); i:=i+1) {</w:t>
      </w:r>
    </w:p>
    <w:p w14:paraId="2A7AAFF9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highlight w:val="green"/>
          <w:lang w:eastAsia="ja-JP"/>
        </w:rPr>
        <w:t xml:space="preserve">        v_RLC_BearerToAddModList[i-1] := v_RLC_BearerToAddModList[i];</w:t>
      </w:r>
    </w:p>
    <w:p w14:paraId="3FBDBB0C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highlight w:val="green"/>
          <w:lang w:eastAsia="ja-JP"/>
        </w:rPr>
        <w:t xml:space="preserve">    }</w:t>
      </w:r>
    </w:p>
    <w:p w14:paraId="6CBDA229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v_SpCellConfig := f_NR_GetSpCellConfigDef(p_TargetCellId, v_ServingCellConfig);</w:t>
      </w:r>
    </w:p>
    <w:p w14:paraId="4202E0D3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  <w:r>
        <w:rPr>
          <w:rFonts w:ascii="Calibri" w:hAnsi="Arial" w:cs="Arial" w:hint="eastAsia"/>
          <w:highlight w:val="yellow"/>
          <w:lang w:eastAsia="ja-JP"/>
        </w:rPr>
        <w:t xml:space="preserve">   if (isvalue(p_SCellToAddModList)) {</w:t>
      </w:r>
    </w:p>
    <w:p w14:paraId="0377E815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    v_CellGroupConfig.sCellToAddModList := p_SCellToAddModList;</w:t>
      </w:r>
    </w:p>
    <w:p w14:paraId="2A0F108C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lastRenderedPageBreak/>
        <w:t xml:space="preserve">    }</w:t>
      </w:r>
    </w:p>
    <w:p w14:paraId="1EFA9710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if (isvalue(p_RlfTimersAndConstants)) {</w:t>
      </w:r>
    </w:p>
    <w:p w14:paraId="0E82103D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    v_CellGroupConfig.spCellConfig.rlf_TimersAndConstants := p_RlfTimersAndConstants;</w:t>
      </w:r>
    </w:p>
    <w:p w14:paraId="2EB5BC51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}</w:t>
      </w:r>
    </w:p>
    <w:p w14:paraId="0D064632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v_CellGroupConfig := cs_38508_CellGroupConfig(tsc_NR_CellGroupId_MCG,</w:t>
      </w:r>
    </w:p>
    <w:p w14:paraId="44BFACAD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v_RLC_BearerToAddModList,</w:t>
      </w:r>
    </w:p>
    <w:p w14:paraId="085051C0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omit,               // NR_RLC_BearerToReleaseList_Type</w:t>
      </w:r>
    </w:p>
    <w:p w14:paraId="0C5CF19E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v_MAC_CellGroupConfig,</w:t>
      </w:r>
    </w:p>
    <w:p w14:paraId="64ADFD15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v_PhysicalCellGroupConfig,</w:t>
      </w:r>
    </w:p>
    <w:p w14:paraId="01D301CC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v_SpCellConfig);</w:t>
      </w:r>
    </w:p>
    <w:p w14:paraId="16F8A98E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return v_CellGroupConfig;</w:t>
      </w:r>
    </w:p>
    <w:p w14:paraId="5C8D7A23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</w:t>
      </w:r>
    </w:p>
    <w:p w14:paraId="3A93817C" w14:textId="77777777" w:rsidR="00D85F81" w:rsidRDefault="0021358B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47DB33AF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r>
        <w:rPr>
          <w:rFonts w:ascii="Calibri" w:hAnsi="Arial" w:cs="Arial" w:hint="eastAsia"/>
          <w:lang w:eastAsia="ja-JP"/>
        </w:rPr>
        <w:t xml:space="preserve">  function fl_NR_GetCellGroupConfigREEST( NR_CellId_Type                              p_TargetCellId,</w:t>
      </w:r>
    </w:p>
    <w:p w14:paraId="3F5A9EE9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template (omit) NR_SCellToAddModList_Type   p_SCellToAddModList := omit,</w:t>
      </w:r>
    </w:p>
    <w:p w14:paraId="128F1E6C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template(omit) SpCellConfig.rlf_TimersAndConstants p_RlfTimersAndConstants := omit</w:t>
      </w:r>
    </w:p>
    <w:p w14:paraId="178EDD8B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) runs on NR5GC_PTC</w:t>
      </w:r>
    </w:p>
    <w:p w14:paraId="5ED5DBD6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return template(value) CellGroupConfig</w:t>
      </w:r>
    </w:p>
    <w:p w14:paraId="4D5F7F60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 //@sic R5-206297 sic@</w:t>
      </w:r>
    </w:p>
    <w:p w14:paraId="63A66F86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CellGroupConfig v_CellGroupConfig;</w:t>
      </w:r>
    </w:p>
    <w:p w14:paraId="031145DE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SpCellConfig v_SpCellConfig;</w:t>
      </w:r>
    </w:p>
    <w:p w14:paraId="48B2157D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MAC_CellGroupConfig v_MAC_CellGroupConfig := f_NR_CellInfo_GetMAC_CellGroupConfig(p_TargetCellId);</w:t>
      </w:r>
    </w:p>
    <w:p w14:paraId="72EF2CF5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PhysicalCellGroupConfig v_PhysicalCellGroupConfig := f_NR_CellInfo_GetPhysicalCellGroupConfig(p_TargetCellId);</w:t>
      </w:r>
    </w:p>
    <w:p w14:paraId="5C9CADF6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(omit) ServingCellConfig v_ServingCellConfig := f_NR_GetServinCellConfig(p_TargetCellId);</w:t>
      </w:r>
    </w:p>
    <w:p w14:paraId="01CA930F" w14:textId="77777777" w:rsidR="00D85F81" w:rsidRDefault="00D85F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3784E03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NR_RLC_BearerToAddModList_Type v_RLC_BearerToAddModList := f_NR5GC_GetExisting_BearerToAddModList_1(true_);</w:t>
      </w:r>
    </w:p>
    <w:p w14:paraId="49559F56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lang w:eastAsia="ja-JP"/>
        </w:rPr>
        <w:tab/>
      </w:r>
      <w:r>
        <w:rPr>
          <w:rFonts w:ascii="Calibri" w:hAnsi="Arial" w:cs="Arial" w:hint="eastAsia"/>
          <w:highlight w:val="green"/>
          <w:lang w:eastAsia="ja-JP"/>
        </w:rPr>
        <w:t>var template (value) NR_RLC_BearerToAddModList_Type v_RLC_BearerToAddModList_2;</w:t>
      </w:r>
    </w:p>
    <w:p w14:paraId="74CE7357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integer i;</w:t>
      </w:r>
    </w:p>
    <w:p w14:paraId="2F2BCD4A" w14:textId="77777777" w:rsidR="00D85F81" w:rsidRDefault="00D85F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3E6F4CF3" w14:textId="77777777" w:rsidR="00D85F81" w:rsidRDefault="00D85F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4EE7E18A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//Remove SRB1 - entry 0 - in BearerToAddModList</w:t>
      </w:r>
    </w:p>
    <w:p w14:paraId="30C44E1D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  <w:r>
        <w:rPr>
          <w:rFonts w:ascii="Calibri" w:hAnsi="Arial" w:cs="Arial" w:hint="eastAsia"/>
          <w:highlight w:val="green"/>
          <w:lang w:eastAsia="ja-JP"/>
        </w:rPr>
        <w:t xml:space="preserve"> for (i:=0; i &lt; lengthof(v_RLC_BearerToAddModList)-1; i:=i+1) {</w:t>
      </w:r>
    </w:p>
    <w:p w14:paraId="75F58659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highlight w:val="green"/>
          <w:lang w:eastAsia="ja-JP"/>
        </w:rPr>
        <w:t xml:space="preserve">        v_RLC_BearerToAddModList_2[i] := v_RLC_BearerToAddModList[i+1];</w:t>
      </w:r>
    </w:p>
    <w:p w14:paraId="67300009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highlight w:val="green"/>
          <w:lang w:eastAsia="ja-JP"/>
        </w:rPr>
        <w:t xml:space="preserve">    }</w:t>
      </w:r>
    </w:p>
    <w:p w14:paraId="377E5547" w14:textId="77777777" w:rsidR="00D85F81" w:rsidRDefault="00D85F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49A4FE0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v_SpCellConfig := f_NR_GetSpCellConfigDef(p_TargetCellId, v_ServingCellConfig);</w:t>
      </w:r>
    </w:p>
    <w:p w14:paraId="2EF6F801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</w:p>
    <w:p w14:paraId="5394F79C" w14:textId="77777777" w:rsidR="00D85F81" w:rsidRPr="00FA1352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r w:rsidRPr="00FA1352">
        <w:rPr>
          <w:rFonts w:ascii="Calibri" w:hAnsi="Arial" w:cs="Arial" w:hint="eastAsia"/>
          <w:lang w:val="fr-FR" w:eastAsia="ja-JP"/>
        </w:rPr>
        <w:t>v_CellGroupConfig := cs_38508_CellGroupConfig(tsc_NR_CellGroupId_MCG,</w:t>
      </w:r>
    </w:p>
    <w:p w14:paraId="14EBECD2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A1352">
        <w:rPr>
          <w:rFonts w:ascii="Calibri" w:hAnsi="Arial" w:cs="Arial" w:hint="eastAsia"/>
          <w:lang w:val="fr-FR" w:eastAsia="ja-JP"/>
        </w:rPr>
        <w:t xml:space="preserve">                                                  </w:t>
      </w:r>
      <w:r>
        <w:rPr>
          <w:rFonts w:ascii="Calibri" w:hAnsi="Arial" w:cs="Arial" w:hint="eastAsia"/>
          <w:highlight w:val="green"/>
          <w:lang w:eastAsia="ja-JP"/>
        </w:rPr>
        <w:t>v_RLC_BearerToAddModList_2</w:t>
      </w:r>
      <w:r>
        <w:rPr>
          <w:rFonts w:ascii="Calibri" w:hAnsi="Arial" w:cs="Arial" w:hint="eastAsia"/>
          <w:lang w:eastAsia="ja-JP"/>
        </w:rPr>
        <w:t>,</w:t>
      </w:r>
    </w:p>
    <w:p w14:paraId="39E90344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omit,               // NR_RLC_BearerToReleaseList_Type</w:t>
      </w:r>
    </w:p>
    <w:p w14:paraId="3B2F0C6A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v_MAC_CellGroupConfig,</w:t>
      </w:r>
    </w:p>
    <w:p w14:paraId="16FC07A4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v_PhysicalCellGroupConfig,</w:t>
      </w:r>
    </w:p>
    <w:p w14:paraId="5DBDDCD8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v_SpCellConfig);</w:t>
      </w:r>
    </w:p>
    <w:p w14:paraId="57CE2222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  <w:r>
        <w:rPr>
          <w:rFonts w:ascii="Calibri" w:hAnsi="Arial" w:cs="Arial" w:hint="eastAsia"/>
          <w:highlight w:val="yellow"/>
          <w:lang w:eastAsia="ja-JP"/>
        </w:rPr>
        <w:t xml:space="preserve">  if (isvalue(p_SCellToAddModList)) {</w:t>
      </w:r>
    </w:p>
    <w:p w14:paraId="1A006020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    v_CellGroupConfig.sCellToAddModList := p_SCellToAddModList;</w:t>
      </w:r>
    </w:p>
    <w:p w14:paraId="1B746313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}</w:t>
      </w:r>
    </w:p>
    <w:p w14:paraId="5B099343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if (isvalue(p_RlfTimersAndConstants)) {</w:t>
      </w:r>
    </w:p>
    <w:p w14:paraId="1963567F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    v_CellGroupConfig.spCellConfig.rlf_TimersAndConstants := p_RlfTimersAndConstants;</w:t>
      </w:r>
    </w:p>
    <w:p w14:paraId="12FA01DC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}//ttcn cr</w:t>
      </w:r>
    </w:p>
    <w:p w14:paraId="1C25FF7C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</w:p>
    <w:p w14:paraId="78C6F21D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return v_CellGroupConfig;</w:t>
      </w:r>
    </w:p>
    <w:p w14:paraId="034339FA" w14:textId="77777777" w:rsidR="00D85F81" w:rsidRDefault="002135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}</w:t>
      </w:r>
    </w:p>
    <w:p w14:paraId="4513CD9D" w14:textId="77777777" w:rsidR="00D85F81" w:rsidRDefault="002135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8" w:name="_Toc18861"/>
      <w:r>
        <w:rPr>
          <w:b/>
          <w:szCs w:val="22"/>
        </w:rPr>
        <w:t xml:space="preserve">Branches </w:t>
      </w:r>
      <w:bookmarkEnd w:id="11"/>
      <w:bookmarkEnd w:id="12"/>
      <w:bookmarkEnd w:id="13"/>
      <w:r>
        <w:rPr>
          <w:b/>
          <w:szCs w:val="22"/>
        </w:rPr>
        <w:t>executed</w:t>
      </w:r>
      <w:bookmarkEnd w:id="14"/>
      <w:bookmarkEnd w:id="18"/>
    </w:p>
    <w:p w14:paraId="23C3D6CE" w14:textId="77777777" w:rsidR="00D85F81" w:rsidRDefault="0021358B">
      <w:pPr>
        <w:rPr>
          <w:rFonts w:eastAsia="SimSun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SimSun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>
        <w:rPr>
          <w:rFonts w:eastAsia="SimSun" w:hint="eastAsia"/>
          <w:lang w:val="en-US" w:eastAsia="zh-CN"/>
        </w:rPr>
        <w:t>n41</w:t>
      </w:r>
      <w:r>
        <w:rPr>
          <w:rFonts w:eastAsia="SimSun" w:cs="Arial" w:hint="eastAsia"/>
          <w:lang w:val="en-US" w:eastAsia="zh-CN"/>
        </w:rPr>
        <w:t>.</w:t>
      </w:r>
    </w:p>
    <w:p w14:paraId="2B14745B" w14:textId="77777777" w:rsidR="00D85F81" w:rsidRDefault="002135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9" w:name="_Toc19623"/>
      <w:bookmarkStart w:id="20" w:name="_Toc27604"/>
      <w:r>
        <w:rPr>
          <w:b/>
          <w:szCs w:val="22"/>
        </w:rPr>
        <w:t>Execution Log Files</w:t>
      </w:r>
      <w:bookmarkEnd w:id="15"/>
      <w:bookmarkEnd w:id="16"/>
      <w:bookmarkEnd w:id="17"/>
      <w:bookmarkEnd w:id="19"/>
      <w:bookmarkEnd w:id="20"/>
      <w:r>
        <w:rPr>
          <w:b/>
          <w:szCs w:val="22"/>
        </w:rPr>
        <w:t xml:space="preserve"> </w:t>
      </w:r>
    </w:p>
    <w:p w14:paraId="4AC08087" w14:textId="77777777" w:rsidR="00D85F81" w:rsidRDefault="0021358B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21" w:name="_Toc21283"/>
      <w:bookmarkStart w:id="22" w:name="_Toc28822"/>
      <w:r>
        <w:rPr>
          <w:rFonts w:cs="Arial" w:hint="eastAsia"/>
          <w:b/>
          <w:szCs w:val="22"/>
          <w:lang w:val="en-US" w:eastAsia="ja-JP"/>
        </w:rPr>
        <w:t>HiSilicon Balong 5000</w:t>
      </w:r>
      <w:bookmarkEnd w:id="21"/>
      <w:bookmarkEnd w:id="22"/>
    </w:p>
    <w:p w14:paraId="560FA118" w14:textId="77777777" w:rsidR="00D85F81" w:rsidRDefault="0021358B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  <w:sz w:val="21"/>
          <w:szCs w:val="22"/>
          <w:lang w:val="en-US" w:eastAsia="ja-JP"/>
        </w:rPr>
        <w:t>HiSilicon Balong 5000</w:t>
      </w:r>
      <w:r>
        <w:rPr>
          <w:rFonts w:cs="Arial" w:hint="eastAsia"/>
          <w:b/>
          <w:lang w:val="en-US" w:eastAsia="zh-CN"/>
        </w:rPr>
        <w:t xml:space="preserve"> 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</w:rPr>
        <w:t xml:space="preserve">passed this test case on </w:t>
      </w:r>
      <w:r>
        <w:rPr>
          <w:rFonts w:ascii="Arial" w:eastAsia="SimSun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14:paraId="30A3FEB2" w14:textId="77777777" w:rsidR="00D85F81" w:rsidRDefault="0021358B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3" w:name="OLE_LINK75"/>
      <w:bookmarkStart w:id="24" w:name="OLE_LINK76"/>
      <w:r>
        <w:rPr>
          <w:lang w:eastAsia="en-US"/>
        </w:rPr>
        <w:t xml:space="preserve">Test Case Execution log file: </w:t>
      </w:r>
      <w:r>
        <w:rPr>
          <w:rFonts w:hint="eastAsia"/>
          <w:lang w:val="en-US" w:eastAsia="zh-CN"/>
        </w:rPr>
        <w:t xml:space="preserve"> </w:t>
      </w:r>
      <w:r>
        <w:rPr>
          <w:lang w:eastAsia="en-US"/>
        </w:rPr>
        <w:br/>
      </w:r>
      <w:r>
        <w:rPr>
          <w:rFonts w:ascii="Times New Roman" w:eastAsia="SimSun" w:hAnsi="Times New Roman" w:hint="eastAsia"/>
          <w:b w:val="0"/>
          <w:lang w:eastAsia="en-US"/>
        </w:rPr>
        <w:t>\</w:t>
      </w:r>
      <w:r>
        <w:rPr>
          <w:rFonts w:ascii="Times New Roman" w:eastAsia="SimSun" w:hAnsi="Times New Roman"/>
          <w:b w:val="0"/>
          <w:lang w:eastAsia="en-US"/>
        </w:rPr>
        <w:t xml:space="preserve"> </w:t>
      </w:r>
      <w:bookmarkEnd w:id="23"/>
      <w:bookmarkEnd w:id="24"/>
      <w:r>
        <w:rPr>
          <w:rFonts w:ascii="Times New Roman" w:eastAsia="SimSun" w:hAnsi="Times New Roman" w:hint="eastAsia"/>
          <w:b w:val="0"/>
          <w:lang w:eastAsia="en-US"/>
        </w:rPr>
        <w:t>TC_8_1_2_1_4_NR5GC_PASS.spm</w:t>
      </w:r>
    </w:p>
    <w:p w14:paraId="1E6EB880" w14:textId="77777777" w:rsidR="00D85F81" w:rsidRDefault="0021358B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SimSun"/>
        </w:rPr>
      </w:pPr>
      <w:r>
        <w:rPr>
          <w:rFonts w:eastAsia="SimSun" w:hint="eastAsia"/>
          <w:lang w:val="en-US" w:eastAsia="zh-CN"/>
        </w:rPr>
        <w:t xml:space="preserve">  </w:t>
      </w:r>
      <w:r>
        <w:rPr>
          <w:rFonts w:eastAsia="SimSun"/>
        </w:rPr>
        <w:t>PIXCIT settings used:</w:t>
      </w:r>
    </w:p>
    <w:p w14:paraId="18A8C511" w14:textId="77777777" w:rsidR="00D85F81" w:rsidRDefault="0021358B">
      <w:pPr>
        <w:autoSpaceDN w:val="0"/>
        <w:spacing w:after="0"/>
        <w:ind w:firstLineChars="200" w:firstLine="400"/>
        <w:rPr>
          <w:rFonts w:eastAsia="SimSun"/>
          <w:lang w:eastAsia="zh-CN"/>
        </w:rPr>
      </w:pPr>
      <w:r>
        <w:rPr>
          <w:rFonts w:eastAsia="SimSun"/>
        </w:rPr>
        <w:t xml:space="preserve"> </w:t>
      </w:r>
      <w:r>
        <w:rPr>
          <w:rFonts w:eastAsia="SimSun" w:hint="eastAsia"/>
        </w:rPr>
        <w:t>\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PCT_PICS_PIXIT.sppar</w:t>
      </w:r>
    </w:p>
    <w:p w14:paraId="1D9CEA5B" w14:textId="77777777" w:rsidR="00D85F81" w:rsidRDefault="00D85F8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27D75BFC" w14:textId="77777777" w:rsidR="00D85F81" w:rsidRDefault="002135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5" w:name="_Toc295288973"/>
      <w:bookmarkStart w:id="26" w:name="_Toc13684"/>
      <w:bookmarkStart w:id="27" w:name="_Toc325725668"/>
      <w:bookmarkStart w:id="28" w:name="_Toc122434496"/>
      <w:bookmarkStart w:id="29" w:name="_Toc19548"/>
      <w:r>
        <w:rPr>
          <w:b/>
          <w:szCs w:val="22"/>
        </w:rPr>
        <w:t>References</w:t>
      </w:r>
      <w:bookmarkEnd w:id="25"/>
      <w:bookmarkEnd w:id="26"/>
      <w:bookmarkEnd w:id="27"/>
      <w:bookmarkEnd w:id="28"/>
      <w:bookmarkEnd w:id="29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D85F81" w14:paraId="572E679A" w14:textId="77777777">
        <w:tc>
          <w:tcPr>
            <w:tcW w:w="709" w:type="dxa"/>
          </w:tcPr>
          <w:p w14:paraId="0BF08B7F" w14:textId="77777777" w:rsidR="00D85F81" w:rsidRDefault="0021358B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26243C6A" w14:textId="77777777" w:rsidR="00D85F81" w:rsidRDefault="0021358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21"/>
                <w:szCs w:val="22"/>
              </w:rPr>
              <w:t>R5s21034</w:t>
            </w:r>
            <w:r>
              <w:rPr>
                <w:rFonts w:ascii="Arial" w:eastAsia="SimSun" w:hAnsi="Arial" w:hint="eastAsia"/>
                <w:b/>
                <w:sz w:val="21"/>
                <w:szCs w:val="22"/>
                <w:lang w:val="en-US" w:eastAsia="zh-CN"/>
              </w:rPr>
              <w:t>6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ascii="Calibri" w:hAnsi="Calibri" w:cs="Calibri" w:hint="eastAsia"/>
                <w:sz w:val="22"/>
              </w:rPr>
              <w:t xml:space="preserve"> Supporting information for agreement of NR5GC test case 8.1.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2</w:t>
            </w:r>
            <w:r>
              <w:rPr>
                <w:rFonts w:ascii="Calibri" w:hAnsi="Calibri" w:cs="Calibri" w:hint="eastAsia"/>
                <w:sz w:val="22"/>
              </w:rPr>
              <w:t>.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1</w:t>
            </w:r>
            <w:r>
              <w:rPr>
                <w:rFonts w:ascii="Calibri" w:hAnsi="Calibri" w:cs="Calibri" w:hint="eastAsia"/>
                <w:sz w:val="22"/>
              </w:rPr>
              <w:t>.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4</w:t>
            </w:r>
            <w:r>
              <w:rPr>
                <w:rFonts w:ascii="Calibri" w:hAnsi="Calibri" w:cs="Calibri" w:hint="eastAsia"/>
                <w:sz w:val="22"/>
              </w:rPr>
              <w:t xml:space="preserve"> in FR1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2A496885" w14:textId="77777777" w:rsidR="00D85F81" w:rsidRDefault="00D85F81">
      <w:pPr>
        <w:rPr>
          <w:rFonts w:eastAsia="SimSun"/>
          <w:lang w:val="en-US" w:eastAsia="zh-CN"/>
        </w:rPr>
      </w:pPr>
    </w:p>
    <w:sectPr w:rsidR="00D85F8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2A167" w14:textId="77777777" w:rsidR="00E77244" w:rsidRDefault="00E77244">
      <w:pPr>
        <w:spacing w:after="0" w:line="240" w:lineRule="auto"/>
      </w:pPr>
      <w:r>
        <w:separator/>
      </w:r>
    </w:p>
  </w:endnote>
  <w:endnote w:type="continuationSeparator" w:id="0">
    <w:p w14:paraId="25589B60" w14:textId="77777777" w:rsidR="00E77244" w:rsidRDefault="00E7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2E570" w14:textId="77777777" w:rsidR="00E77244" w:rsidRDefault="00E77244">
      <w:pPr>
        <w:spacing w:after="0" w:line="240" w:lineRule="auto"/>
      </w:pPr>
      <w:r>
        <w:separator/>
      </w:r>
    </w:p>
  </w:footnote>
  <w:footnote w:type="continuationSeparator" w:id="0">
    <w:p w14:paraId="62142BF4" w14:textId="77777777" w:rsidR="00E77244" w:rsidRDefault="00E77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6C2A7" w14:textId="77777777" w:rsidR="00D85F81" w:rsidRDefault="0021358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2381A" w14:textId="77777777" w:rsidR="00D85F81" w:rsidRDefault="00D85F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AA94B" w14:textId="77777777" w:rsidR="00D85F81" w:rsidRDefault="002135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61B3C" w14:textId="77777777" w:rsidR="00D85F81" w:rsidRDefault="00D85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B015793"/>
    <w:multiLevelType w:val="hybridMultilevel"/>
    <w:tmpl w:val="E116B4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358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35776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10D9"/>
    <w:rsid w:val="00A47E70"/>
    <w:rsid w:val="00A50CF0"/>
    <w:rsid w:val="00A656E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81"/>
    <w:rsid w:val="00DE34CF"/>
    <w:rsid w:val="00DE7626"/>
    <w:rsid w:val="00E13F3D"/>
    <w:rsid w:val="00E259B2"/>
    <w:rsid w:val="00E34898"/>
    <w:rsid w:val="00E77244"/>
    <w:rsid w:val="00EB09B7"/>
    <w:rsid w:val="00EE7D7C"/>
    <w:rsid w:val="00F25D98"/>
    <w:rsid w:val="00F300FB"/>
    <w:rsid w:val="00FA1352"/>
    <w:rsid w:val="00FB6386"/>
    <w:rsid w:val="00FC79FD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C3D0CA"/>
  <w15:docId w15:val="{D4CF4464-6917-484B-A50F-2617B255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uiPriority w:val="99"/>
    <w:rsid w:val="00A65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1225</Words>
  <Characters>6989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2411-12-31T00:00:00Z</cp:lastPrinted>
  <dcterms:created xsi:type="dcterms:W3CDTF">2021-03-23T06:22:00Z</dcterms:created>
  <dcterms:modified xsi:type="dcterms:W3CDTF">2021-03-23T10:53:00Z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