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006B2" w14:textId="77777777" w:rsidR="009D2782" w:rsidRDefault="009D2782" w:rsidP="009D27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3FCC">
        <w:fldChar w:fldCharType="begin"/>
      </w:r>
      <w:r w:rsidR="00613FCC">
        <w:instrText xml:space="preserve"> DOCPROPERTY  TSG/WGRef  \* MERGEFORMAT </w:instrText>
      </w:r>
      <w:r w:rsidR="00613FCC">
        <w:fldChar w:fldCharType="separate"/>
      </w:r>
      <w:r>
        <w:rPr>
          <w:b/>
          <w:noProof/>
          <w:sz w:val="24"/>
        </w:rPr>
        <w:t>RAN5</w:t>
      </w:r>
      <w:r w:rsidR="00613F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3FCC">
        <w:fldChar w:fldCharType="begin"/>
      </w:r>
      <w:r w:rsidR="00613FCC">
        <w:instrText xml:space="preserve"> DOCPROPERTY  MtgSeq  \* MERGEFORMAT </w:instrText>
      </w:r>
      <w:r w:rsidR="00613FCC">
        <w:fldChar w:fldCharType="separate"/>
      </w:r>
      <w:r w:rsidRPr="00EB09B7">
        <w:rPr>
          <w:b/>
          <w:noProof/>
          <w:sz w:val="24"/>
        </w:rPr>
        <w:t>2021</w:t>
      </w:r>
      <w:r w:rsidR="00613FCC">
        <w:rPr>
          <w:b/>
          <w:noProof/>
          <w:sz w:val="24"/>
        </w:rPr>
        <w:fldChar w:fldCharType="end"/>
      </w:r>
      <w:r w:rsidR="00613FCC">
        <w:fldChar w:fldCharType="begin"/>
      </w:r>
      <w:r w:rsidR="00613FCC">
        <w:instrText xml:space="preserve"> DOCPROPERTY  MtgTitle  \* MERGEFORMAT </w:instrText>
      </w:r>
      <w:r w:rsidR="00613FCC">
        <w:fldChar w:fldCharType="separate"/>
      </w:r>
      <w:r>
        <w:rPr>
          <w:b/>
          <w:noProof/>
          <w:sz w:val="24"/>
        </w:rPr>
        <w:t>-TTCN email</w:t>
      </w:r>
      <w:r w:rsidR="00613F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3FCC">
        <w:fldChar w:fldCharType="begin"/>
      </w:r>
      <w:r w:rsidR="00613FCC">
        <w:instrText xml:space="preserve"> DOCPROPERTY  Tdoc#  \* MERGEFORMAT </w:instrText>
      </w:r>
      <w:r w:rsidR="00613FCC">
        <w:fldChar w:fldCharType="separate"/>
      </w:r>
      <w:r w:rsidRPr="00E13F3D">
        <w:rPr>
          <w:b/>
          <w:i/>
          <w:noProof/>
          <w:sz w:val="28"/>
        </w:rPr>
        <w:t>R5s210343</w:t>
      </w:r>
      <w:r w:rsidR="00613FCC">
        <w:rPr>
          <w:b/>
          <w:i/>
          <w:noProof/>
          <w:sz w:val="28"/>
        </w:rPr>
        <w:fldChar w:fldCharType="end"/>
      </w:r>
    </w:p>
    <w:p w14:paraId="693DBF71" w14:textId="77777777" w:rsidR="009D2782" w:rsidRDefault="00613FCC" w:rsidP="009D27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D278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D2782">
        <w:rPr>
          <w:b/>
          <w:noProof/>
          <w:sz w:val="24"/>
        </w:rPr>
        <w:t xml:space="preserve">, </w:t>
      </w:r>
      <w:r w:rsidR="009D2782">
        <w:fldChar w:fldCharType="begin"/>
      </w:r>
      <w:r w:rsidR="009D2782">
        <w:instrText xml:space="preserve"> DOCPROPERTY  Country  \* MERGEFORMAT </w:instrText>
      </w:r>
      <w:r w:rsidR="009D2782">
        <w:fldChar w:fldCharType="end"/>
      </w:r>
      <w:r w:rsidR="009D278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D2782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9D278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D2782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2782" w14:paraId="1AF1E733" w14:textId="77777777" w:rsidTr="006B22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637A8" w14:textId="77777777" w:rsidR="009D2782" w:rsidRDefault="009D2782" w:rsidP="006B22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D2782" w14:paraId="0FAF7264" w14:textId="77777777" w:rsidTr="006B2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F47B9" w14:textId="77777777" w:rsidR="009D2782" w:rsidRDefault="009D2782" w:rsidP="006B22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2782" w14:paraId="7996FD8B" w14:textId="77777777" w:rsidTr="006B2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430F5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35EC6DAA" w14:textId="77777777" w:rsidTr="006B22D3">
        <w:tc>
          <w:tcPr>
            <w:tcW w:w="142" w:type="dxa"/>
            <w:tcBorders>
              <w:left w:val="single" w:sz="4" w:space="0" w:color="auto"/>
            </w:tcBorders>
          </w:tcPr>
          <w:p w14:paraId="3089B5D5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117B6E" w14:textId="77777777" w:rsidR="009D2782" w:rsidRPr="00410371" w:rsidRDefault="00613FCC" w:rsidP="006B22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782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B8F6A3" w14:textId="77777777" w:rsidR="009D2782" w:rsidRDefault="009D2782" w:rsidP="006B22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AB697" w14:textId="77777777" w:rsidR="009D2782" w:rsidRPr="00410371" w:rsidRDefault="00613FCC" w:rsidP="006B22D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D2782" w:rsidRPr="00410371">
              <w:rPr>
                <w:b/>
                <w:noProof/>
                <w:sz w:val="28"/>
              </w:rPr>
              <w:t>4601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9B7D92" w14:textId="77777777" w:rsidR="009D2782" w:rsidRDefault="009D2782" w:rsidP="006B22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D2527" w14:textId="77777777" w:rsidR="009D2782" w:rsidRPr="00410371" w:rsidRDefault="00613FCC" w:rsidP="006B22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78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F71E37" w14:textId="77777777" w:rsidR="009D2782" w:rsidRDefault="009D2782" w:rsidP="006B22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4EDDAE" w14:textId="77777777" w:rsidR="009D2782" w:rsidRPr="00410371" w:rsidRDefault="00613FCC" w:rsidP="006B22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782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B0A70" w14:textId="77777777" w:rsidR="009D2782" w:rsidRDefault="009D2782" w:rsidP="006B22D3">
            <w:pPr>
              <w:pStyle w:val="CRCoverPage"/>
              <w:spacing w:after="0"/>
              <w:rPr>
                <w:noProof/>
              </w:rPr>
            </w:pPr>
          </w:p>
        </w:tc>
      </w:tr>
      <w:tr w:rsidR="009D2782" w14:paraId="5BA81BD8" w14:textId="77777777" w:rsidTr="006B2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7D9B7" w14:textId="77777777" w:rsidR="009D2782" w:rsidRDefault="009D2782" w:rsidP="006B22D3">
            <w:pPr>
              <w:pStyle w:val="CRCoverPage"/>
              <w:spacing w:after="0"/>
              <w:rPr>
                <w:noProof/>
              </w:rPr>
            </w:pPr>
          </w:p>
        </w:tc>
      </w:tr>
      <w:tr w:rsidR="009D2782" w14:paraId="69186F7D" w14:textId="77777777" w:rsidTr="006B22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41098E" w14:textId="77777777" w:rsidR="009D2782" w:rsidRPr="00F25D98" w:rsidRDefault="009D2782" w:rsidP="006B22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2782" w14:paraId="09367E3B" w14:textId="77777777" w:rsidTr="006B22D3">
        <w:tc>
          <w:tcPr>
            <w:tcW w:w="9641" w:type="dxa"/>
            <w:gridSpan w:val="9"/>
          </w:tcPr>
          <w:p w14:paraId="697A059E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954C44" w14:textId="77777777" w:rsidR="009D2782" w:rsidRDefault="009D2782" w:rsidP="009D27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2782" w14:paraId="72586799" w14:textId="77777777" w:rsidTr="006B22D3">
        <w:tc>
          <w:tcPr>
            <w:tcW w:w="2835" w:type="dxa"/>
          </w:tcPr>
          <w:p w14:paraId="1C9B9456" w14:textId="77777777" w:rsidR="009D2782" w:rsidRDefault="009D2782" w:rsidP="006B22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967399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D6B95" w14:textId="77777777" w:rsidR="009D2782" w:rsidRDefault="009D2782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4F30B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CC483" w14:textId="77777777" w:rsidR="009D2782" w:rsidRDefault="009D2782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2BCC6C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E4EBB" w14:textId="77777777" w:rsidR="009D2782" w:rsidRDefault="009D2782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2F53BE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C8ADF" w14:textId="77777777" w:rsidR="009D2782" w:rsidRDefault="009D2782" w:rsidP="006B22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8B4993" w14:textId="77777777" w:rsidR="009D2782" w:rsidRDefault="009D2782" w:rsidP="009D27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2782" w14:paraId="40EAAFE3" w14:textId="77777777" w:rsidTr="006B22D3">
        <w:tc>
          <w:tcPr>
            <w:tcW w:w="9640" w:type="dxa"/>
            <w:gridSpan w:val="11"/>
          </w:tcPr>
          <w:p w14:paraId="2E9262F2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2017B515" w14:textId="77777777" w:rsidTr="006B22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6A665E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5E1E4" w14:textId="77777777" w:rsidR="009D2782" w:rsidRDefault="00613FCC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2782">
              <w:t>Correction to NB-IoT testcases 22.3.1.6 and 22.3.1.6a</w:t>
            </w:r>
            <w:r>
              <w:fldChar w:fldCharType="end"/>
            </w:r>
          </w:p>
        </w:tc>
      </w:tr>
      <w:tr w:rsidR="009D2782" w14:paraId="7FCDF9DF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488AA485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65D82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37BBA7DE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1BF7E251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1EC1C" w14:textId="77777777" w:rsidR="009D2782" w:rsidRDefault="00613FCC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78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D2782" w14:paraId="18B114AD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3523C43E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2C5B23" w14:textId="77777777" w:rsidR="009D2782" w:rsidRDefault="009D2782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2782" w14:paraId="3B74FE47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5C72E4D9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234EB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099E171A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124BBAA5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3FF0A" w14:textId="77777777" w:rsidR="009D2782" w:rsidRPr="001A6949" w:rsidRDefault="009D2782" w:rsidP="006B22D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1A6949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1A6949">
              <w:rPr>
                <w:noProof/>
                <w:lang w:val="de-DE"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9C1E31" w14:textId="77777777" w:rsidR="009D2782" w:rsidRPr="001A6949" w:rsidRDefault="009D2782" w:rsidP="006B22D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F0582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31F8B" w14:textId="77777777" w:rsidR="009D2782" w:rsidRDefault="00613FCC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782">
              <w:rPr>
                <w:noProof/>
              </w:rPr>
              <w:t>2021-03-17</w:t>
            </w:r>
            <w:r>
              <w:rPr>
                <w:noProof/>
              </w:rPr>
              <w:fldChar w:fldCharType="end"/>
            </w:r>
          </w:p>
        </w:tc>
      </w:tr>
      <w:tr w:rsidR="009D2782" w14:paraId="2ADDC7A4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10E900BD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E004A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E0879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7F1E1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974278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4C436A05" w14:textId="77777777" w:rsidTr="006B22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40B473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75965" w14:textId="77777777" w:rsidR="009D2782" w:rsidRDefault="00613FCC" w:rsidP="006B22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278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D6BAE" w14:textId="77777777" w:rsidR="009D2782" w:rsidRDefault="009D2782" w:rsidP="006B22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8D2F2" w14:textId="77777777" w:rsidR="009D2782" w:rsidRDefault="009D2782" w:rsidP="006B22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1547F" w14:textId="77777777" w:rsidR="009D2782" w:rsidRDefault="00613FCC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278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D2782" w14:paraId="0623127A" w14:textId="77777777" w:rsidTr="006B22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473282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98643" w14:textId="77777777" w:rsidR="009D2782" w:rsidRDefault="009D2782" w:rsidP="006B22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50746E" w14:textId="77777777" w:rsidR="009D2782" w:rsidRDefault="009D2782" w:rsidP="006B22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8F93BA" w14:textId="77777777" w:rsidR="009D2782" w:rsidRPr="007C2097" w:rsidRDefault="009D2782" w:rsidP="006B22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D2782" w14:paraId="23479FF0" w14:textId="77777777" w:rsidTr="006B22D3">
        <w:tc>
          <w:tcPr>
            <w:tcW w:w="1843" w:type="dxa"/>
          </w:tcPr>
          <w:p w14:paraId="0A8885E0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8494A7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357FA7EF" w14:textId="77777777" w:rsidTr="006B2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F88CA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F759C" w14:textId="77777777" w:rsidR="00D921DC" w:rsidRDefault="00D921DC" w:rsidP="00D921DC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 xml:space="preserve">In current implementation of ttcn-3 </w:t>
            </w:r>
            <w:proofErr w:type="spellStart"/>
            <w:r w:rsidRPr="00B340BC">
              <w:rPr>
                <w:lang w:eastAsia="en-GB"/>
              </w:rPr>
              <w:t>NPDSCH_ImcsValue_Type</w:t>
            </w:r>
            <w:proofErr w:type="spellEnd"/>
            <w:r>
              <w:rPr>
                <w:lang w:eastAsia="en-GB"/>
              </w:rPr>
              <w:t xml:space="preserve"> as well as </w:t>
            </w:r>
            <w:proofErr w:type="spellStart"/>
            <w:r w:rsidRPr="00B340BC">
              <w:rPr>
                <w:lang w:eastAsia="en-GB"/>
              </w:rPr>
              <w:t>NPUSCH_ImcsValue_</w:t>
            </w:r>
            <w:r>
              <w:rPr>
                <w:lang w:eastAsia="en-GB"/>
              </w:rPr>
              <w:t>Type</w:t>
            </w:r>
            <w:proofErr w:type="spellEnd"/>
            <w:r>
              <w:rPr>
                <w:lang w:eastAsia="en-GB"/>
              </w:rPr>
              <w:t xml:space="preserve"> have a value between (0..12) where in TS 36.213 Tables </w:t>
            </w:r>
            <w:r w:rsidRPr="0028018E">
              <w:rPr>
                <w:lang w:eastAsia="en-GB"/>
              </w:rPr>
              <w:t>16.4.1.5.1-1</w:t>
            </w:r>
            <w:r>
              <w:rPr>
                <w:lang w:eastAsia="en-GB"/>
              </w:rPr>
              <w:t xml:space="preserve"> and </w:t>
            </w:r>
            <w:r w:rsidRPr="0028018E">
              <w:rPr>
                <w:lang w:eastAsia="en-GB"/>
              </w:rPr>
              <w:t>16.5.1.2-2</w:t>
            </w:r>
            <w:r>
              <w:rPr>
                <w:lang w:eastAsia="en-GB"/>
              </w:rPr>
              <w:t xml:space="preserve"> can be seen that this value should range from (0..13).</w:t>
            </w:r>
          </w:p>
          <w:p w14:paraId="650FE5C5" w14:textId="77777777" w:rsidR="00D921DC" w:rsidRDefault="00D921DC" w:rsidP="00D921DC">
            <w:pPr>
              <w:pStyle w:val="CRCoverPage"/>
              <w:spacing w:after="0"/>
              <w:rPr>
                <w:lang w:eastAsia="en-GB"/>
              </w:rPr>
            </w:pPr>
          </w:p>
          <w:p w14:paraId="2DEE9966" w14:textId="77777777" w:rsidR="00D921DC" w:rsidRPr="0028018E" w:rsidRDefault="00D921DC" w:rsidP="00D921DC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A runtime </w:t>
            </w:r>
            <w:proofErr w:type="spellStart"/>
            <w:r>
              <w:rPr>
                <w:lang w:eastAsia="en-GB"/>
              </w:rPr>
              <w:t>runtime</w:t>
            </w:r>
            <w:proofErr w:type="spellEnd"/>
            <w:r>
              <w:rPr>
                <w:lang w:eastAsia="en-GB"/>
              </w:rPr>
              <w:t xml:space="preserve"> error can be provoked as index 13 can be used but is out of array defined range.</w:t>
            </w:r>
          </w:p>
        </w:tc>
      </w:tr>
      <w:tr w:rsidR="00D921DC" w14:paraId="3896FFE2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5968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4E5F7" w14:textId="77777777"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486B2CB6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36210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35B4F1" w14:textId="77777777" w:rsidR="00D921DC" w:rsidRPr="00300C5B" w:rsidRDefault="00D921DC" w:rsidP="00D921D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Increased range of </w:t>
            </w:r>
            <w:proofErr w:type="spellStart"/>
            <w:r w:rsidRPr="00B340BC">
              <w:rPr>
                <w:lang w:eastAsia="en-GB"/>
              </w:rPr>
              <w:t>NPDSCH_ImcsValue_Type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 w:rsidRPr="00B340BC">
              <w:rPr>
                <w:lang w:eastAsia="en-GB"/>
              </w:rPr>
              <w:t>NPUSCH_ImcsValue_</w:t>
            </w:r>
            <w:r>
              <w:rPr>
                <w:lang w:eastAsia="en-GB"/>
              </w:rPr>
              <w:t>Type</w:t>
            </w:r>
            <w:proofErr w:type="spellEnd"/>
            <w:r>
              <w:rPr>
                <w:lang w:eastAsia="en-GB"/>
              </w:rPr>
              <w:t xml:space="preserve"> from (</w:t>
            </w:r>
            <w:proofErr w:type="gramStart"/>
            <w:r>
              <w:rPr>
                <w:lang w:eastAsia="en-GB"/>
              </w:rPr>
              <w:t>0..</w:t>
            </w:r>
            <w:proofErr w:type="gramEnd"/>
            <w:r>
              <w:rPr>
                <w:lang w:eastAsia="en-GB"/>
              </w:rPr>
              <w:t>12) to (0..13) according to TS 36.213.</w:t>
            </w:r>
          </w:p>
        </w:tc>
      </w:tr>
      <w:tr w:rsidR="00D921DC" w14:paraId="1C60F63B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F0D92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87082" w14:textId="77777777"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1C0494C9" w14:textId="77777777" w:rsidTr="006B2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30874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82DE0" w14:textId="77777777" w:rsidR="00D921DC" w:rsidRDefault="00D921DC" w:rsidP="00D9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runtime error.</w:t>
            </w:r>
          </w:p>
        </w:tc>
      </w:tr>
      <w:tr w:rsidR="00D921DC" w14:paraId="4132B853" w14:textId="77777777" w:rsidTr="006B22D3">
        <w:tc>
          <w:tcPr>
            <w:tcW w:w="2694" w:type="dxa"/>
            <w:gridSpan w:val="2"/>
          </w:tcPr>
          <w:p w14:paraId="76CCB583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5C6245" w14:textId="77777777"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35FABFD9" w14:textId="77777777" w:rsidTr="006B2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D61806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49026" w14:textId="77777777" w:rsidR="00D921DC" w:rsidRDefault="00D921DC" w:rsidP="00D9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="0088219B">
              <w:rPr>
                <w:noProof/>
              </w:rPr>
              <w:t>.3.1.6</w:t>
            </w:r>
            <w:r w:rsidRPr="0028018E">
              <w:rPr>
                <w:noProof/>
              </w:rPr>
              <w:t> </w:t>
            </w:r>
            <w:r>
              <w:rPr>
                <w:noProof/>
              </w:rPr>
              <w:t xml:space="preserve">and </w:t>
            </w:r>
            <w:r w:rsidRPr="0028018E">
              <w:rPr>
                <w:noProof/>
              </w:rPr>
              <w:t>22</w:t>
            </w:r>
            <w:r w:rsidR="0088219B">
              <w:rPr>
                <w:noProof/>
              </w:rPr>
              <w:t>.3.1.6a</w:t>
            </w:r>
            <w:r w:rsidRPr="0028018E">
              <w:rPr>
                <w:noProof/>
              </w:rPr>
              <w:t> </w:t>
            </w:r>
          </w:p>
        </w:tc>
      </w:tr>
      <w:tr w:rsidR="00D921DC" w14:paraId="5D1332BF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EAA97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35CFD" w14:textId="77777777"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637CB82C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A540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665640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07B277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563135" w14:textId="77777777" w:rsidR="00D921DC" w:rsidRDefault="00D921DC" w:rsidP="00D921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AA9E04" w14:textId="77777777"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14:paraId="79B46C4C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25D15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9B416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E9871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DB08D4" w14:textId="77777777" w:rsidR="00D921DC" w:rsidRDefault="00D921DC" w:rsidP="00D921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EAECA" w14:textId="77777777"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14:paraId="68866911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B958D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4F21A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ABE7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7C2A9" w14:textId="77777777" w:rsidR="00D921DC" w:rsidRDefault="00D921DC" w:rsidP="00D9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D66F" w14:textId="77777777"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14:paraId="6126FA04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99E0D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B10946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DB73F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BA62D" w14:textId="77777777" w:rsidR="00D921DC" w:rsidRDefault="00D921DC" w:rsidP="00D9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318AF" w14:textId="77777777"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14:paraId="1CE94CAF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262D1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5ACF8" w14:textId="77777777" w:rsidR="00D921DC" w:rsidRDefault="00D921DC" w:rsidP="00D921DC">
            <w:pPr>
              <w:pStyle w:val="CRCoverPage"/>
              <w:spacing w:after="0"/>
              <w:rPr>
                <w:noProof/>
              </w:rPr>
            </w:pPr>
          </w:p>
        </w:tc>
      </w:tr>
      <w:tr w:rsidR="00D921DC" w14:paraId="28C62894" w14:textId="77777777" w:rsidTr="006B2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F9DF5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B854F" w14:textId="77777777" w:rsidR="00D921DC" w:rsidRDefault="00D921DC" w:rsidP="00D92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1DC" w:rsidRPr="008863B9" w14:paraId="464C4CF0" w14:textId="77777777" w:rsidTr="006B22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F796D" w14:textId="77777777" w:rsidR="00D921DC" w:rsidRPr="008863B9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B22543" w14:textId="77777777" w:rsidR="00D921DC" w:rsidRPr="008863B9" w:rsidRDefault="00D921DC" w:rsidP="00D921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21DC" w14:paraId="4A565F45" w14:textId="77777777" w:rsidTr="006B2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0659B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6E404" w14:textId="77777777" w:rsidR="00D921DC" w:rsidRDefault="00D921DC" w:rsidP="00D92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91B09B" w14:textId="77777777" w:rsidR="009D2782" w:rsidRDefault="009D2782" w:rsidP="009D2782">
      <w:pPr>
        <w:rPr>
          <w:noProof/>
        </w:rPr>
      </w:pPr>
    </w:p>
    <w:p w14:paraId="663122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AE2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2F5F3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643377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E9256A6" w14:textId="77777777" w:rsidR="00354E2A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4E2A" w:rsidRPr="00067784">
        <w:rPr>
          <w:rFonts w:ascii="Arial" w:hAnsi="Arial" w:cs="Arial"/>
          <w:iCs/>
        </w:rPr>
        <w:t>Table of Contents</w:t>
      </w:r>
      <w:r w:rsidR="00354E2A">
        <w:tab/>
      </w:r>
      <w:r w:rsidR="00354E2A">
        <w:fldChar w:fldCharType="begin"/>
      </w:r>
      <w:r w:rsidR="00354E2A">
        <w:instrText xml:space="preserve"> PAGEREF _Toc66433773 \h </w:instrText>
      </w:r>
      <w:r w:rsidR="00354E2A">
        <w:fldChar w:fldCharType="separate"/>
      </w:r>
      <w:r w:rsidR="00354E2A">
        <w:t>2</w:t>
      </w:r>
      <w:r w:rsidR="00354E2A">
        <w:fldChar w:fldCharType="end"/>
      </w:r>
    </w:p>
    <w:p w14:paraId="7F13034E" w14:textId="77777777" w:rsidR="00354E2A" w:rsidRDefault="00354E2A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06778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06778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_Toc66433774 \h </w:instrText>
      </w:r>
      <w:r>
        <w:fldChar w:fldCharType="separate"/>
      </w:r>
      <w:r>
        <w:t>3</w:t>
      </w:r>
      <w:r>
        <w:fldChar w:fldCharType="end"/>
      </w:r>
    </w:p>
    <w:p w14:paraId="1772C1D9" w14:textId="77777777" w:rsidR="00354E2A" w:rsidRPr="00354E2A" w:rsidRDefault="00354E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7784">
        <w:rPr>
          <w:b/>
          <w:lang w:val="pt-BR"/>
        </w:rPr>
        <w:t>1.1</w:t>
      </w:r>
      <w:r w:rsidRPr="00354E2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7784">
        <w:rPr>
          <w:b/>
        </w:rPr>
        <w:t xml:space="preserve">Correction to module </w:t>
      </w:r>
      <w:r w:rsidRPr="00067784">
        <w:rPr>
          <w:b/>
          <w:lang w:val="en-US"/>
        </w:rPr>
        <w:t>NBIOT_ASP_TypeDefs</w:t>
      </w:r>
      <w:r>
        <w:tab/>
      </w:r>
      <w:r>
        <w:fldChar w:fldCharType="begin"/>
      </w:r>
      <w:r>
        <w:instrText xml:space="preserve"> PAGEREF _Toc66433775 \h </w:instrText>
      </w:r>
      <w:r>
        <w:fldChar w:fldCharType="separate"/>
      </w:r>
      <w:r>
        <w:t>3</w:t>
      </w:r>
      <w:r>
        <w:fldChar w:fldCharType="end"/>
      </w:r>
    </w:p>
    <w:p w14:paraId="288354B6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1558A68" w14:textId="77777777" w:rsidR="00446488" w:rsidRDefault="00446488" w:rsidP="00446488"/>
    <w:p w14:paraId="59AB8BC6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6433774"/>
      <w:r w:rsidRPr="00854C55">
        <w:rPr>
          <w:b/>
        </w:rPr>
        <w:t>Corrections required</w:t>
      </w:r>
      <w:bookmarkEnd w:id="2"/>
      <w:bookmarkEnd w:id="3"/>
      <w:bookmarkEnd w:id="4"/>
    </w:p>
    <w:p w14:paraId="251E1C86" w14:textId="77777777" w:rsidR="00446488" w:rsidRDefault="00034678" w:rsidP="000346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6433775"/>
      <w:r w:rsidRPr="00034678">
        <w:rPr>
          <w:b/>
        </w:rPr>
        <w:t xml:space="preserve">Correction to </w:t>
      </w:r>
      <w:r w:rsidR="00C14ED2">
        <w:rPr>
          <w:b/>
        </w:rPr>
        <w:t xml:space="preserve">module </w:t>
      </w:r>
      <w:proofErr w:type="spellStart"/>
      <w:r w:rsidR="00C14ED2" w:rsidRPr="00C14ED2">
        <w:rPr>
          <w:b/>
          <w:lang w:val="en-US"/>
        </w:rPr>
        <w:t>NBIOT_ASP_TypeDefs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435B8BBA" w14:textId="77777777" w:rsidTr="00E14D7D">
        <w:trPr>
          <w:trHeight w:val="447"/>
        </w:trPr>
        <w:tc>
          <w:tcPr>
            <w:tcW w:w="1985" w:type="dxa"/>
          </w:tcPr>
          <w:p w14:paraId="0F39023F" w14:textId="77777777" w:rsidR="005C576A" w:rsidRPr="00E751F5" w:rsidRDefault="00B340BC" w:rsidP="00B340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="005C576A"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14:paraId="1917DBE4" w14:textId="77777777" w:rsidR="005C576A" w:rsidRDefault="00B340BC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CA4625">
              <w:rPr>
                <w:rFonts w:cs="Arial"/>
                <w:noProof/>
                <w:lang w:val="en-US"/>
              </w:rPr>
              <w:t>NBIOT_ASP_TypeDefs</w:t>
            </w:r>
          </w:p>
        </w:tc>
      </w:tr>
      <w:tr w:rsidR="005C576A" w14:paraId="0EAC8073" w14:textId="77777777" w:rsidTr="00E14D7D">
        <w:trPr>
          <w:trHeight w:val="452"/>
        </w:trPr>
        <w:tc>
          <w:tcPr>
            <w:tcW w:w="1985" w:type="dxa"/>
          </w:tcPr>
          <w:p w14:paraId="2A0C2681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2DE4BA" w14:textId="77777777" w:rsidR="005C576A" w:rsidRPr="00617F63" w:rsidRDefault="0028018E" w:rsidP="00E51A91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lang w:eastAsia="en-GB"/>
              </w:rPr>
              <w:t xml:space="preserve">A runtime </w:t>
            </w:r>
            <w:proofErr w:type="spellStart"/>
            <w:r>
              <w:rPr>
                <w:lang w:eastAsia="en-GB"/>
              </w:rPr>
              <w:t>runtime</w:t>
            </w:r>
            <w:proofErr w:type="spellEnd"/>
            <w:r>
              <w:rPr>
                <w:lang w:eastAsia="en-GB"/>
              </w:rPr>
              <w:t xml:space="preserve"> error can be provoked as index 13 can be used but is out of array defined range.</w:t>
            </w:r>
          </w:p>
        </w:tc>
      </w:tr>
      <w:tr w:rsidR="00617F63" w14:paraId="2CFED393" w14:textId="77777777" w:rsidTr="00E14D7D">
        <w:tc>
          <w:tcPr>
            <w:tcW w:w="1985" w:type="dxa"/>
          </w:tcPr>
          <w:p w14:paraId="0AC87D31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8778A3B" w14:textId="77777777" w:rsidR="00617F63" w:rsidRPr="00300C5B" w:rsidRDefault="00C14ED2" w:rsidP="00617F63">
            <w:pPr>
              <w:pStyle w:val="CRCoverPage"/>
              <w:spacing w:after="0"/>
              <w:rPr>
                <w:noProof/>
                <w:lang w:val="en-US"/>
              </w:rPr>
            </w:pPr>
            <w:r w:rsidRPr="00C14ED2">
              <w:rPr>
                <w:noProof/>
                <w:lang w:val="en-US"/>
              </w:rPr>
              <w:t xml:space="preserve">Increased range of </w:t>
            </w:r>
            <w:r w:rsidRPr="00C14ED2">
              <w:rPr>
                <w:noProof/>
              </w:rPr>
              <w:t>NPDSCH_ImcsValue_Type and NPUSCH_ImcsValue_Type from (0..12) to (0..13) according to TS 36.213.</w:t>
            </w:r>
          </w:p>
        </w:tc>
      </w:tr>
      <w:tr w:rsidR="00617F63" w14:paraId="44194CC7" w14:textId="77777777" w:rsidTr="00E14D7D">
        <w:tc>
          <w:tcPr>
            <w:tcW w:w="1985" w:type="dxa"/>
          </w:tcPr>
          <w:p w14:paraId="47077596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36C467" w14:textId="77777777" w:rsidR="00617F63" w:rsidRPr="00F0313E" w:rsidRDefault="00CA4625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NBIOT</w:t>
            </w:r>
            <w:r w:rsidR="00525C11">
              <w:rPr>
                <w:rFonts w:ascii="Arial" w:hAnsi="Arial" w:cs="Arial"/>
                <w:noProof/>
                <w:lang w:val="en-US"/>
              </w:rPr>
              <w:t>/Common</w:t>
            </w:r>
            <w:r w:rsidR="00617F63">
              <w:rPr>
                <w:rFonts w:ascii="Arial" w:hAnsi="Arial" w:cs="Arial"/>
                <w:noProof/>
                <w:lang w:val="en-US"/>
              </w:rPr>
              <w:t>/</w:t>
            </w:r>
            <w:r w:rsidRPr="00CA4625">
              <w:rPr>
                <w:rFonts w:ascii="Arial" w:hAnsi="Arial" w:cs="Arial"/>
                <w:noProof/>
                <w:lang w:val="en-US"/>
              </w:rPr>
              <w:t>NBIOT_ASP_TypeDefs</w:t>
            </w:r>
            <w:r w:rsidR="00525C11" w:rsidRPr="00525C11">
              <w:rPr>
                <w:rFonts w:ascii="Arial" w:hAnsi="Arial" w:cs="Arial"/>
                <w:noProof/>
              </w:rPr>
              <w:t>.ttcn</w:t>
            </w:r>
          </w:p>
        </w:tc>
      </w:tr>
      <w:tr w:rsidR="00617F63" w:rsidRPr="00E751F5" w14:paraId="140F8AB4" w14:textId="77777777" w:rsidTr="00E14D7D">
        <w:tc>
          <w:tcPr>
            <w:tcW w:w="1985" w:type="dxa"/>
          </w:tcPr>
          <w:p w14:paraId="19A35253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84F378" w14:textId="12797507" w:rsidR="00617F63" w:rsidRPr="00B013B9" w:rsidRDefault="00015BBE" w:rsidP="00AA3A64">
            <w:pPr>
              <w:rPr>
                <w:rFonts w:ascii="Arial" w:hAnsi="Arial" w:cs="Arial"/>
                <w:highlight w:val="green"/>
              </w:rPr>
            </w:pPr>
            <w:r w:rsidRPr="00B013B9">
              <w:rPr>
                <w:rFonts w:ascii="Arial" w:hAnsi="Arial" w:cs="Arial"/>
                <w:b/>
                <w:bCs/>
                <w:highlight w:val="green"/>
              </w:rPr>
              <w:t>Accepted in principle</w:t>
            </w:r>
            <w:r w:rsidRPr="00B013B9">
              <w:rPr>
                <w:rFonts w:ascii="Arial" w:hAnsi="Arial" w:cs="Arial"/>
                <w:highlight w:val="green"/>
              </w:rPr>
              <w:t xml:space="preserve">, and implemented according to </w:t>
            </w:r>
            <w:r w:rsidR="00AA3A64" w:rsidRPr="00B013B9">
              <w:rPr>
                <w:rFonts w:ascii="Arial" w:hAnsi="Arial" w:cs="Arial"/>
                <w:highlight w:val="green"/>
              </w:rPr>
              <w:t>RAN5 TTCN Workshop #53</w:t>
            </w:r>
            <w:r w:rsidRPr="00B013B9">
              <w:rPr>
                <w:rFonts w:ascii="Arial" w:hAnsi="Arial" w:cs="Arial"/>
                <w:highlight w:val="green"/>
              </w:rPr>
              <w:t xml:space="preserve"> contribution </w:t>
            </w:r>
            <w:hyperlink r:id="rId13" w:history="1">
              <w:r w:rsidRPr="00B013B9">
                <w:rPr>
                  <w:rStyle w:val="Hyperlink"/>
                  <w:rFonts w:ascii="Arial" w:hAnsi="Arial" w:cs="Arial"/>
                  <w:highlight w:val="green"/>
                </w:rPr>
                <w:t>R5w210106</w:t>
              </w:r>
            </w:hyperlink>
            <w:r w:rsidR="00AA3A64" w:rsidRPr="00B013B9">
              <w:rPr>
                <w:rFonts w:ascii="Arial" w:hAnsi="Arial" w:cs="Arial"/>
                <w:highlight w:val="green"/>
              </w:rPr>
              <w:t>.</w:t>
            </w:r>
          </w:p>
          <w:p w14:paraId="299A0070" w14:textId="2D4CC4A0" w:rsidR="00AA3A64" w:rsidRPr="00B013B9" w:rsidRDefault="00AA3A64" w:rsidP="00AA3A64">
            <w:pPr>
              <w:rPr>
                <w:rFonts w:ascii="Arial" w:hAnsi="Arial"/>
                <w:highlight w:val="green"/>
              </w:rPr>
            </w:pPr>
            <w:r w:rsidRPr="00B013B9">
              <w:rPr>
                <w:rFonts w:ascii="Arial" w:hAnsi="Arial" w:cs="Arial"/>
                <w:highlight w:val="green"/>
              </w:rPr>
              <w:t xml:space="preserve">Note also that Rel-13 NB-IoT TC 22.3.1.6 has no issue since this test case only uses </w:t>
            </w:r>
            <w:proofErr w:type="spellStart"/>
            <w:r w:rsidRPr="00B013B9">
              <w:rPr>
                <w:rFonts w:ascii="Arial" w:hAnsi="Arial" w:cs="Arial"/>
                <w:highlight w:val="green"/>
              </w:rPr>
              <w:t>Imcs</w:t>
            </w:r>
            <w:proofErr w:type="spellEnd"/>
            <w:r w:rsidRPr="00B013B9">
              <w:rPr>
                <w:rFonts w:ascii="Arial" w:hAnsi="Arial" w:cs="Arial"/>
                <w:highlight w:val="green"/>
              </w:rPr>
              <w:t xml:space="preserve"> values up to 12. Only Rel-14 </w:t>
            </w:r>
            <w:proofErr w:type="spellStart"/>
            <w:r w:rsidRPr="00B013B9">
              <w:rPr>
                <w:rFonts w:ascii="Arial" w:hAnsi="Arial" w:cs="Arial"/>
                <w:highlight w:val="green"/>
              </w:rPr>
              <w:t>eNB</w:t>
            </w:r>
            <w:proofErr w:type="spellEnd"/>
            <w:r w:rsidRPr="00B013B9">
              <w:rPr>
                <w:rFonts w:ascii="Arial" w:hAnsi="Arial" w:cs="Arial"/>
                <w:highlight w:val="green"/>
              </w:rPr>
              <w:t xml:space="preserve">-IoT TC 22.3.1.6a is really impacted by the reported issue.  </w:t>
            </w:r>
          </w:p>
        </w:tc>
      </w:tr>
    </w:tbl>
    <w:p w14:paraId="3348CFD7" w14:textId="77777777" w:rsidR="001E41F3" w:rsidRDefault="001E41F3">
      <w:pPr>
        <w:rPr>
          <w:noProof/>
          <w:lang w:val="en-US"/>
        </w:rPr>
      </w:pPr>
    </w:p>
    <w:p w14:paraId="0B5A4AA5" w14:textId="77777777" w:rsidR="00300C5B" w:rsidRDefault="00300C5B" w:rsidP="00300C5B">
      <w:pPr>
        <w:rPr>
          <w:noProof/>
        </w:rPr>
      </w:pPr>
    </w:p>
    <w:p w14:paraId="21EE3FC2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1A423CE9" w14:textId="77777777" w:rsidTr="000441DD">
        <w:tc>
          <w:tcPr>
            <w:tcW w:w="9855" w:type="dxa"/>
          </w:tcPr>
          <w:p w14:paraId="4C10C892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AEB73BD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// common types</w:t>
            </w:r>
          </w:p>
          <w:p w14:paraId="75C3E64F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</w:t>
            </w:r>
            <w:proofErr w:type="spellStart"/>
            <w:r w:rsidRPr="00B340BC">
              <w:rPr>
                <w:rFonts w:ascii="Arial" w:hAnsi="Arial"/>
                <w:lang w:eastAsia="en-GB"/>
              </w:rPr>
              <w:t>NPDSCH_ImcsValue_Type</w:t>
            </w:r>
            <w:proofErr w:type="spellEnd"/>
            <w:r w:rsidRPr="00B340BC">
              <w:rPr>
                <w:rFonts w:ascii="Arial" w:hAnsi="Arial"/>
                <w:lang w:eastAsia="en-GB"/>
              </w:rPr>
              <w:t xml:space="preserve"> (</w:t>
            </w:r>
            <w:proofErr w:type="gramStart"/>
            <w:r w:rsidRPr="00B340BC">
              <w:rPr>
                <w:rFonts w:ascii="Arial" w:hAnsi="Arial"/>
                <w:lang w:eastAsia="en-GB"/>
              </w:rPr>
              <w:t>0..</w:t>
            </w:r>
            <w:proofErr w:type="gramEnd"/>
            <w:r w:rsidRPr="00B340BC">
              <w:rPr>
                <w:rFonts w:ascii="Arial" w:hAnsi="Arial"/>
                <w:lang w:eastAsia="en-GB"/>
              </w:rPr>
              <w:t>12);           /* Modulation and coding scheme index coding; TS 36.213 Table 16.4.1.5.1-1 */</w:t>
            </w:r>
          </w:p>
          <w:p w14:paraId="77675DEE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</w:t>
            </w:r>
            <w:proofErr w:type="spellStart"/>
            <w:r w:rsidRPr="00B340BC">
              <w:rPr>
                <w:rFonts w:ascii="Arial" w:hAnsi="Arial"/>
                <w:lang w:eastAsia="en-GB"/>
              </w:rPr>
              <w:t>NPUSCH_ImcsValue_Type</w:t>
            </w:r>
            <w:proofErr w:type="spellEnd"/>
            <w:r w:rsidRPr="00B340BC">
              <w:rPr>
                <w:rFonts w:ascii="Arial" w:hAnsi="Arial"/>
                <w:lang w:eastAsia="en-GB"/>
              </w:rPr>
              <w:t xml:space="preserve"> (</w:t>
            </w:r>
            <w:proofErr w:type="gramStart"/>
            <w:r w:rsidRPr="00B340BC">
              <w:rPr>
                <w:rFonts w:ascii="Arial" w:hAnsi="Arial"/>
                <w:lang w:eastAsia="en-GB"/>
              </w:rPr>
              <w:t>0..</w:t>
            </w:r>
            <w:proofErr w:type="gramEnd"/>
            <w:r w:rsidRPr="00B340BC">
              <w:rPr>
                <w:rFonts w:ascii="Arial" w:hAnsi="Arial"/>
                <w:lang w:eastAsia="en-GB"/>
              </w:rPr>
              <w:t>12);           /* Modulation and coding scheme index coding; TS 36.213 Table 16.5.1.2-2 */</w:t>
            </w:r>
          </w:p>
          <w:p w14:paraId="538B6FC4" w14:textId="77777777" w:rsidR="00B340BC" w:rsidRDefault="00B340BC" w:rsidP="00B340B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B340BC">
              <w:rPr>
                <w:rFonts w:ascii="Arial" w:hAnsi="Arial"/>
                <w:b/>
                <w:lang w:eastAsia="en-GB"/>
              </w:rPr>
              <w:t xml:space="preserve">  </w:t>
            </w:r>
          </w:p>
          <w:p w14:paraId="274B993B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5597B380" w14:textId="77777777" w:rsidTr="000441DD">
        <w:tc>
          <w:tcPr>
            <w:tcW w:w="9855" w:type="dxa"/>
          </w:tcPr>
          <w:p w14:paraId="7A276D44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7CE219F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79ECAEB8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7F7C082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78681E4F" w14:textId="77777777" w:rsidTr="000441DD">
        <w:tc>
          <w:tcPr>
            <w:tcW w:w="9855" w:type="dxa"/>
          </w:tcPr>
          <w:p w14:paraId="46A0F1D9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76AFBA2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// common types</w:t>
            </w:r>
          </w:p>
          <w:p w14:paraId="4E443B9C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</w:t>
            </w:r>
            <w:proofErr w:type="spellStart"/>
            <w:r w:rsidRPr="00B340BC">
              <w:rPr>
                <w:rFonts w:ascii="Arial" w:hAnsi="Arial"/>
                <w:lang w:eastAsia="en-GB"/>
              </w:rPr>
              <w:t>NPDSCH_ImcsValue_Type</w:t>
            </w:r>
            <w:proofErr w:type="spellEnd"/>
            <w:r w:rsidRPr="00B340BC">
              <w:rPr>
                <w:rFonts w:ascii="Arial" w:hAnsi="Arial"/>
                <w:lang w:eastAsia="en-GB"/>
              </w:rPr>
              <w:t xml:space="preserve"> (</w:t>
            </w:r>
            <w:proofErr w:type="gramStart"/>
            <w:r w:rsidRPr="00B340BC">
              <w:rPr>
                <w:rFonts w:ascii="Arial" w:hAnsi="Arial"/>
                <w:lang w:eastAsia="en-GB"/>
              </w:rPr>
              <w:t>0..</w:t>
            </w:r>
            <w:proofErr w:type="gramEnd"/>
            <w:r w:rsidRPr="00B340BC">
              <w:rPr>
                <w:rFonts w:ascii="Arial" w:hAnsi="Arial"/>
                <w:highlight w:val="yellow"/>
                <w:lang w:eastAsia="en-GB"/>
              </w:rPr>
              <w:t>13</w:t>
            </w:r>
            <w:r w:rsidRPr="00B340BC">
              <w:rPr>
                <w:rFonts w:ascii="Arial" w:hAnsi="Arial"/>
                <w:lang w:eastAsia="en-GB"/>
              </w:rPr>
              <w:t>);           /* Modulation and coding scheme index coding; TS 36.213 Table 16.4.1.5.1-1 */</w:t>
            </w:r>
          </w:p>
          <w:p w14:paraId="2AAFADA2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</w:t>
            </w:r>
            <w:proofErr w:type="spellStart"/>
            <w:r w:rsidRPr="00B340BC">
              <w:rPr>
                <w:rFonts w:ascii="Arial" w:hAnsi="Arial"/>
                <w:lang w:eastAsia="en-GB"/>
              </w:rPr>
              <w:t>NPUSCH_ImcsValue_Type</w:t>
            </w:r>
            <w:proofErr w:type="spellEnd"/>
            <w:r w:rsidRPr="00B340BC">
              <w:rPr>
                <w:rFonts w:ascii="Arial" w:hAnsi="Arial"/>
                <w:lang w:eastAsia="en-GB"/>
              </w:rPr>
              <w:t xml:space="preserve"> (</w:t>
            </w:r>
            <w:proofErr w:type="gramStart"/>
            <w:r w:rsidRPr="00B340BC">
              <w:rPr>
                <w:rFonts w:ascii="Arial" w:hAnsi="Arial"/>
                <w:lang w:eastAsia="en-GB"/>
              </w:rPr>
              <w:t>0..</w:t>
            </w:r>
            <w:proofErr w:type="gramEnd"/>
            <w:r w:rsidRPr="00B340BC">
              <w:rPr>
                <w:rFonts w:ascii="Arial" w:hAnsi="Arial"/>
                <w:highlight w:val="yellow"/>
                <w:lang w:eastAsia="en-GB"/>
              </w:rPr>
              <w:t>13</w:t>
            </w:r>
            <w:r w:rsidRPr="00B340BC">
              <w:rPr>
                <w:rFonts w:ascii="Arial" w:hAnsi="Arial"/>
                <w:lang w:eastAsia="en-GB"/>
              </w:rPr>
              <w:t>);           /* Modulation and coding scheme index coding; TS 36.213 Table 16.5.1.2-2 */</w:t>
            </w:r>
          </w:p>
          <w:p w14:paraId="30A4F126" w14:textId="77777777" w:rsidR="00B340BC" w:rsidRDefault="00B340BC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42C41BB7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D5FACF1" w14:textId="77777777" w:rsidR="00300C5B" w:rsidRDefault="00300C5B" w:rsidP="00300C5B">
      <w:pPr>
        <w:rPr>
          <w:noProof/>
          <w:lang w:val="en-US"/>
        </w:rPr>
      </w:pPr>
    </w:p>
    <w:p w14:paraId="6A7A7749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15360" w14:textId="77777777" w:rsidR="00613FCC" w:rsidRDefault="00613FCC">
      <w:r>
        <w:separator/>
      </w:r>
    </w:p>
  </w:endnote>
  <w:endnote w:type="continuationSeparator" w:id="0">
    <w:p w14:paraId="0BDFA204" w14:textId="77777777" w:rsidR="00613FCC" w:rsidRDefault="0061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84A6B" w14:textId="77777777" w:rsidR="00613FCC" w:rsidRDefault="00613FCC">
      <w:r>
        <w:separator/>
      </w:r>
    </w:p>
  </w:footnote>
  <w:footnote w:type="continuationSeparator" w:id="0">
    <w:p w14:paraId="5CEC4171" w14:textId="77777777" w:rsidR="00613FCC" w:rsidRDefault="00613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25561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E1719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9B5B0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A283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122C7"/>
    <w:rsid w:val="00015BBE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2052F"/>
    <w:rsid w:val="00143F82"/>
    <w:rsid w:val="00145D43"/>
    <w:rsid w:val="00154DA1"/>
    <w:rsid w:val="00154EF6"/>
    <w:rsid w:val="00157804"/>
    <w:rsid w:val="00192C46"/>
    <w:rsid w:val="001A08B3"/>
    <w:rsid w:val="001A6949"/>
    <w:rsid w:val="001A7B60"/>
    <w:rsid w:val="001B52F0"/>
    <w:rsid w:val="001B7A65"/>
    <w:rsid w:val="001C4EB9"/>
    <w:rsid w:val="001E41F3"/>
    <w:rsid w:val="00217D9A"/>
    <w:rsid w:val="00241722"/>
    <w:rsid w:val="0026004D"/>
    <w:rsid w:val="002640DD"/>
    <w:rsid w:val="00275D12"/>
    <w:rsid w:val="0028018E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54E2A"/>
    <w:rsid w:val="003609EF"/>
    <w:rsid w:val="0036231A"/>
    <w:rsid w:val="003738FD"/>
    <w:rsid w:val="00374DD4"/>
    <w:rsid w:val="003C11B4"/>
    <w:rsid w:val="003C6C80"/>
    <w:rsid w:val="003D106E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732E8"/>
    <w:rsid w:val="005916DF"/>
    <w:rsid w:val="00592D74"/>
    <w:rsid w:val="00594C6C"/>
    <w:rsid w:val="005C576A"/>
    <w:rsid w:val="005D4E20"/>
    <w:rsid w:val="005E2C44"/>
    <w:rsid w:val="00613FCC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6F1B10"/>
    <w:rsid w:val="0071206F"/>
    <w:rsid w:val="007631E5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219B"/>
    <w:rsid w:val="008863B9"/>
    <w:rsid w:val="008A45A6"/>
    <w:rsid w:val="008C03D4"/>
    <w:rsid w:val="008C271D"/>
    <w:rsid w:val="008D3D26"/>
    <w:rsid w:val="008F658C"/>
    <w:rsid w:val="008F686C"/>
    <w:rsid w:val="009148DE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D1223"/>
    <w:rsid w:val="009D2782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A3A64"/>
    <w:rsid w:val="00AB3323"/>
    <w:rsid w:val="00AC5820"/>
    <w:rsid w:val="00AC6B7E"/>
    <w:rsid w:val="00AC77AD"/>
    <w:rsid w:val="00AD1CD8"/>
    <w:rsid w:val="00AF2172"/>
    <w:rsid w:val="00B00E66"/>
    <w:rsid w:val="00B013B9"/>
    <w:rsid w:val="00B258BB"/>
    <w:rsid w:val="00B340BC"/>
    <w:rsid w:val="00B43DB1"/>
    <w:rsid w:val="00B67B97"/>
    <w:rsid w:val="00B75E77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14ED2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A4625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921DC"/>
    <w:rsid w:val="00DA686F"/>
    <w:rsid w:val="00DC4BFF"/>
    <w:rsid w:val="00DD11FD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300FB"/>
    <w:rsid w:val="00F35BDB"/>
    <w:rsid w:val="00F86140"/>
    <w:rsid w:val="00F90DF6"/>
    <w:rsid w:val="00FA1A94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12619C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15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5_Test_ex-T1/Workshop/TSGR5_Workshop_2021/Docs/R5w210106.zip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2F049-16AA-483A-9A12-23BEFCD49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679</Words>
  <Characters>3872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2021-03-17T09:17:00Z</dcterms:created>
  <dcterms:modified xsi:type="dcterms:W3CDTF">2021-04-30T11:45:00Z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