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5270D" w14:textId="77777777" w:rsidR="00CC4BC3" w:rsidRDefault="00B8501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szCs w:val="22"/>
        </w:rPr>
        <w:t>R5s210336</w:t>
      </w:r>
    </w:p>
    <w:p w14:paraId="3597E2A8" w14:textId="77777777" w:rsidR="00CC4BC3" w:rsidRDefault="00B8501B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7th Dec 2020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4BC3" w14:paraId="719DD57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F2512" w14:textId="77777777" w:rsidR="00CC4BC3" w:rsidRDefault="00B8501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C4BC3" w14:paraId="06B5A3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228D7" w14:textId="77777777" w:rsidR="00CC4BC3" w:rsidRDefault="00B8501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4BC3" w14:paraId="094834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9DA4C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53FFA0EB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03C6E1" w14:textId="77777777" w:rsidR="00CC4BC3" w:rsidRDefault="00CC4BC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F16743" w14:textId="77777777" w:rsidR="00CC4BC3" w:rsidRDefault="00B8501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bookmarkStart w:id="0" w:name="OLE_LINK29"/>
              <w:bookmarkStart w:id="1" w:name="OLE_LINK30"/>
              <w:r>
                <w:rPr>
                  <w:b/>
                  <w:sz w:val="28"/>
                </w:rPr>
                <w:t>5</w:t>
              </w:r>
              <w:bookmarkEnd w:id="0"/>
              <w:bookmarkEnd w:id="1"/>
              <w:r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14:paraId="29135C68" w14:textId="77777777" w:rsidR="00CC4BC3" w:rsidRDefault="00B8501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CCC284" w14:textId="77777777" w:rsidR="00CC4BC3" w:rsidRDefault="00B8501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2"/>
              </w:rPr>
              <w:t>1619</w:t>
            </w:r>
          </w:p>
        </w:tc>
        <w:tc>
          <w:tcPr>
            <w:tcW w:w="709" w:type="dxa"/>
          </w:tcPr>
          <w:p w14:paraId="584F3FC2" w14:textId="77777777" w:rsidR="00CC4BC3" w:rsidRDefault="00B8501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4DCE57" w14:textId="77777777" w:rsidR="00CC4BC3" w:rsidRDefault="00B8501B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F1C9C8" w14:textId="77777777" w:rsidR="00CC4BC3" w:rsidRDefault="00B8501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D6BFF7" w14:textId="77777777" w:rsidR="00CC4BC3" w:rsidRDefault="00B8501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F5D6A" w14:textId="77777777" w:rsidR="00CC4BC3" w:rsidRDefault="00CC4BC3">
            <w:pPr>
              <w:pStyle w:val="CRCoverPage"/>
              <w:spacing w:after="0"/>
            </w:pPr>
          </w:p>
        </w:tc>
      </w:tr>
      <w:tr w:rsidR="00CC4BC3" w14:paraId="2E862C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D496A" w14:textId="77777777" w:rsidR="00CC4BC3" w:rsidRDefault="00CC4BC3">
            <w:pPr>
              <w:pStyle w:val="CRCoverPage"/>
              <w:spacing w:after="0"/>
            </w:pPr>
          </w:p>
        </w:tc>
      </w:tr>
      <w:tr w:rsidR="00CC4BC3" w14:paraId="396C93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6A8F4" w14:textId="77777777" w:rsidR="00CC4BC3" w:rsidRDefault="00B8501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4BC3" w14:paraId="1D3376A6" w14:textId="77777777">
        <w:tc>
          <w:tcPr>
            <w:tcW w:w="9641" w:type="dxa"/>
            <w:gridSpan w:val="9"/>
          </w:tcPr>
          <w:p w14:paraId="1555F20C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5B924C" w14:textId="77777777" w:rsidR="00CC4BC3" w:rsidRDefault="00CC4B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4BC3" w14:paraId="117F8678" w14:textId="77777777">
        <w:tc>
          <w:tcPr>
            <w:tcW w:w="2835" w:type="dxa"/>
          </w:tcPr>
          <w:p w14:paraId="06085F34" w14:textId="77777777" w:rsidR="00CC4BC3" w:rsidRDefault="00B850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A390F75" w14:textId="77777777" w:rsidR="00CC4BC3" w:rsidRDefault="00B8501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2AC82" w14:textId="77777777" w:rsidR="00CC4BC3" w:rsidRDefault="00CC4B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70C91F" w14:textId="77777777" w:rsidR="00CC4BC3" w:rsidRDefault="00B8501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0988F" w14:textId="77777777" w:rsidR="00CC4BC3" w:rsidRDefault="00CC4B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14967CF" w14:textId="77777777" w:rsidR="00CC4BC3" w:rsidRDefault="00B8501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206371" w14:textId="77777777" w:rsidR="00CC4BC3" w:rsidRDefault="00CC4B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93A79C" w14:textId="77777777" w:rsidR="00CC4BC3" w:rsidRDefault="00B8501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20967" w14:textId="77777777" w:rsidR="00CC4BC3" w:rsidRDefault="00CC4BC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4565919" w14:textId="77777777" w:rsidR="00CC4BC3" w:rsidRDefault="00CC4B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4BC3" w14:paraId="5633FDCD" w14:textId="77777777">
        <w:tc>
          <w:tcPr>
            <w:tcW w:w="9640" w:type="dxa"/>
            <w:gridSpan w:val="11"/>
          </w:tcPr>
          <w:p w14:paraId="5FA4F410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04B97CA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9C8235" w14:textId="77777777" w:rsidR="00CC4BC3" w:rsidRDefault="00B850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BF1D6" w14:textId="77777777" w:rsidR="00CC4BC3" w:rsidRDefault="00B8501B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7.1.1.3.8.1 in FR1</w:t>
            </w:r>
          </w:p>
        </w:tc>
      </w:tr>
      <w:tr w:rsidR="00CC4BC3" w14:paraId="64E8E9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EEF6D1" w14:textId="77777777" w:rsidR="00CC4BC3" w:rsidRDefault="00CC4B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7F90F6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2BB267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512144" w14:textId="77777777" w:rsidR="00CC4BC3" w:rsidRDefault="00B850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61FE6" w14:textId="77777777" w:rsidR="00CC4BC3" w:rsidRDefault="00B8501B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CC4BC3" w14:paraId="79840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2B8679" w14:textId="77777777" w:rsidR="00CC4BC3" w:rsidRDefault="00B850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D6B6" w14:textId="77777777" w:rsidR="00CC4BC3" w:rsidRDefault="00B8501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CC4BC3" w14:paraId="65061E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4C361" w14:textId="77777777" w:rsidR="00CC4BC3" w:rsidRDefault="00CC4B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83CEE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234CC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AA26C" w14:textId="77777777" w:rsidR="00CC4BC3" w:rsidRDefault="00B850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F5E5B2" w14:textId="77777777" w:rsidR="00CC4BC3" w:rsidRDefault="00B8501B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479BD0C" w14:textId="77777777" w:rsidR="00CC4BC3" w:rsidRDefault="00CC4BC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657F7" w14:textId="77777777" w:rsidR="00CC4BC3" w:rsidRDefault="00B8501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97A11" w14:textId="77777777" w:rsidR="00CC4BC3" w:rsidRDefault="00B8501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CC4BC3" w14:paraId="1C55A1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A64752" w14:textId="77777777" w:rsidR="00CC4BC3" w:rsidRDefault="00CC4B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AEA82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D34F47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95064C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1F7198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1131DE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2EBC34" w14:textId="77777777" w:rsidR="00CC4BC3" w:rsidRDefault="00B850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F6DD79" w14:textId="77777777" w:rsidR="00CC4BC3" w:rsidRDefault="00B8501B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B48D7" w14:textId="77777777" w:rsidR="00CC4BC3" w:rsidRDefault="00CC4BC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650CC" w14:textId="77777777" w:rsidR="00CC4BC3" w:rsidRDefault="00B8501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68325" w14:textId="77777777" w:rsidR="00CC4BC3" w:rsidRDefault="00B8501B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CC4BC3" w14:paraId="7841A1F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2FB2C" w14:textId="77777777" w:rsidR="00CC4BC3" w:rsidRDefault="00CC4B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DA92CF" w14:textId="77777777" w:rsidR="00CC4BC3" w:rsidRDefault="00B8501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3F0881" w14:textId="77777777" w:rsidR="00CC4BC3" w:rsidRDefault="00B8501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363FFC" w14:textId="77777777" w:rsidR="00CC4BC3" w:rsidRDefault="00B850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C4BC3" w14:paraId="0530BA23" w14:textId="77777777">
        <w:tc>
          <w:tcPr>
            <w:tcW w:w="1843" w:type="dxa"/>
          </w:tcPr>
          <w:p w14:paraId="08EEEDC7" w14:textId="77777777" w:rsidR="00CC4BC3" w:rsidRDefault="00CC4B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4A091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6D4F6162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6193ED" w14:textId="77777777" w:rsidR="00CC4BC3" w:rsidRDefault="00B8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4C250" w14:textId="77777777" w:rsidR="00CC4BC3" w:rsidRDefault="00B8501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 xml:space="preserve">Addition of NR5GC test case </w:t>
            </w:r>
            <w:r>
              <w:rPr>
                <w:rFonts w:eastAsia="SimSun" w:cs="Arial" w:hint="eastAsia"/>
                <w:lang w:val="en-US" w:eastAsia="zh-CN"/>
              </w:rPr>
              <w:t>7.1.1.3.8.1</w:t>
            </w:r>
            <w:r>
              <w:rPr>
                <w:rFonts w:hint="eastAsia"/>
              </w:rPr>
              <w:t xml:space="preserve"> in FR1</w:t>
            </w:r>
          </w:p>
        </w:tc>
      </w:tr>
      <w:tr w:rsidR="00CC4BC3" w14:paraId="36317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7E337" w14:textId="77777777" w:rsidR="00CC4BC3" w:rsidRDefault="00CC4B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47D23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7B2CDB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E1B90" w14:textId="77777777" w:rsidR="00CC4BC3" w:rsidRDefault="00B8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425DA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eastAsia="SimSun" w:cs="Arial" w:hint="eastAsia"/>
                <w:lang w:val="en-US" w:eastAsia="zh-CN"/>
              </w:rPr>
              <w:t>7.1.1.3.8.1</w:t>
            </w:r>
            <w:r>
              <w:rPr>
                <w:rFonts w:cs="Arial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</w:p>
        </w:tc>
      </w:tr>
      <w:tr w:rsidR="00CC4BC3" w14:paraId="706508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CB781" w14:textId="77777777" w:rsidR="00CC4BC3" w:rsidRDefault="00CC4B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87673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704FD2C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4D8FD" w14:textId="77777777" w:rsidR="00CC4BC3" w:rsidRDefault="00B8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559B9" w14:textId="77777777" w:rsidR="00CC4BC3" w:rsidRDefault="00B8501B">
            <w:pPr>
              <w:pStyle w:val="CRCoverPage"/>
              <w:spacing w:after="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CC4BC3" w14:paraId="1E46E9FE" w14:textId="77777777">
        <w:tc>
          <w:tcPr>
            <w:tcW w:w="2694" w:type="dxa"/>
            <w:gridSpan w:val="2"/>
          </w:tcPr>
          <w:p w14:paraId="41558AC3" w14:textId="77777777" w:rsidR="00CC4BC3" w:rsidRDefault="00CC4B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2180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30A2F4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B7B7C" w14:textId="77777777" w:rsidR="00CC4BC3" w:rsidRDefault="00B8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CFF16" w14:textId="77777777" w:rsidR="00CC4BC3" w:rsidRDefault="00B8501B">
            <w:pPr>
              <w:pStyle w:val="CRCoverPage"/>
              <w:spacing w:after="0"/>
              <w:ind w:left="100"/>
            </w:pPr>
            <w:r>
              <w:rPr>
                <w:rFonts w:eastAsia="SimSun" w:cs="Arial" w:hint="eastAsia"/>
                <w:lang w:val="en-US" w:eastAsia="zh-CN"/>
              </w:rPr>
              <w:t>7.1.1.3.8.1.NR5GC</w:t>
            </w:r>
            <w:r>
              <w:rPr>
                <w:rFonts w:cs="Arial" w:hint="eastAsia"/>
              </w:rPr>
              <w:t xml:space="preserve"> </w:t>
            </w:r>
          </w:p>
        </w:tc>
      </w:tr>
      <w:tr w:rsidR="00CC4BC3" w14:paraId="60FCAF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29A1D" w14:textId="77777777" w:rsidR="00CC4BC3" w:rsidRDefault="00CC4B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F4592" w14:textId="77777777" w:rsidR="00CC4BC3" w:rsidRDefault="00CC4B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4BC3" w14:paraId="0F446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1F98E" w14:textId="77777777" w:rsidR="00CC4BC3" w:rsidRDefault="00CC4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F8F14" w14:textId="77777777" w:rsidR="00CC4BC3" w:rsidRDefault="00B850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90F1F1" w14:textId="77777777" w:rsidR="00CC4BC3" w:rsidRDefault="00B850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9E982C" w14:textId="77777777" w:rsidR="00CC4BC3" w:rsidRDefault="00CC4B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09FF0" w14:textId="77777777" w:rsidR="00CC4BC3" w:rsidRDefault="00CC4BC3">
            <w:pPr>
              <w:pStyle w:val="CRCoverPage"/>
              <w:spacing w:after="0"/>
              <w:ind w:left="99"/>
            </w:pPr>
          </w:p>
        </w:tc>
      </w:tr>
      <w:tr w:rsidR="00CC4BC3" w14:paraId="11110E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910F9" w14:textId="77777777" w:rsidR="00CC4BC3" w:rsidRDefault="00B8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D09F5" w14:textId="77777777" w:rsidR="00CC4BC3" w:rsidRDefault="00CC4B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CC41" w14:textId="77777777" w:rsidR="00CC4BC3" w:rsidRDefault="00B850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9FA1B2" w14:textId="77777777" w:rsidR="00CC4BC3" w:rsidRDefault="00B8501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AF977" w14:textId="77777777" w:rsidR="00CC4BC3" w:rsidRDefault="00B8501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4BC3" w14:paraId="4937C2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41CCF" w14:textId="77777777" w:rsidR="00CC4BC3" w:rsidRDefault="00B8501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219F3" w14:textId="77777777" w:rsidR="00CC4BC3" w:rsidRDefault="00CC4B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A5691" w14:textId="77777777" w:rsidR="00CC4BC3" w:rsidRDefault="00B850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47E9F7" w14:textId="77777777" w:rsidR="00CC4BC3" w:rsidRDefault="00B8501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79B25" w14:textId="77777777" w:rsidR="00CC4BC3" w:rsidRDefault="00B8501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4BC3" w14:paraId="064E80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587A4" w14:textId="77777777" w:rsidR="00CC4BC3" w:rsidRDefault="00B8501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19AF5" w14:textId="77777777" w:rsidR="00CC4BC3" w:rsidRDefault="00CC4B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96ED" w14:textId="77777777" w:rsidR="00CC4BC3" w:rsidRDefault="00B850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D4C77C" w14:textId="77777777" w:rsidR="00CC4BC3" w:rsidRDefault="00B8501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59B2A" w14:textId="77777777" w:rsidR="00CC4BC3" w:rsidRDefault="00B8501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4BC3" w14:paraId="300278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77FF0" w14:textId="77777777" w:rsidR="00CC4BC3" w:rsidRDefault="00CC4B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C1E7" w14:textId="77777777" w:rsidR="00CC4BC3" w:rsidRDefault="00CC4BC3">
            <w:pPr>
              <w:pStyle w:val="CRCoverPage"/>
              <w:spacing w:after="0"/>
            </w:pPr>
          </w:p>
        </w:tc>
      </w:tr>
      <w:tr w:rsidR="00CC4BC3" w14:paraId="2CDA87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E9884" w14:textId="77777777" w:rsidR="00CC4BC3" w:rsidRDefault="00B8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E017" w14:textId="77777777" w:rsidR="00CC4BC3" w:rsidRDefault="00CC4BC3">
            <w:pPr>
              <w:pStyle w:val="CRCoverPage"/>
              <w:spacing w:after="0"/>
              <w:ind w:left="100"/>
            </w:pPr>
          </w:p>
        </w:tc>
      </w:tr>
      <w:tr w:rsidR="00CC4BC3" w14:paraId="056A75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F2B13" w14:textId="77777777" w:rsidR="00CC4BC3" w:rsidRDefault="00CC4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746599" w14:textId="77777777" w:rsidR="00CC4BC3" w:rsidRDefault="00CC4B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4BC3" w14:paraId="6C6D6D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79E14" w14:textId="77777777" w:rsidR="00CC4BC3" w:rsidRDefault="00B8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84A0B" w14:textId="77777777" w:rsidR="00CC4BC3" w:rsidRDefault="00CC4BC3">
            <w:pPr>
              <w:pStyle w:val="CRCoverPage"/>
              <w:spacing w:after="0"/>
              <w:ind w:left="100"/>
            </w:pPr>
          </w:p>
        </w:tc>
      </w:tr>
    </w:tbl>
    <w:p w14:paraId="3D126C1C" w14:textId="77777777" w:rsidR="00CC4BC3" w:rsidRDefault="00CC4BC3">
      <w:pPr>
        <w:pStyle w:val="CRCoverPage"/>
        <w:spacing w:after="0"/>
        <w:rPr>
          <w:sz w:val="8"/>
          <w:szCs w:val="8"/>
        </w:rPr>
      </w:pPr>
    </w:p>
    <w:p w14:paraId="06CA4CCF" w14:textId="77777777" w:rsidR="00CC4BC3" w:rsidRDefault="00CC4BC3">
      <w:pPr>
        <w:sectPr w:rsidR="00CC4BC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F1647D" w14:textId="77777777" w:rsidR="00CC4BC3" w:rsidRDefault="00B8501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604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5CA8C73B" w14:textId="77777777" w:rsidR="00CC4BC3" w:rsidRDefault="00B8501B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_Toc7604 </w:instrText>
      </w:r>
      <w:r>
        <w:fldChar w:fldCharType="separate"/>
      </w:r>
      <w:r>
        <w:t>2</w:t>
      </w:r>
      <w:r>
        <w:fldChar w:fldCharType="end"/>
      </w:r>
    </w:p>
    <w:p w14:paraId="51F008A3" w14:textId="77777777" w:rsidR="00CC4BC3" w:rsidRDefault="00B8501B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_Toc31276 </w:instrText>
      </w:r>
      <w:r>
        <w:fldChar w:fldCharType="separate"/>
      </w:r>
      <w:r>
        <w:t>3</w:t>
      </w:r>
      <w:r>
        <w:fldChar w:fldCharType="end"/>
      </w:r>
    </w:p>
    <w:p w14:paraId="008825C4" w14:textId="77777777" w:rsidR="00CC4BC3" w:rsidRDefault="00B8501B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_Toc26778 </w:instrText>
      </w:r>
      <w:r>
        <w:fldChar w:fldCharType="separate"/>
      </w:r>
      <w:r>
        <w:t>3</w:t>
      </w:r>
      <w:r>
        <w:fldChar w:fldCharType="end"/>
      </w:r>
    </w:p>
    <w:p w14:paraId="021D8DCC" w14:textId="77777777" w:rsidR="00CC4BC3" w:rsidRDefault="00B8501B">
      <w:pPr>
        <w:pStyle w:val="TOC2"/>
      </w:pPr>
      <w:r>
        <w:rPr>
          <w:lang w:val="pt-BR"/>
        </w:rPr>
        <w:t>2.1 Change 1</w:t>
      </w:r>
      <w:r>
        <w:tab/>
      </w:r>
      <w:r>
        <w:fldChar w:fldCharType="begin"/>
      </w:r>
      <w:r>
        <w:instrText xml:space="preserve"> PAGEREF _Toc29758 </w:instrText>
      </w:r>
      <w:r>
        <w:fldChar w:fldCharType="separate"/>
      </w:r>
      <w:r>
        <w:t>3</w:t>
      </w:r>
      <w:r>
        <w:fldChar w:fldCharType="end"/>
      </w:r>
    </w:p>
    <w:p w14:paraId="42D58A6D" w14:textId="77777777" w:rsidR="00CC4BC3" w:rsidRDefault="00B8501B">
      <w:pPr>
        <w:pStyle w:val="TOC2"/>
      </w:pPr>
      <w:r>
        <w:rPr>
          <w:lang w:val="pt-BR"/>
        </w:rPr>
        <w:t xml:space="preserve">2.2 Change </w:t>
      </w:r>
      <w:r>
        <w:rPr>
          <w:rFonts w:eastAsia="SimSun" w:hint="eastAsia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_Toc25911 </w:instrText>
      </w:r>
      <w:r>
        <w:fldChar w:fldCharType="separate"/>
      </w:r>
      <w:r>
        <w:t>7</w:t>
      </w:r>
      <w:r>
        <w:fldChar w:fldCharType="end"/>
      </w:r>
    </w:p>
    <w:p w14:paraId="152C493C" w14:textId="77777777" w:rsidR="00CC4BC3" w:rsidRDefault="00B8501B">
      <w:pPr>
        <w:pStyle w:val="TOC2"/>
      </w:pPr>
      <w:r>
        <w:rPr>
          <w:lang w:val="pt-BR"/>
        </w:rPr>
        <w:t xml:space="preserve">2.3 Change </w:t>
      </w:r>
      <w:r>
        <w:rPr>
          <w:rFonts w:eastAsia="SimSun" w:hint="eastAsia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_Toc19597 </w:instrText>
      </w:r>
      <w:r>
        <w:fldChar w:fldCharType="separate"/>
      </w:r>
      <w:r>
        <w:t>8</w:t>
      </w:r>
      <w:r>
        <w:fldChar w:fldCharType="end"/>
      </w:r>
    </w:p>
    <w:p w14:paraId="5F022E8E" w14:textId="77777777" w:rsidR="00CC4BC3" w:rsidRDefault="00B8501B">
      <w:pPr>
        <w:pStyle w:val="TOC1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_Toc17909 </w:instrText>
      </w:r>
      <w:r>
        <w:fldChar w:fldCharType="separate"/>
      </w:r>
      <w:r>
        <w:t>11</w:t>
      </w:r>
      <w:r>
        <w:fldChar w:fldCharType="end"/>
      </w:r>
    </w:p>
    <w:p w14:paraId="71C0DA6B" w14:textId="77777777" w:rsidR="00CC4BC3" w:rsidRDefault="00B8501B">
      <w:pPr>
        <w:pStyle w:val="TOC1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_Toc28910 </w:instrText>
      </w:r>
      <w:r>
        <w:fldChar w:fldCharType="separate"/>
      </w:r>
      <w:r>
        <w:t>11</w:t>
      </w:r>
      <w:r>
        <w:fldChar w:fldCharType="end"/>
      </w:r>
    </w:p>
    <w:p w14:paraId="0E883D1A" w14:textId="77777777" w:rsidR="00CC4BC3" w:rsidRDefault="00B8501B">
      <w:pPr>
        <w:pStyle w:val="TOC2"/>
      </w:pPr>
      <w:r>
        <w:rPr>
          <w:rFonts w:cs="Arial"/>
          <w:szCs w:val="22"/>
          <w:lang w:val="pt-BR"/>
        </w:rPr>
        <w:t xml:space="preserve">4.1 </w:t>
      </w:r>
      <w:r>
        <w:rPr>
          <w:rFonts w:cs="Arial" w:hint="eastAsia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_Toc31267 </w:instrText>
      </w:r>
      <w:r>
        <w:fldChar w:fldCharType="separate"/>
      </w:r>
      <w:r>
        <w:t>11</w:t>
      </w:r>
      <w:r>
        <w:fldChar w:fldCharType="end"/>
      </w:r>
    </w:p>
    <w:p w14:paraId="1B9CB63C" w14:textId="77777777" w:rsidR="00CC4BC3" w:rsidRDefault="00B8501B">
      <w:pPr>
        <w:pStyle w:val="TOC1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_Toc4373 </w:instrText>
      </w:r>
      <w:r>
        <w:fldChar w:fldCharType="separate"/>
      </w:r>
      <w:r>
        <w:t>12</w:t>
      </w:r>
      <w:r>
        <w:fldChar w:fldCharType="end"/>
      </w:r>
    </w:p>
    <w:p w14:paraId="6607E094" w14:textId="77777777" w:rsidR="00CC4BC3" w:rsidRDefault="00B8501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73F843A" w14:textId="77777777" w:rsidR="00CC4BC3" w:rsidRDefault="00B8501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31276"/>
      <w:r>
        <w:rPr>
          <w:b/>
          <w:lang w:eastAsia="ja-JP"/>
        </w:rPr>
        <w:lastRenderedPageBreak/>
        <w:t>Overview</w:t>
      </w:r>
      <w:bookmarkEnd w:id="4"/>
      <w:bookmarkEnd w:id="5"/>
    </w:p>
    <w:p w14:paraId="3AC08594" w14:textId="77777777" w:rsidR="00CC4BC3" w:rsidRDefault="00B8501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proofErr w:type="spellStart"/>
      <w:r>
        <w:rPr>
          <w:rFonts w:cs="Arial"/>
        </w:rPr>
        <w:t>ATS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6D156CF" w14:textId="77777777" w:rsidR="00CC4BC3" w:rsidRDefault="00B8501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27FC0716" w14:textId="77777777" w:rsidR="00CC4BC3" w:rsidRDefault="00B8501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26778"/>
      <w:r>
        <w:rPr>
          <w:b/>
        </w:rPr>
        <w:t>Corrections required</w:t>
      </w:r>
      <w:bookmarkEnd w:id="6"/>
      <w:bookmarkEnd w:id="7"/>
      <w:bookmarkEnd w:id="8"/>
    </w:p>
    <w:p w14:paraId="0AA8A033" w14:textId="77777777" w:rsidR="00CC4BC3" w:rsidRDefault="00B8501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9758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4BC3" w14:paraId="35008AC0" w14:textId="77777777">
        <w:trPr>
          <w:trHeight w:val="447"/>
        </w:trPr>
        <w:tc>
          <w:tcPr>
            <w:tcW w:w="1985" w:type="dxa"/>
          </w:tcPr>
          <w:p w14:paraId="021689C4" w14:textId="77777777" w:rsidR="00CC4BC3" w:rsidRDefault="00B8501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5AFD163" w14:textId="77777777" w:rsidR="00CC4BC3" w:rsidRDefault="00B8501B">
            <w:pPr>
              <w:spacing w:after="0"/>
            </w:pPr>
            <w:r>
              <w:rPr>
                <w:rFonts w:hint="eastAsia"/>
              </w:rPr>
              <w:t>f_TC_7_1_1_3_8_NR_Common</w:t>
            </w:r>
          </w:p>
        </w:tc>
      </w:tr>
      <w:tr w:rsidR="00CC4BC3" w14:paraId="5D7DF081" w14:textId="77777777">
        <w:trPr>
          <w:trHeight w:val="452"/>
        </w:trPr>
        <w:tc>
          <w:tcPr>
            <w:tcW w:w="1985" w:type="dxa"/>
          </w:tcPr>
          <w:p w14:paraId="70D7B2AD" w14:textId="77777777" w:rsidR="00CC4BC3" w:rsidRDefault="00B850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EE8944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1 If we pass true to function f_NR5GC_Init_CA,it goes to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f_NR_InitialiseMultiplePHR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eastAsia="SimSun" w:cs="Arial"/>
                <w:sz w:val="21"/>
                <w:szCs w:val="22"/>
                <w:lang w:val="en-US" w:eastAsia="zh-CN"/>
              </w:rPr>
              <w:t>→</w:t>
            </w:r>
            <w:proofErr w:type="spellStart"/>
            <w:r>
              <w:rPr>
                <w:rFonts w:ascii="Calibri" w:eastAsia="SimSun" w:cs="Arial"/>
                <w:sz w:val="21"/>
                <w:szCs w:val="22"/>
                <w:lang w:val="en-US" w:eastAsia="zh-CN"/>
              </w:rPr>
              <w:t>f_NR_CellInfo_Set_MultiplePHR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, only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multiplePHR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is initialized which will lead to test case failure when use the configuration later:</w:t>
            </w:r>
          </w:p>
          <w:p w14:paraId="6314B743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phr_Config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:= </w:t>
            </w:r>
          </w:p>
          <w:p w14:paraId="2CC78312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{</w:t>
            </w:r>
          </w:p>
          <w:p w14:paraId="7CFC1B6F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setup := </w:t>
            </w:r>
          </w:p>
          <w:p w14:paraId="6EB55F9E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{</w:t>
            </w:r>
          </w:p>
          <w:p w14:paraId="3F2218A0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phr_PeriodicTimer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:= &lt;undefined&gt;, </w:t>
            </w:r>
          </w:p>
          <w:p w14:paraId="1A177F14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phr_ProhibitTimer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:= &lt;undefined&gt;, </w:t>
            </w:r>
          </w:p>
          <w:p w14:paraId="1272EAA6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phr_Tx_PowerFactorChange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:= &lt;undefined&gt;, </w:t>
            </w:r>
          </w:p>
          <w:p w14:paraId="5DA0A79D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multiplePHR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:= true, </w:t>
            </w:r>
          </w:p>
          <w:p w14:paraId="774B0C8C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dummy := &lt;undefined&gt;, </w:t>
            </w:r>
          </w:p>
          <w:p w14:paraId="152D40E3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phr_Type2OtherCell := &lt;undefined&gt;, </w:t>
            </w:r>
          </w:p>
          <w:p w14:paraId="041EF8D8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phr_ModeOtherCG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:= &lt;undefined&gt;, </w:t>
            </w:r>
          </w:p>
          <w:p w14:paraId="333D28AC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  mpe_Reporting_FR2_r16 := &lt;undefined&gt;</w:t>
            </w:r>
          </w:p>
          <w:p w14:paraId="4C4E1CC9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  }</w:t>
            </w:r>
          </w:p>
          <w:p w14:paraId="6BB31DBD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    }</w:t>
            </w:r>
          </w:p>
          <w:p w14:paraId="5188C9E1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2 According to  RAN5#90 agreed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cr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R5-211385, there is no need to close the UE test loop.</w:t>
            </w:r>
          </w:p>
          <w:p w14:paraId="07B59E13" w14:textId="77777777" w:rsidR="00CC4BC3" w:rsidRDefault="00B8501B">
            <w:pPr>
              <w:pStyle w:val="B1"/>
              <w:ind w:left="0" w:firstLine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3 According to R5-211385,phr-Tx-PowerFactorChange=</w:t>
            </w: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inifinity</w:t>
            </w:r>
            <w:proofErr w:type="spellEnd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 xml:space="preserve"> is configured in the </w:t>
            </w: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RRCReconfiguration</w:t>
            </w:r>
            <w:proofErr w:type="spellEnd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 xml:space="preserve"> message, UE will not report PHR when pathloss change. TP2/3 </w:t>
            </w: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can not</w:t>
            </w:r>
            <w:proofErr w:type="spellEnd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 xml:space="preserve"> be </w:t>
            </w: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test.Test</w:t>
            </w:r>
            <w:proofErr w:type="spellEnd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 xml:space="preserve"> Purpose (TP) have changed the PHR type from Type2 to Type1, but Test Procedure does not change.</w:t>
            </w:r>
          </w:p>
        </w:tc>
      </w:tr>
      <w:tr w:rsidR="00CC4BC3" w14:paraId="35E60C25" w14:textId="77777777">
        <w:tc>
          <w:tcPr>
            <w:tcW w:w="1985" w:type="dxa"/>
          </w:tcPr>
          <w:p w14:paraId="43806825" w14:textId="77777777" w:rsidR="00CC4BC3" w:rsidRDefault="00B850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2820C5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1 Delete true and use default value.</w:t>
            </w:r>
          </w:p>
          <w:p w14:paraId="0E7DEA6E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2 Use default value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TESTMode_OFF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in f_NR5GC_RRC_ConnectedState3N_Def.</w:t>
            </w:r>
          </w:p>
          <w:p w14:paraId="0F972EAB" w14:textId="77777777" w:rsidR="00CC4BC3" w:rsidRDefault="00B8501B">
            <w:pPr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 xml:space="preserve">3 Add extra </w:t>
            </w: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RRCReconfiguration</w:t>
            </w:r>
            <w:proofErr w:type="spellEnd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 xml:space="preserve"> message to set </w:t>
            </w: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phr</w:t>
            </w:r>
            <w:proofErr w:type="spellEnd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-Tx-</w:t>
            </w: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PowerFactorChange</w:t>
            </w:r>
            <w:proofErr w:type="spellEnd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 xml:space="preserve">=3dB, when pathloss change higher than 3dB and </w:t>
            </w: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phr-ProhibitTimer</w:t>
            </w:r>
            <w:proofErr w:type="spellEnd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 xml:space="preserve"> expired, PHR could be triggered.</w:t>
            </w:r>
          </w:p>
        </w:tc>
      </w:tr>
      <w:tr w:rsidR="00CC4BC3" w14:paraId="20689A7C" w14:textId="77777777">
        <w:tc>
          <w:tcPr>
            <w:tcW w:w="1985" w:type="dxa"/>
          </w:tcPr>
          <w:p w14:paraId="556CBFDB" w14:textId="77777777" w:rsidR="00CC4BC3" w:rsidRDefault="00B850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091B49" w14:textId="77777777" w:rsidR="00CC4BC3" w:rsidRDefault="00B8501B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MAC_CA_NR5GC.ttcn</w:t>
            </w:r>
          </w:p>
        </w:tc>
      </w:tr>
      <w:tr w:rsidR="00CC4BC3" w14:paraId="1854CD71" w14:textId="77777777">
        <w:tc>
          <w:tcPr>
            <w:tcW w:w="1985" w:type="dxa"/>
          </w:tcPr>
          <w:p w14:paraId="67FB4E27" w14:textId="77777777" w:rsidR="00CC4BC3" w:rsidRPr="00595937" w:rsidRDefault="00B8501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9593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F9E324F" w14:textId="77777777" w:rsidR="00CC4BC3" w:rsidRPr="00595937" w:rsidRDefault="00B8501B" w:rsidP="00B8501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595937">
              <w:rPr>
                <w:rFonts w:ascii="Arial" w:hAnsi="Arial"/>
                <w:highlight w:val="cyan"/>
              </w:rPr>
              <w:t>Accepted</w:t>
            </w:r>
          </w:p>
          <w:p w14:paraId="17A8F346" w14:textId="77777777" w:rsidR="00B8501B" w:rsidRPr="00595937" w:rsidRDefault="00B8501B" w:rsidP="00B8501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595937">
              <w:rPr>
                <w:rFonts w:ascii="Arial" w:hAnsi="Arial"/>
                <w:highlight w:val="cyan"/>
              </w:rPr>
              <w:t xml:space="preserve">Already implemented as per </w:t>
            </w:r>
            <w:r w:rsidRPr="00595937">
              <w:rPr>
                <w:rFonts w:ascii="Calibri" w:eastAsia="SimSun" w:hAnsi="Arial" w:cs="Arial" w:hint="eastAsia"/>
                <w:sz w:val="21"/>
                <w:szCs w:val="22"/>
                <w:highlight w:val="cyan"/>
                <w:lang w:val="en-US" w:eastAsia="zh-CN"/>
              </w:rPr>
              <w:t>R5-211385</w:t>
            </w:r>
          </w:p>
          <w:p w14:paraId="2EF21678" w14:textId="47898A0A" w:rsidR="00B8501B" w:rsidRPr="00595937" w:rsidRDefault="00B8501B" w:rsidP="00B8501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595937">
              <w:rPr>
                <w:rFonts w:ascii="Arial" w:hAnsi="Arial"/>
                <w:highlight w:val="cyan"/>
              </w:rPr>
              <w:t xml:space="preserve">Already implemented as per </w:t>
            </w:r>
            <w:r w:rsidRPr="00595937">
              <w:rPr>
                <w:rFonts w:ascii="Calibri" w:eastAsia="SimSun" w:hAnsi="Arial" w:cs="Arial" w:hint="eastAsia"/>
                <w:sz w:val="21"/>
                <w:szCs w:val="22"/>
                <w:highlight w:val="cyan"/>
                <w:lang w:val="en-US" w:eastAsia="zh-CN"/>
              </w:rPr>
              <w:t>R5-211385</w:t>
            </w:r>
          </w:p>
        </w:tc>
      </w:tr>
    </w:tbl>
    <w:p w14:paraId="085A2559" w14:textId="77777777" w:rsidR="00CC4BC3" w:rsidRDefault="00CC4BC3"/>
    <w:p w14:paraId="05576AC7" w14:textId="77777777" w:rsidR="00CC4BC3" w:rsidRDefault="00B8501B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lastRenderedPageBreak/>
        <w:t>Before change</w:t>
      </w:r>
    </w:p>
    <w:p w14:paraId="05A8048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function f_TC_7_1_1_3_8_NR_Common (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19C347C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73A64E4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NR_CA_Tested_Type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</w:p>
    <w:p w14:paraId="4E14D1B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14:paraId="0FBEBCB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 xml:space="preserve"> activation / DL pathloss change reporting</w:t>
      </w:r>
    </w:p>
    <w:p w14:paraId="235B754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SCGConfig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06AEFDB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MAC_CellGroupConfig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v_MAC_</w:t>
      </w:r>
      <w:proofErr w:type="gram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0248E01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v_RRC_</w:t>
      </w:r>
      <w:proofErr w:type="gramStart"/>
      <w:r>
        <w:rPr>
          <w:rFonts w:ascii="Calibri" w:hAnsi="Arial" w:cs="Arial" w:hint="eastAsia"/>
          <w:lang w:eastAsia="ja-JP"/>
        </w:rPr>
        <w:t>MsgRcvd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40C91D6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v_PHR_</w:t>
      </w:r>
      <w:proofErr w:type="gramStart"/>
      <w:r>
        <w:rPr>
          <w:rFonts w:ascii="Calibri" w:hAnsi="Arial" w:cs="Arial" w:hint="eastAsia"/>
          <w:lang w:eastAsia="ja-JP"/>
        </w:rPr>
        <w:t>Rcvd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7E79025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RRCReconfiguration_v1530_IEs v_</w:t>
      </w:r>
      <w:proofErr w:type="gramStart"/>
      <w:r>
        <w:rPr>
          <w:rFonts w:ascii="Calibri" w:hAnsi="Arial" w:cs="Arial" w:hint="eastAsia"/>
          <w:lang w:eastAsia="ja-JP"/>
        </w:rPr>
        <w:t>V1530Ext;</w:t>
      </w:r>
      <w:proofErr w:type="gramEnd"/>
    </w:p>
    <w:p w14:paraId="035B5D8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ResourceAllocation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631FFE8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NR_UplinkBWP_Type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UplinkBWP</w:t>
      </w:r>
      <w:proofErr w:type="spellEnd"/>
      <w:r>
        <w:rPr>
          <w:rFonts w:ascii="Calibri" w:hAnsi="Arial" w:cs="Arial" w:hint="eastAsia"/>
          <w:lang w:eastAsia="ja-JP"/>
        </w:rPr>
        <w:t xml:space="preserve"> ;</w:t>
      </w:r>
      <w:proofErr w:type="gramEnd"/>
    </w:p>
    <w:p w14:paraId="5D754063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633F5A5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263B96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</w:t>
      </w:r>
      <w:proofErr w:type="gramStart"/>
      <w:r>
        <w:rPr>
          <w:rFonts w:ascii="Calibri" w:hAnsi="Arial" w:cs="Arial" w:hint="eastAsia"/>
          <w:lang w:eastAsia="ja-JP"/>
        </w:rPr>
        <w:t>CA(</w:t>
      </w:r>
      <w:proofErr w:type="gramEnd"/>
      <w:r>
        <w:rPr>
          <w:rFonts w:ascii="Calibri" w:hAnsi="Arial" w:cs="Arial" w:hint="eastAsia"/>
          <w:lang w:eastAsia="ja-JP"/>
        </w:rPr>
        <w:t>NR_4, {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},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, true</w:t>
      </w:r>
      <w:r>
        <w:rPr>
          <w:rFonts w:ascii="Calibri" w:hAnsi="Arial" w:cs="Arial" w:hint="eastAsia"/>
          <w:lang w:eastAsia="ja-JP"/>
        </w:rPr>
        <w:t>);</w:t>
      </w:r>
    </w:p>
    <w:p w14:paraId="06CD2F1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</w:t>
      </w:r>
    </w:p>
    <w:p w14:paraId="08944A7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14:paraId="3BF896A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f_NR_CellConfig_PCell_Def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4AB8A16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f_NR_CellConfig_SCell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</w:t>
      </w:r>
      <w:proofErr w:type="gramStart"/>
      <w:r>
        <w:rPr>
          <w:rFonts w:ascii="Calibri" w:hAnsi="Arial" w:cs="Arial" w:hint="eastAsia"/>
          <w:lang w:eastAsia="ja-JP"/>
        </w:rPr>
        <w:t>SCell,Scell</w:t>
      </w:r>
      <w:proofErr w:type="gramEnd"/>
      <w:r>
        <w:rPr>
          <w:rFonts w:ascii="Calibri" w:hAnsi="Arial" w:cs="Arial" w:hint="eastAsia"/>
          <w:lang w:eastAsia="ja-JP"/>
        </w:rPr>
        <w:t>_Active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28155F6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56FA1B4E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3F6693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Preamble: If </w:t>
      </w:r>
      <w:proofErr w:type="spellStart"/>
      <w:r>
        <w:rPr>
          <w:rFonts w:ascii="Calibri" w:hAnsi="Arial" w:cs="Arial" w:hint="eastAsia"/>
          <w:lang w:eastAsia="ja-JP"/>
        </w:rPr>
        <w:t>pc_IP_Ping</w:t>
      </w:r>
      <w:proofErr w:type="spellEnd"/>
      <w:r>
        <w:rPr>
          <w:rFonts w:ascii="Calibri" w:hAnsi="Arial" w:cs="Arial" w:hint="eastAsia"/>
          <w:lang w:eastAsia="ja-JP"/>
        </w:rPr>
        <w:t xml:space="preserve"> is set to TRUE then, the UE is in 5GS state 3N-A according to TS 38.508-1 [4], clause 4.4A.2 Table 4.4A.2-3.</w:t>
      </w:r>
    </w:p>
    <w:p w14:paraId="2F2F095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          Else, the UE is in 5GS state 3N-A and Test Loop Function (On) with UE test loop mode B on NR Cell 1 according to 38.508-1[4], clause 4.4A.2 Table 4.4A.2-3.</w:t>
      </w:r>
    </w:p>
    <w:p w14:paraId="3A864EC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Get NR capabilities sent during EUTRA preamble</w:t>
      </w:r>
    </w:p>
    <w:p w14:paraId="4D8A2CD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f_NR5GC_Preamble 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STATE_IDLE_1A, </w:t>
      </w:r>
      <w:proofErr w:type="spellStart"/>
      <w:r>
        <w:rPr>
          <w:rFonts w:ascii="Calibri" w:hAnsi="Arial" w:cs="Arial" w:hint="eastAsia"/>
          <w:lang w:eastAsia="ja-JP"/>
        </w:rPr>
        <w:t>TESTModeA_ON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48E8406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//Set null cipher Algorithm</w:t>
      </w:r>
    </w:p>
    <w:p w14:paraId="10FB7DA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f_NR_AS_CipheringAlgorithm_Set</w:t>
      </w:r>
      <w:proofErr w:type="spellEnd"/>
      <w:r>
        <w:rPr>
          <w:rFonts w:ascii="Calibri" w:hAnsi="Arial" w:cs="Arial" w:hint="eastAsia"/>
          <w:lang w:eastAsia="ja-JP"/>
        </w:rPr>
        <w:t>(nea0</w:t>
      </w:r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1B0FEEB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</w:p>
    <w:p w14:paraId="4D44EEA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//Configure on SS the DRB in No MAC header manipulation in DL and RLC and PDCP in transparent mode</w:t>
      </w:r>
    </w:p>
    <w:p w14:paraId="6883EA7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f_NR5GC_RRC_ConnectedState3N_</w:t>
      </w:r>
      <w:proofErr w:type="gramStart"/>
      <w:r>
        <w:rPr>
          <w:rFonts w:ascii="Calibri" w:hAnsi="Arial" w:cs="Arial" w:hint="eastAsia"/>
          <w:lang w:eastAsia="ja-JP"/>
        </w:rPr>
        <w:t>Def(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27C6856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r>
        <w:rPr>
          <w:rFonts w:ascii="Calibri" w:hAnsi="Arial" w:cs="Arial" w:hint="eastAsia"/>
          <w:highlight w:val="yellow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TEST_LOOPModeA_ON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05F7FC9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cs_UE_TestLoopModeA_NR_LB_Setup_NoScaling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15A2B7C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</w:t>
      </w:r>
      <w:proofErr w:type="gramStart"/>
      <w:r>
        <w:rPr>
          <w:rFonts w:ascii="Calibri" w:hAnsi="Arial" w:cs="Arial" w:hint="eastAsia"/>
          <w:lang w:eastAsia="ja-JP"/>
        </w:rPr>
        <w:t>,  /</w:t>
      </w:r>
      <w:proofErr w:type="gramEnd"/>
      <w:r>
        <w:rPr>
          <w:rFonts w:ascii="Calibri" w:hAnsi="Arial" w:cs="Arial" w:hint="eastAsia"/>
          <w:lang w:eastAsia="ja-JP"/>
        </w:rPr>
        <w:t>/</w:t>
      </w:r>
      <w:proofErr w:type="spellStart"/>
      <w:r>
        <w:rPr>
          <w:rFonts w:ascii="Calibri" w:hAnsi="Arial" w:cs="Arial" w:hint="eastAsia"/>
          <w:lang w:eastAsia="ja-JP"/>
        </w:rPr>
        <w:t>p_IpPduDelayTime</w:t>
      </w:r>
      <w:proofErr w:type="spellEnd"/>
    </w:p>
    <w:p w14:paraId="1E701AB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</w:t>
      </w:r>
    </w:p>
    <w:p w14:paraId="4DBEA44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</w:t>
      </w:r>
      <w:proofErr w:type="gramStart"/>
      <w:r>
        <w:rPr>
          <w:rFonts w:ascii="Calibri" w:hAnsi="Arial" w:cs="Arial" w:hint="eastAsia"/>
          <w:lang w:eastAsia="ja-JP"/>
        </w:rPr>
        <w:t>,  /</w:t>
      </w:r>
      <w:proofErr w:type="gramEnd"/>
      <w:r>
        <w:rPr>
          <w:rFonts w:ascii="Calibri" w:hAnsi="Arial" w:cs="Arial" w:hint="eastAsia"/>
          <w:lang w:eastAsia="ja-JP"/>
        </w:rPr>
        <w:t>/</w:t>
      </w:r>
      <w:proofErr w:type="spellStart"/>
      <w:r>
        <w:rPr>
          <w:rFonts w:ascii="Calibri" w:hAnsi="Arial" w:cs="Arial" w:hint="eastAsia"/>
          <w:lang w:eastAsia="ja-JP"/>
        </w:rPr>
        <w:t>MAC_CellGroupConfig</w:t>
      </w:r>
      <w:proofErr w:type="spellEnd"/>
    </w:p>
    <w:p w14:paraId="25B0BC3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</w:t>
      </w:r>
    </w:p>
    <w:p w14:paraId="083158F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</w:t>
      </w:r>
    </w:p>
    <w:p w14:paraId="682E73B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);</w:t>
      </w:r>
    </w:p>
    <w:p w14:paraId="5919FC9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54FCD14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(true</w:t>
      </w:r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01F64EA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SetCellPower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 tsc_NR_ServingCellSSS_EPRE_FR1, tsc_NR_ServingCellSSS_EPRE_FR2);</w:t>
      </w:r>
    </w:p>
    <w:p w14:paraId="6133B0FC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719915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//@siclog Steps 1-2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4AEA50C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SS transmits an </w:t>
      </w:r>
      <w:proofErr w:type="spellStart"/>
      <w:r>
        <w:rPr>
          <w:rFonts w:ascii="Calibri" w:hAnsi="Arial" w:cs="Arial" w:hint="eastAsia"/>
          <w:lang w:eastAsia="ja-JP"/>
        </w:rPr>
        <w:t>RRCReconfiguration</w:t>
      </w:r>
      <w:proofErr w:type="spellEnd"/>
      <w:r>
        <w:rPr>
          <w:rFonts w:ascii="Calibri" w:hAnsi="Arial" w:cs="Arial" w:hint="eastAsia"/>
          <w:lang w:eastAsia="ja-JP"/>
        </w:rPr>
        <w:t xml:space="preserve"> message including a </w:t>
      </w:r>
      <w:proofErr w:type="spellStart"/>
      <w:r>
        <w:rPr>
          <w:rFonts w:ascii="Calibri" w:hAnsi="Arial" w:cs="Arial" w:hint="eastAsia"/>
          <w:lang w:eastAsia="ja-JP"/>
        </w:rPr>
        <w:t>sCellToAddModList</w:t>
      </w:r>
      <w:proofErr w:type="spellEnd"/>
      <w:r>
        <w:rPr>
          <w:rFonts w:ascii="Calibri" w:hAnsi="Arial" w:cs="Arial" w:hint="eastAsia"/>
          <w:lang w:eastAsia="ja-JP"/>
        </w:rPr>
        <w:t xml:space="preserve"> to add NR Cell 3 as a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>.</w:t>
      </w:r>
    </w:p>
    <w:p w14:paraId="1A2A0B1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UE transmits the </w:t>
      </w:r>
      <w:proofErr w:type="spellStart"/>
      <w:r>
        <w:rPr>
          <w:rFonts w:ascii="Calibri" w:hAnsi="Arial" w:cs="Arial" w:hint="eastAsia"/>
          <w:lang w:eastAsia="ja-JP"/>
        </w:rPr>
        <w:t>RRCReconfigurationComplete</w:t>
      </w:r>
      <w:proofErr w:type="spellEnd"/>
      <w:r>
        <w:rPr>
          <w:rFonts w:ascii="Calibri" w:hAnsi="Arial" w:cs="Arial" w:hint="eastAsia"/>
          <w:lang w:eastAsia="ja-JP"/>
        </w:rPr>
        <w:t xml:space="preserve"> message?</w:t>
      </w:r>
    </w:p>
    <w:p w14:paraId="59F8EDB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f_NR5GC_AddMod_1</w:t>
      </w:r>
      <w:proofErr w:type="gramStart"/>
      <w:r>
        <w:rPr>
          <w:rFonts w:ascii="Calibri" w:hAnsi="Arial" w:cs="Arial" w:hint="eastAsia"/>
          <w:lang w:eastAsia="ja-JP"/>
        </w:rPr>
        <w:t>SCell(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,-, true); // NR Cell1, NR Cell3/10</w:t>
      </w:r>
    </w:p>
    <w:p w14:paraId="3DC45654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030ADFB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8F4B6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v_RRC_</w:t>
      </w:r>
      <w:proofErr w:type="gramStart"/>
      <w:r>
        <w:rPr>
          <w:rFonts w:ascii="Calibri" w:hAnsi="Arial" w:cs="Arial" w:hint="eastAsia"/>
          <w:lang w:eastAsia="ja-JP"/>
        </w:rPr>
        <w:t>MsgRcvd</w:t>
      </w:r>
      <w:proofErr w:type="spellEnd"/>
      <w:r>
        <w:rPr>
          <w:rFonts w:ascii="Calibri" w:hAnsi="Arial" w:cs="Arial" w:hint="eastAsia"/>
          <w:lang w:eastAsia="ja-JP"/>
        </w:rPr>
        <w:t>:=</w:t>
      </w:r>
      <w:proofErr w:type="gramEnd"/>
      <w:r>
        <w:rPr>
          <w:rFonts w:ascii="Calibri" w:hAnsi="Arial" w:cs="Arial" w:hint="eastAsia"/>
          <w:lang w:eastAsia="ja-JP"/>
        </w:rPr>
        <w:t xml:space="preserve"> false;</w:t>
      </w:r>
    </w:p>
    <w:p w14:paraId="524B8FD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v_PHR_</w:t>
      </w:r>
      <w:proofErr w:type="gramStart"/>
      <w:r>
        <w:rPr>
          <w:rFonts w:ascii="Calibri" w:hAnsi="Arial" w:cs="Arial" w:hint="eastAsia"/>
          <w:lang w:eastAsia="ja-JP"/>
        </w:rPr>
        <w:t>Rcvd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false;</w:t>
      </w:r>
    </w:p>
    <w:p w14:paraId="37DB2A5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UplinkBWP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f_NR_CellInfo_GetUplinkBWP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tsc_NR_BWP_Id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6DF50F2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ResourceAllocation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f_NR_ResourceAllocation_UplinkGrant</w:t>
      </w:r>
      <w:proofErr w:type="spellEnd"/>
      <w:r>
        <w:rPr>
          <w:rFonts w:ascii="Calibri" w:hAnsi="Arial" w:cs="Arial" w:hint="eastAsia"/>
          <w:lang w:eastAsia="ja-JP"/>
        </w:rPr>
        <w:t xml:space="preserve">(4224, </w:t>
      </w:r>
      <w:proofErr w:type="spellStart"/>
      <w:r>
        <w:rPr>
          <w:rFonts w:ascii="Calibri" w:hAnsi="Arial" w:cs="Arial" w:hint="eastAsia"/>
          <w:lang w:eastAsia="ja-JP"/>
        </w:rPr>
        <w:t>v_NR_UplinkBWP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6D52E4B7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01D3E7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4 </w:t>
      </w:r>
      <w:proofErr w:type="spellStart"/>
      <w:r>
        <w:rPr>
          <w:rFonts w:ascii="Calibri" w:hAnsi="Arial" w:cs="Arial" w:hint="eastAsia"/>
          <w:lang w:eastAsia="ja-JP"/>
        </w:rPr>
        <w:t>preconfig</w:t>
      </w:r>
      <w:proofErr w:type="spellEnd"/>
      <w:r>
        <w:rPr>
          <w:rFonts w:ascii="Calibri" w:hAnsi="Arial" w:cs="Arial" w:hint="eastAsia"/>
          <w:lang w:eastAsia="ja-JP"/>
        </w:rPr>
        <w:t xml:space="preserve">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1CF10F3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v_MAC_</w:t>
      </w:r>
      <w:proofErr w:type="gram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f_NR_CellInfo_GetMAC_CellGroupConfig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66E1006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v_MAC_CellGroupConfig.phr_</w:t>
      </w:r>
      <w:proofErr w:type="gramStart"/>
      <w:r>
        <w:rPr>
          <w:rFonts w:ascii="Calibri" w:hAnsi="Arial" w:cs="Arial" w:hint="eastAsia"/>
          <w:lang w:eastAsia="ja-JP"/>
        </w:rPr>
        <w:t>Config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cs_38508_PHR_Config_Setup(</w:t>
      </w:r>
      <w:r>
        <w:rPr>
          <w:rFonts w:ascii="Calibri" w:hAnsi="Arial" w:cs="Arial" w:hint="eastAsia"/>
          <w:highlight w:val="yellow"/>
          <w:lang w:eastAsia="ja-JP"/>
        </w:rPr>
        <w:t>cs_PHR_Config_71138</w:t>
      </w:r>
      <w:r>
        <w:rPr>
          <w:rFonts w:ascii="Calibri" w:hAnsi="Arial" w:cs="Arial" w:hint="eastAsia"/>
          <w:lang w:eastAsia="ja-JP"/>
        </w:rPr>
        <w:t>);</w:t>
      </w:r>
    </w:p>
    <w:p w14:paraId="60DA3AD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f_NR_CellInfo_SetMAC_</w:t>
      </w:r>
      <w:proofErr w:type="gram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 xml:space="preserve">nr_Cell1, </w:t>
      </w:r>
      <w:proofErr w:type="spellStart"/>
      <w:r>
        <w:rPr>
          <w:rFonts w:ascii="Calibri" w:hAnsi="Arial" w:cs="Arial" w:hint="eastAsia"/>
          <w:lang w:eastAsia="ja-JP"/>
        </w:rPr>
        <w:t>v_MAC_CellGroupConfig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2F0F99B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SCGConfig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cs_38508_CellGroupConfig (</w:t>
      </w:r>
      <w:proofErr w:type="spellStart"/>
      <w:r>
        <w:rPr>
          <w:rFonts w:ascii="Calibri" w:hAnsi="Arial" w:cs="Arial" w:hint="eastAsia"/>
          <w:lang w:eastAsia="ja-JP"/>
        </w:rPr>
        <w:t>tsc_NR_CellGroupId_MCG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04885B3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omit,</w:t>
      </w:r>
    </w:p>
    <w:p w14:paraId="7E1F479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omit,</w:t>
      </w:r>
    </w:p>
    <w:p w14:paraId="110AF93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v_MAC_CellGroupConfig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6D07D98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v_V1530</w:t>
      </w:r>
      <w:proofErr w:type="gramStart"/>
      <w:r>
        <w:rPr>
          <w:rFonts w:ascii="Calibri" w:hAnsi="Arial" w:cs="Arial" w:hint="eastAsia"/>
          <w:lang w:eastAsia="ja-JP"/>
        </w:rPr>
        <w:t>Ext :</w:t>
      </w:r>
      <w:proofErr w:type="gramEnd"/>
      <w:r>
        <w:rPr>
          <w:rFonts w:ascii="Calibri" w:hAnsi="Arial" w:cs="Arial" w:hint="eastAsia"/>
          <w:lang w:eastAsia="ja-JP"/>
        </w:rPr>
        <w:t>= cs_NR_RRCReconfiguration_v1530_IEs(bit2oct(encvalue(v_SCGConfig)));</w:t>
      </w:r>
    </w:p>
    <w:p w14:paraId="6131A18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480EB7F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//@siclog "Steps 3"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77B39B1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//The SS transmits UL grant to the UE at every 10ms in PDCCH occasion.</w:t>
      </w:r>
    </w:p>
    <w:p w14:paraId="405111C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f_NR_ULGrantConfiguration_</w:t>
      </w:r>
      <w:proofErr w:type="gramStart"/>
      <w:r>
        <w:rPr>
          <w:rFonts w:ascii="Calibri" w:hAnsi="Arial" w:cs="Arial" w:hint="eastAsia"/>
          <w:lang w:eastAsia="ja-JP"/>
        </w:rPr>
        <w:t>StartPeriodicGrant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cs_TimingInfo_Now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lang w:eastAsia="ja-JP"/>
        </w:rPr>
        <w:t>, 10);</w:t>
      </w:r>
    </w:p>
    <w:p w14:paraId="0123CC1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//@siclog "Steps 4"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5559958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  <w:proofErr w:type="spellStart"/>
      <w:r>
        <w:rPr>
          <w:rFonts w:ascii="Calibri" w:hAnsi="Arial" w:cs="Arial" w:hint="eastAsia"/>
          <w:lang w:eastAsia="ja-JP"/>
        </w:rPr>
        <w:t>f_NR_SS_</w:t>
      </w:r>
      <w:proofErr w:type="gramStart"/>
      <w:r>
        <w:rPr>
          <w:rFonts w:ascii="Calibri" w:hAnsi="Arial" w:cs="Arial" w:hint="eastAsia"/>
          <w:lang w:eastAsia="ja-JP"/>
        </w:rPr>
        <w:t>SystemIndCtrlConfig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cds_NR_SystemIndCtrl_MAC_PHR</w:t>
      </w:r>
      <w:proofErr w:type="spellEnd"/>
      <w:r>
        <w:rPr>
          <w:rFonts w:ascii="Calibri" w:hAnsi="Arial" w:cs="Arial" w:hint="eastAsia"/>
          <w:lang w:eastAsia="ja-JP"/>
        </w:rPr>
        <w:t>(enable));</w:t>
      </w:r>
    </w:p>
    <w:p w14:paraId="68CA299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  <w:proofErr w:type="spellStart"/>
      <w:r>
        <w:rPr>
          <w:rFonts w:ascii="Calibri" w:hAnsi="Arial" w:cs="Arial" w:hint="eastAsia"/>
          <w:lang w:eastAsia="ja-JP"/>
        </w:rPr>
        <w:t>f_NR_SendRRCReconfiguration</w:t>
      </w:r>
      <w:proofErr w:type="spellEnd"/>
      <w:r>
        <w:rPr>
          <w:rFonts w:ascii="Calibri" w:hAnsi="Arial" w:cs="Arial" w:hint="eastAsia"/>
          <w:lang w:eastAsia="ja-JP"/>
        </w:rPr>
        <w:t xml:space="preserve"> 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gramStart"/>
      <w:r>
        <w:rPr>
          <w:rFonts w:ascii="Calibri" w:hAnsi="Arial" w:cs="Arial" w:hint="eastAsia"/>
          <w:lang w:eastAsia="ja-JP"/>
        </w:rPr>
        <w:t>-,-</w:t>
      </w:r>
      <w:proofErr w:type="gramEnd"/>
      <w:r>
        <w:rPr>
          <w:rFonts w:ascii="Calibri" w:hAnsi="Arial" w:cs="Arial" w:hint="eastAsia"/>
          <w:lang w:eastAsia="ja-JP"/>
        </w:rPr>
        <w:t>, v_V1530Ext,-,-,-,false);</w:t>
      </w:r>
    </w:p>
    <w:p w14:paraId="2EAA917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5"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609AAB7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alt {</w:t>
      </w:r>
    </w:p>
    <w:p w14:paraId="28B0C10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[not </w:t>
      </w:r>
      <w:proofErr w:type="spellStart"/>
      <w:r>
        <w:rPr>
          <w:rFonts w:ascii="Calibri" w:hAnsi="Arial" w:cs="Arial" w:hint="eastAsia"/>
          <w:lang w:eastAsia="ja-JP"/>
        </w:rPr>
        <w:t>v_RRC_MsgRcvd</w:t>
      </w:r>
      <w:proofErr w:type="spellEnd"/>
      <w:r>
        <w:rPr>
          <w:rFonts w:ascii="Calibri" w:hAnsi="Arial" w:cs="Arial" w:hint="eastAsia"/>
          <w:lang w:eastAsia="ja-JP"/>
        </w:rPr>
        <w:t xml:space="preserve">] </w:t>
      </w:r>
      <w:proofErr w:type="spellStart"/>
      <w:r>
        <w:rPr>
          <w:rFonts w:ascii="Calibri" w:hAnsi="Arial" w:cs="Arial" w:hint="eastAsia"/>
          <w:lang w:eastAsia="ja-JP"/>
        </w:rPr>
        <w:t>SRB.receive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car_NR_SRB_RrcPdu_</w:t>
      </w:r>
      <w:proofErr w:type="gramStart"/>
      <w:r>
        <w:rPr>
          <w:rFonts w:ascii="Calibri" w:hAnsi="Arial" w:cs="Arial" w:hint="eastAsia"/>
          <w:lang w:eastAsia="ja-JP"/>
        </w:rPr>
        <w:t>IND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 tsc_NR_RbId_SRB1, cr_38508_RRCReconfigurationComplete))</w:t>
      </w:r>
    </w:p>
    <w:p w14:paraId="1FEA30B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{</w:t>
      </w:r>
    </w:p>
    <w:p w14:paraId="765BAA0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5");</w:t>
      </w:r>
    </w:p>
    <w:p w14:paraId="3596CEA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v_RRC_</w:t>
      </w:r>
      <w:proofErr w:type="gramStart"/>
      <w:r>
        <w:rPr>
          <w:rFonts w:ascii="Calibri" w:hAnsi="Arial" w:cs="Arial" w:hint="eastAsia"/>
          <w:lang w:eastAsia="ja-JP"/>
        </w:rPr>
        <w:t>MsgRcvd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true;</w:t>
      </w:r>
    </w:p>
    <w:p w14:paraId="7583675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gramStart"/>
      <w:r>
        <w:rPr>
          <w:rFonts w:ascii="Calibri" w:hAnsi="Arial" w:cs="Arial" w:hint="eastAsia"/>
          <w:lang w:eastAsia="ja-JP"/>
        </w:rPr>
        <w:t>if(</w:t>
      </w:r>
      <w:proofErr w:type="gramEnd"/>
      <w:r>
        <w:rPr>
          <w:rFonts w:ascii="Calibri" w:hAnsi="Arial" w:cs="Arial" w:hint="eastAsia"/>
          <w:lang w:eastAsia="ja-JP"/>
        </w:rPr>
        <w:t xml:space="preserve">not </w:t>
      </w:r>
      <w:proofErr w:type="spellStart"/>
      <w:r>
        <w:rPr>
          <w:rFonts w:ascii="Calibri" w:hAnsi="Arial" w:cs="Arial" w:hint="eastAsia"/>
          <w:lang w:eastAsia="ja-JP"/>
        </w:rPr>
        <w:t>v_PHR_Rcvd</w:t>
      </w:r>
      <w:proofErr w:type="spellEnd"/>
      <w:r>
        <w:rPr>
          <w:rFonts w:ascii="Calibri" w:hAnsi="Arial" w:cs="Arial" w:hint="eastAsia"/>
          <w:lang w:eastAsia="ja-JP"/>
        </w:rPr>
        <w:t>){ repeat;}</w:t>
      </w:r>
    </w:p>
    <w:p w14:paraId="4D2039B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}</w:t>
      </w:r>
    </w:p>
    <w:p w14:paraId="6852010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[not </w:t>
      </w:r>
      <w:proofErr w:type="spellStart"/>
      <w:r>
        <w:rPr>
          <w:rFonts w:ascii="Calibri" w:hAnsi="Arial" w:cs="Arial" w:hint="eastAsia"/>
          <w:lang w:eastAsia="ja-JP"/>
        </w:rPr>
        <w:t>v_PHR_Rcvd</w:t>
      </w:r>
      <w:proofErr w:type="spellEnd"/>
      <w:r>
        <w:rPr>
          <w:rFonts w:ascii="Calibri" w:hAnsi="Arial" w:cs="Arial" w:hint="eastAsia"/>
          <w:lang w:eastAsia="ja-JP"/>
        </w:rPr>
        <w:t xml:space="preserve">] </w:t>
      </w:r>
      <w:proofErr w:type="spellStart"/>
      <w:r>
        <w:rPr>
          <w:rFonts w:ascii="Calibri" w:hAnsi="Arial" w:cs="Arial" w:hint="eastAsia"/>
          <w:lang w:eastAsia="ja-JP"/>
        </w:rPr>
        <w:t>SYSIND.receive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car_NR_SYSTEM_MultiEntryPHR_</w:t>
      </w:r>
      <w:proofErr w:type="gramStart"/>
      <w:r>
        <w:rPr>
          <w:rFonts w:ascii="Calibri" w:hAnsi="Arial" w:cs="Arial" w:hint="eastAsia"/>
          <w:lang w:eastAsia="ja-JP"/>
        </w:rPr>
        <w:t>IND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 cr_NR_MAC_CE_MultiEntryPHR_1Entry(?)))</w:t>
      </w:r>
    </w:p>
    <w:p w14:paraId="2CFF7A6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{</w:t>
      </w:r>
    </w:p>
    <w:p w14:paraId="6007DF7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5 Parallel Behaviour");</w:t>
      </w:r>
    </w:p>
    <w:p w14:paraId="2913CEF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v_PHR_</w:t>
      </w:r>
      <w:proofErr w:type="gramStart"/>
      <w:r>
        <w:rPr>
          <w:rFonts w:ascii="Calibri" w:hAnsi="Arial" w:cs="Arial" w:hint="eastAsia"/>
          <w:lang w:eastAsia="ja-JP"/>
        </w:rPr>
        <w:t>Rcvd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true;</w:t>
      </w:r>
    </w:p>
    <w:p w14:paraId="77F7963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gramStart"/>
      <w:r>
        <w:rPr>
          <w:rFonts w:ascii="Calibri" w:hAnsi="Arial" w:cs="Arial" w:hint="eastAsia"/>
          <w:lang w:eastAsia="ja-JP"/>
        </w:rPr>
        <w:t>if(</w:t>
      </w:r>
      <w:proofErr w:type="gramEnd"/>
      <w:r>
        <w:rPr>
          <w:rFonts w:ascii="Calibri" w:hAnsi="Arial" w:cs="Arial" w:hint="eastAsia"/>
          <w:lang w:eastAsia="ja-JP"/>
        </w:rPr>
        <w:t xml:space="preserve">not </w:t>
      </w:r>
      <w:proofErr w:type="spellStart"/>
      <w:r>
        <w:rPr>
          <w:rFonts w:ascii="Calibri" w:hAnsi="Arial" w:cs="Arial" w:hint="eastAsia"/>
          <w:lang w:eastAsia="ja-JP"/>
        </w:rPr>
        <w:t>v_RRC_MsgRcvd</w:t>
      </w:r>
      <w:proofErr w:type="spellEnd"/>
      <w:r>
        <w:rPr>
          <w:rFonts w:ascii="Calibri" w:hAnsi="Arial" w:cs="Arial" w:hint="eastAsia"/>
          <w:lang w:eastAsia="ja-JP"/>
        </w:rPr>
        <w:t>){ repeat;}</w:t>
      </w:r>
    </w:p>
    <w:p w14:paraId="7049EC6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}</w:t>
      </w:r>
    </w:p>
    <w:p w14:paraId="5EFF2F8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};</w:t>
      </w:r>
    </w:p>
    <w:p w14:paraId="7ECEBDC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</w:p>
    <w:p w14:paraId="5C5391E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6-20"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0D11024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f_TC_7_1_1_3_8_NR_</w:t>
      </w:r>
      <w:proofErr w:type="gramStart"/>
      <w:r>
        <w:rPr>
          <w:rFonts w:ascii="Calibri" w:hAnsi="Arial" w:cs="Arial" w:hint="eastAsia"/>
          <w:lang w:eastAsia="ja-JP"/>
        </w:rPr>
        <w:t>TestBody(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p_SCell,cr_NR_MAC_CE_MultiEntryPHR</w:t>
      </w:r>
      <w:proofErr w:type="spellEnd"/>
      <w:r>
        <w:rPr>
          <w:rFonts w:ascii="Calibri" w:hAnsi="Arial" w:cs="Arial" w:hint="eastAsia"/>
          <w:lang w:eastAsia="ja-JP"/>
        </w:rPr>
        <w:t>(?),tsc_SCellIndex_1);</w:t>
      </w:r>
    </w:p>
    <w:p w14:paraId="6091B3A3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0A55D7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  <w:r>
        <w:rPr>
          <w:rFonts w:ascii="Calibri" w:hAnsi="Arial" w:cs="Arial" w:hint="eastAsia"/>
          <w:lang w:eastAsia="ja-JP"/>
        </w:rPr>
        <w:t xml:space="preserve">   </w:t>
      </w:r>
      <w:r>
        <w:rPr>
          <w:rFonts w:ascii="Calibri" w:eastAsia="SimSun" w:hAnsi="Arial" w:cs="Arial" w:hint="eastAsia"/>
          <w:lang w:val="en-US" w:eastAsia="zh-CN"/>
        </w:rPr>
        <w:t>...</w:t>
      </w:r>
    </w:p>
    <w:p w14:paraId="7300661D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</w:p>
    <w:p w14:paraId="715A615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//end of f_TC_7_1_1_3_8_NR_Common</w:t>
      </w:r>
    </w:p>
    <w:p w14:paraId="33553BB8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7E0D816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alibri" w:eastAsia="SimSun" w:hAnsi="Arial" w:cs="Arial"/>
          <w:lang w:val="en-US" w:eastAsia="ja-JP"/>
        </w:rPr>
      </w:pPr>
    </w:p>
    <w:p w14:paraId="37CEA074" w14:textId="77777777" w:rsidR="00CC4BC3" w:rsidRDefault="00B8501B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0CEE618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r>
        <w:rPr>
          <w:rFonts w:ascii="Calibri" w:hAnsi="Arial" w:cs="Arial" w:hint="eastAsia"/>
          <w:lang w:eastAsia="ja-JP"/>
        </w:rPr>
        <w:t xml:space="preserve"> function f_TC_7_1_1_3_8_NR_Common (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3020344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5E82AFD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NR_CA_Tested_Type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</w:p>
    <w:p w14:paraId="56A14E8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14:paraId="054DA4E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 xml:space="preserve"> activation / DL pathloss change reporting</w:t>
      </w:r>
    </w:p>
    <w:p w14:paraId="0EBCC77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SCGConfig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7B3C7F2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MAC_CellGroupConfig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v_MAC_</w:t>
      </w:r>
      <w:proofErr w:type="gram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5AE82A4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v_RRC_</w:t>
      </w:r>
      <w:proofErr w:type="gramStart"/>
      <w:r>
        <w:rPr>
          <w:rFonts w:ascii="Calibri" w:hAnsi="Arial" w:cs="Arial" w:hint="eastAsia"/>
          <w:lang w:eastAsia="ja-JP"/>
        </w:rPr>
        <w:t>MsgRcvd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17ABD27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v_PHR_</w:t>
      </w:r>
      <w:proofErr w:type="gramStart"/>
      <w:r>
        <w:rPr>
          <w:rFonts w:ascii="Calibri" w:hAnsi="Arial" w:cs="Arial" w:hint="eastAsia"/>
          <w:lang w:eastAsia="ja-JP"/>
        </w:rPr>
        <w:t>Rcvd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35B6212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var template (omit) RRCReconfiguration_v1530_IEs v_</w:t>
      </w:r>
      <w:proofErr w:type="gramStart"/>
      <w:r>
        <w:rPr>
          <w:rFonts w:ascii="Calibri" w:hAnsi="Arial" w:cs="Arial" w:hint="eastAsia"/>
          <w:lang w:eastAsia="ja-JP"/>
        </w:rPr>
        <w:t>V1530Ext;</w:t>
      </w:r>
      <w:proofErr w:type="gramEnd"/>
    </w:p>
    <w:p w14:paraId="2722D40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ResourceAllocation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7E2CB18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NR_UplinkBWP_Type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UplinkBWP</w:t>
      </w:r>
      <w:proofErr w:type="spellEnd"/>
      <w:r>
        <w:rPr>
          <w:rFonts w:ascii="Calibri" w:hAnsi="Arial" w:cs="Arial" w:hint="eastAsia"/>
          <w:lang w:eastAsia="ja-JP"/>
        </w:rPr>
        <w:t xml:space="preserve"> ;</w:t>
      </w:r>
      <w:proofErr w:type="gramEnd"/>
    </w:p>
    <w:p w14:paraId="13A2C56F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67CFAE1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3B1757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</w:t>
      </w:r>
      <w:proofErr w:type="gramStart"/>
      <w:r>
        <w:rPr>
          <w:rFonts w:ascii="Calibri" w:hAnsi="Arial" w:cs="Arial" w:hint="eastAsia"/>
          <w:lang w:eastAsia="ja-JP"/>
        </w:rPr>
        <w:t>CA(</w:t>
      </w:r>
      <w:proofErr w:type="gramEnd"/>
      <w:r>
        <w:rPr>
          <w:rFonts w:ascii="Calibri" w:hAnsi="Arial" w:cs="Arial" w:hint="eastAsia"/>
          <w:lang w:eastAsia="ja-JP"/>
        </w:rPr>
        <w:t>NR_4, {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},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  <w:r>
        <w:rPr>
          <w:rFonts w:ascii="Calibri" w:eastAsia="SimSun" w:hAnsi="Arial" w:cs="Arial" w:hint="eastAsia"/>
          <w:highlight w:val="yellow"/>
          <w:lang w:val="en-US" w:eastAsia="zh-CN"/>
        </w:rPr>
        <w:t xml:space="preserve">    </w:t>
      </w:r>
      <w:r>
        <w:rPr>
          <w:rFonts w:ascii="Calibri" w:hAnsi="Arial" w:cs="Arial" w:hint="eastAsia"/>
          <w:lang w:eastAsia="ja-JP"/>
        </w:rPr>
        <w:t>);</w:t>
      </w:r>
    </w:p>
    <w:p w14:paraId="29F4F78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</w:t>
      </w:r>
    </w:p>
    <w:p w14:paraId="35C8DBF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14:paraId="75AAADF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f_NR_CellConfig_Pcell_Def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2FE037B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f_NR_CellConfig_Scell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</w:t>
      </w:r>
      <w:proofErr w:type="gramStart"/>
      <w:r>
        <w:rPr>
          <w:rFonts w:ascii="Calibri" w:hAnsi="Arial" w:cs="Arial" w:hint="eastAsia"/>
          <w:lang w:eastAsia="ja-JP"/>
        </w:rPr>
        <w:t>SCell,Scell</w:t>
      </w:r>
      <w:proofErr w:type="gramEnd"/>
      <w:r>
        <w:rPr>
          <w:rFonts w:ascii="Calibri" w:hAnsi="Arial" w:cs="Arial" w:hint="eastAsia"/>
          <w:lang w:eastAsia="ja-JP"/>
        </w:rPr>
        <w:t>_Active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47C64BC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1D57265C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36748F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Preamble: If </w:t>
      </w:r>
      <w:proofErr w:type="spellStart"/>
      <w:r>
        <w:rPr>
          <w:rFonts w:ascii="Calibri" w:hAnsi="Arial" w:cs="Arial" w:hint="eastAsia"/>
          <w:lang w:eastAsia="ja-JP"/>
        </w:rPr>
        <w:t>pc_IP_Ping</w:t>
      </w:r>
      <w:proofErr w:type="spellEnd"/>
      <w:r>
        <w:rPr>
          <w:rFonts w:ascii="Calibri" w:hAnsi="Arial" w:cs="Arial" w:hint="eastAsia"/>
          <w:lang w:eastAsia="ja-JP"/>
        </w:rPr>
        <w:t xml:space="preserve"> is set to TRUE then, the UE is in 5GS state 3N-A according to TS 38.508-1 [4], clause 4.4A.2 Table 4.4A.2-3.</w:t>
      </w:r>
    </w:p>
    <w:p w14:paraId="1C666E9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          Else, the UE is in 5GS state 3N-A and Test Loop Function (On) with UE test loop mode B on NR Cell 1 according to 38.508-1[4], clause 4.4A.2 Table 4.4A.2-3.</w:t>
      </w:r>
    </w:p>
    <w:p w14:paraId="20AD684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Get NR capabilities sent during EUTRA preamble</w:t>
      </w:r>
    </w:p>
    <w:p w14:paraId="37873CD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f_NR5GC_Preamble 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STATE_IDLE_1A, </w:t>
      </w:r>
      <w:proofErr w:type="spellStart"/>
      <w:r>
        <w:rPr>
          <w:rFonts w:ascii="Calibri" w:hAnsi="Arial" w:cs="Arial" w:hint="eastAsia"/>
          <w:lang w:eastAsia="ja-JP"/>
        </w:rPr>
        <w:t>TESTModeA_ON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5A351EE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//Set null cipher Algorithm</w:t>
      </w:r>
    </w:p>
    <w:p w14:paraId="42EE685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f_NR_AS_CipheringAlgorithm_Set</w:t>
      </w:r>
      <w:proofErr w:type="spellEnd"/>
      <w:r>
        <w:rPr>
          <w:rFonts w:ascii="Calibri" w:hAnsi="Arial" w:cs="Arial" w:hint="eastAsia"/>
          <w:lang w:eastAsia="ja-JP"/>
        </w:rPr>
        <w:t>(nea0</w:t>
      </w:r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4F26B4B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</w:p>
    <w:p w14:paraId="1AEEBC4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//Configure on SS the DRB in No MAC header manipulation in DL and RLC and PDCP in transparent mode</w:t>
      </w:r>
    </w:p>
    <w:p w14:paraId="53B9985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f_NR5GC_RRC_ConnectedState3N_</w:t>
      </w:r>
      <w:proofErr w:type="gramStart"/>
      <w:r>
        <w:rPr>
          <w:rFonts w:ascii="Calibri" w:hAnsi="Arial" w:cs="Arial" w:hint="eastAsia"/>
          <w:lang w:eastAsia="ja-JP"/>
        </w:rPr>
        <w:t>Def(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1215B29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r>
        <w:rPr>
          <w:rFonts w:ascii="Calibri" w:hAnsi="Arial" w:cs="Arial" w:hint="eastAsia"/>
          <w:highlight w:val="yellow"/>
          <w:lang w:eastAsia="ja-JP"/>
        </w:rPr>
        <w:t>-</w:t>
      </w:r>
      <w:r>
        <w:rPr>
          <w:rFonts w:ascii="Calibri" w:hAnsi="Arial" w:cs="Arial" w:hint="eastAsia"/>
          <w:lang w:eastAsia="ja-JP"/>
        </w:rPr>
        <w:t>,</w:t>
      </w:r>
    </w:p>
    <w:p w14:paraId="65724B0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cs_UE_TestLoopModeA_NR_LB_Setup_NoScaling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6CB4965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</w:t>
      </w:r>
      <w:proofErr w:type="gramStart"/>
      <w:r>
        <w:rPr>
          <w:rFonts w:ascii="Calibri" w:hAnsi="Arial" w:cs="Arial" w:hint="eastAsia"/>
          <w:lang w:eastAsia="ja-JP"/>
        </w:rPr>
        <w:t>,  /</w:t>
      </w:r>
      <w:proofErr w:type="gramEnd"/>
      <w:r>
        <w:rPr>
          <w:rFonts w:ascii="Calibri" w:hAnsi="Arial" w:cs="Arial" w:hint="eastAsia"/>
          <w:lang w:eastAsia="ja-JP"/>
        </w:rPr>
        <w:t>/</w:t>
      </w:r>
      <w:proofErr w:type="spellStart"/>
      <w:r>
        <w:rPr>
          <w:rFonts w:ascii="Calibri" w:hAnsi="Arial" w:cs="Arial" w:hint="eastAsia"/>
          <w:lang w:eastAsia="ja-JP"/>
        </w:rPr>
        <w:t>p_IpPduDelayTime</w:t>
      </w:r>
      <w:proofErr w:type="spellEnd"/>
    </w:p>
    <w:p w14:paraId="66F8892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</w:t>
      </w:r>
    </w:p>
    <w:p w14:paraId="67B29F9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</w:t>
      </w:r>
      <w:proofErr w:type="gramStart"/>
      <w:r>
        <w:rPr>
          <w:rFonts w:ascii="Calibri" w:hAnsi="Arial" w:cs="Arial" w:hint="eastAsia"/>
          <w:lang w:eastAsia="ja-JP"/>
        </w:rPr>
        <w:t>,  /</w:t>
      </w:r>
      <w:proofErr w:type="gramEnd"/>
      <w:r>
        <w:rPr>
          <w:rFonts w:ascii="Calibri" w:hAnsi="Arial" w:cs="Arial" w:hint="eastAsia"/>
          <w:lang w:eastAsia="ja-JP"/>
        </w:rPr>
        <w:t>/</w:t>
      </w:r>
      <w:proofErr w:type="spellStart"/>
      <w:r>
        <w:rPr>
          <w:rFonts w:ascii="Calibri" w:hAnsi="Arial" w:cs="Arial" w:hint="eastAsia"/>
          <w:lang w:eastAsia="ja-JP"/>
        </w:rPr>
        <w:t>MAC_CellGroupConfig</w:t>
      </w:r>
      <w:proofErr w:type="spellEnd"/>
    </w:p>
    <w:p w14:paraId="4AA2534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-,</w:t>
      </w:r>
    </w:p>
    <w:p w14:paraId="5062A82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-</w:t>
      </w:r>
    </w:p>
    <w:p w14:paraId="73DAEC8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);</w:t>
      </w:r>
    </w:p>
    <w:p w14:paraId="30B13F5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1AD7413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(true</w:t>
      </w:r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4EEDFB0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SetCellPower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 tsc_NR_ServingCellSSS_EPRE_FR1, tsc_NR_ServingCellSSS_EPRE_FR2);</w:t>
      </w:r>
    </w:p>
    <w:p w14:paraId="1AC414C9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F5E234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//@siclog Steps 1-2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097D61B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SS transmits an </w:t>
      </w:r>
      <w:proofErr w:type="spellStart"/>
      <w:r>
        <w:rPr>
          <w:rFonts w:ascii="Calibri" w:hAnsi="Arial" w:cs="Arial" w:hint="eastAsia"/>
          <w:lang w:eastAsia="ja-JP"/>
        </w:rPr>
        <w:t>RRCReconfiguration</w:t>
      </w:r>
      <w:proofErr w:type="spellEnd"/>
      <w:r>
        <w:rPr>
          <w:rFonts w:ascii="Calibri" w:hAnsi="Arial" w:cs="Arial" w:hint="eastAsia"/>
          <w:lang w:eastAsia="ja-JP"/>
        </w:rPr>
        <w:t xml:space="preserve"> message including a </w:t>
      </w:r>
      <w:proofErr w:type="spellStart"/>
      <w:r>
        <w:rPr>
          <w:rFonts w:ascii="Calibri" w:hAnsi="Arial" w:cs="Arial" w:hint="eastAsia"/>
          <w:lang w:eastAsia="ja-JP"/>
        </w:rPr>
        <w:t>sCellToAddModList</w:t>
      </w:r>
      <w:proofErr w:type="spellEnd"/>
      <w:r>
        <w:rPr>
          <w:rFonts w:ascii="Calibri" w:hAnsi="Arial" w:cs="Arial" w:hint="eastAsia"/>
          <w:lang w:eastAsia="ja-JP"/>
        </w:rPr>
        <w:t xml:space="preserve"> to add NR Cell 3 as a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>.</w:t>
      </w:r>
    </w:p>
    <w:p w14:paraId="2A19B4F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UE transmits the </w:t>
      </w:r>
      <w:proofErr w:type="spellStart"/>
      <w:r>
        <w:rPr>
          <w:rFonts w:ascii="Calibri" w:hAnsi="Arial" w:cs="Arial" w:hint="eastAsia"/>
          <w:lang w:eastAsia="ja-JP"/>
        </w:rPr>
        <w:t>RRCReconfigurationComplete</w:t>
      </w:r>
      <w:proofErr w:type="spellEnd"/>
      <w:r>
        <w:rPr>
          <w:rFonts w:ascii="Calibri" w:hAnsi="Arial" w:cs="Arial" w:hint="eastAsia"/>
          <w:lang w:eastAsia="ja-JP"/>
        </w:rPr>
        <w:t xml:space="preserve"> message?</w:t>
      </w:r>
    </w:p>
    <w:p w14:paraId="374056A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f_NR5GC_AddMod_1</w:t>
      </w:r>
      <w:proofErr w:type="gramStart"/>
      <w:r>
        <w:rPr>
          <w:rFonts w:ascii="Calibri" w:hAnsi="Arial" w:cs="Arial" w:hint="eastAsia"/>
          <w:lang w:eastAsia="ja-JP"/>
        </w:rPr>
        <w:t>SCell(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,-, true); // NR Cell1, NR Cell3/10</w:t>
      </w:r>
    </w:p>
    <w:p w14:paraId="3A480B5F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8E90DC8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FC29C6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v_RRC_</w:t>
      </w:r>
      <w:proofErr w:type="gramStart"/>
      <w:r>
        <w:rPr>
          <w:rFonts w:ascii="Calibri" w:hAnsi="Arial" w:cs="Arial" w:hint="eastAsia"/>
          <w:lang w:eastAsia="ja-JP"/>
        </w:rPr>
        <w:t>MsgRcvd</w:t>
      </w:r>
      <w:proofErr w:type="spellEnd"/>
      <w:r>
        <w:rPr>
          <w:rFonts w:ascii="Calibri" w:hAnsi="Arial" w:cs="Arial" w:hint="eastAsia"/>
          <w:lang w:eastAsia="ja-JP"/>
        </w:rPr>
        <w:t>:=</w:t>
      </w:r>
      <w:proofErr w:type="gramEnd"/>
      <w:r>
        <w:rPr>
          <w:rFonts w:ascii="Calibri" w:hAnsi="Arial" w:cs="Arial" w:hint="eastAsia"/>
          <w:lang w:eastAsia="ja-JP"/>
        </w:rPr>
        <w:t xml:space="preserve"> false;</w:t>
      </w:r>
    </w:p>
    <w:p w14:paraId="07F7FBA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v_PHR_</w:t>
      </w:r>
      <w:proofErr w:type="gramStart"/>
      <w:r>
        <w:rPr>
          <w:rFonts w:ascii="Calibri" w:hAnsi="Arial" w:cs="Arial" w:hint="eastAsia"/>
          <w:lang w:eastAsia="ja-JP"/>
        </w:rPr>
        <w:t>Rcvd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false;</w:t>
      </w:r>
    </w:p>
    <w:p w14:paraId="4F7E31C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UplinkBWP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f_NR_CellInfo_GetUplinkBWP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tsc_NR_BWP_Id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374764C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ResourceAllocation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f_NR_ResourceAllocation_UplinkGrant</w:t>
      </w:r>
      <w:proofErr w:type="spellEnd"/>
      <w:r>
        <w:rPr>
          <w:rFonts w:ascii="Calibri" w:hAnsi="Arial" w:cs="Arial" w:hint="eastAsia"/>
          <w:lang w:eastAsia="ja-JP"/>
        </w:rPr>
        <w:t xml:space="preserve">(4224, </w:t>
      </w:r>
      <w:proofErr w:type="spellStart"/>
      <w:r>
        <w:rPr>
          <w:rFonts w:ascii="Calibri" w:hAnsi="Arial" w:cs="Arial" w:hint="eastAsia"/>
          <w:lang w:eastAsia="ja-JP"/>
        </w:rPr>
        <w:t>v_NR_UplinkBWP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48F2BBFA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32245C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4 </w:t>
      </w:r>
      <w:proofErr w:type="spellStart"/>
      <w:r>
        <w:rPr>
          <w:rFonts w:ascii="Calibri" w:hAnsi="Arial" w:cs="Arial" w:hint="eastAsia"/>
          <w:lang w:eastAsia="ja-JP"/>
        </w:rPr>
        <w:t>preconfig</w:t>
      </w:r>
      <w:proofErr w:type="spellEnd"/>
      <w:r>
        <w:rPr>
          <w:rFonts w:ascii="Calibri" w:hAnsi="Arial" w:cs="Arial" w:hint="eastAsia"/>
          <w:lang w:eastAsia="ja-JP"/>
        </w:rPr>
        <w:t xml:space="preserve">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74DCBD7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v_MAC_</w:t>
      </w:r>
      <w:proofErr w:type="gram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f_NR_CellInfo_GetMAC_CellGroupConfig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535D389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v_MAC_CellGroupConfig.phr_</w:t>
      </w:r>
      <w:proofErr w:type="gramStart"/>
      <w:r>
        <w:rPr>
          <w:rFonts w:ascii="Calibri" w:hAnsi="Arial" w:cs="Arial" w:hint="eastAsia"/>
          <w:lang w:eastAsia="ja-JP"/>
        </w:rPr>
        <w:t>Config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cs_38508_PHR_Config_Setup(cs_PHR_Config_71138(</w:t>
      </w:r>
      <w:r>
        <w:rPr>
          <w:rFonts w:ascii="Calibri" w:hAnsi="Arial" w:cs="Arial" w:hint="eastAsia"/>
          <w:highlight w:val="yellow"/>
          <w:lang w:eastAsia="ja-JP"/>
        </w:rPr>
        <w:t>-,dB3</w:t>
      </w:r>
      <w:r>
        <w:rPr>
          <w:rFonts w:ascii="Calibri" w:hAnsi="Arial" w:cs="Arial" w:hint="eastAsia"/>
          <w:lang w:eastAsia="ja-JP"/>
        </w:rPr>
        <w:t>));</w:t>
      </w:r>
    </w:p>
    <w:p w14:paraId="3A51329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f_NR_CellInfo_SetMAC_</w:t>
      </w:r>
      <w:proofErr w:type="gram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 xml:space="preserve">nr_Cell1, </w:t>
      </w:r>
      <w:proofErr w:type="spellStart"/>
      <w:r>
        <w:rPr>
          <w:rFonts w:ascii="Calibri" w:hAnsi="Arial" w:cs="Arial" w:hint="eastAsia"/>
          <w:lang w:eastAsia="ja-JP"/>
        </w:rPr>
        <w:t>v_MAC_CellGroupConfig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580F22C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SCGConfig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cs_38508_CellGroupConfig (</w:t>
      </w:r>
      <w:proofErr w:type="spellStart"/>
      <w:r>
        <w:rPr>
          <w:rFonts w:ascii="Calibri" w:hAnsi="Arial" w:cs="Arial" w:hint="eastAsia"/>
          <w:lang w:eastAsia="ja-JP"/>
        </w:rPr>
        <w:t>tsc_NR_CellGroupId_MCG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57B6D8A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omit,</w:t>
      </w:r>
    </w:p>
    <w:p w14:paraId="1CA36C9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omit,</w:t>
      </w:r>
    </w:p>
    <w:p w14:paraId="448AC85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v_MAC_CellGroupConfig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1B34440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 v_V1530</w:t>
      </w:r>
      <w:proofErr w:type="gramStart"/>
      <w:r>
        <w:rPr>
          <w:rFonts w:ascii="Calibri" w:hAnsi="Arial" w:cs="Arial" w:hint="eastAsia"/>
          <w:lang w:eastAsia="ja-JP"/>
        </w:rPr>
        <w:t>Ext :</w:t>
      </w:r>
      <w:proofErr w:type="gramEnd"/>
      <w:r>
        <w:rPr>
          <w:rFonts w:ascii="Calibri" w:hAnsi="Arial" w:cs="Arial" w:hint="eastAsia"/>
          <w:lang w:eastAsia="ja-JP"/>
        </w:rPr>
        <w:t>= cs_NR_RRCReconfiguration_v1530_IEs(bit2oct(encvalue(v_SCGConfig)));</w:t>
      </w:r>
    </w:p>
    <w:p w14:paraId="3F23015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3CF7019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//@siclog "Steps 3"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6B04739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//The SS transmits UL grant to the UE at every 10ms in PDCCH occasion.</w:t>
      </w:r>
    </w:p>
    <w:p w14:paraId="24D3461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f_NR_ULGrantConfiguration_</w:t>
      </w:r>
      <w:proofErr w:type="gramStart"/>
      <w:r>
        <w:rPr>
          <w:rFonts w:ascii="Calibri" w:hAnsi="Arial" w:cs="Arial" w:hint="eastAsia"/>
          <w:lang w:eastAsia="ja-JP"/>
        </w:rPr>
        <w:t>StartPeriodicGrant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cs_TimingInfo_Now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lang w:eastAsia="ja-JP"/>
        </w:rPr>
        <w:t>, 10);</w:t>
      </w:r>
    </w:p>
    <w:p w14:paraId="5835B3D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//@siclog "Steps 4"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1F41B2E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  <w:proofErr w:type="spellStart"/>
      <w:r>
        <w:rPr>
          <w:rFonts w:ascii="Calibri" w:hAnsi="Arial" w:cs="Arial" w:hint="eastAsia"/>
          <w:lang w:eastAsia="ja-JP"/>
        </w:rPr>
        <w:t>f_NR_SS_</w:t>
      </w:r>
      <w:proofErr w:type="gramStart"/>
      <w:r>
        <w:rPr>
          <w:rFonts w:ascii="Calibri" w:hAnsi="Arial" w:cs="Arial" w:hint="eastAsia"/>
          <w:lang w:eastAsia="ja-JP"/>
        </w:rPr>
        <w:t>SystemIndCtrlConfig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cds_NR_SystemIndCtrl_MAC_PHR</w:t>
      </w:r>
      <w:proofErr w:type="spellEnd"/>
      <w:r>
        <w:rPr>
          <w:rFonts w:ascii="Calibri" w:hAnsi="Arial" w:cs="Arial" w:hint="eastAsia"/>
          <w:lang w:eastAsia="ja-JP"/>
        </w:rPr>
        <w:t>(enable));</w:t>
      </w:r>
    </w:p>
    <w:p w14:paraId="3679E3D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  <w:proofErr w:type="spellStart"/>
      <w:r>
        <w:rPr>
          <w:rFonts w:ascii="Calibri" w:hAnsi="Arial" w:cs="Arial" w:hint="eastAsia"/>
          <w:lang w:eastAsia="ja-JP"/>
        </w:rPr>
        <w:t>f_NR_SendRRCReconfiguration</w:t>
      </w:r>
      <w:proofErr w:type="spellEnd"/>
      <w:r>
        <w:rPr>
          <w:rFonts w:ascii="Calibri" w:hAnsi="Arial" w:cs="Arial" w:hint="eastAsia"/>
          <w:lang w:eastAsia="ja-JP"/>
        </w:rPr>
        <w:t xml:space="preserve"> 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gramStart"/>
      <w:r>
        <w:rPr>
          <w:rFonts w:ascii="Calibri" w:hAnsi="Arial" w:cs="Arial" w:hint="eastAsia"/>
          <w:lang w:eastAsia="ja-JP"/>
        </w:rPr>
        <w:t>-,-</w:t>
      </w:r>
      <w:proofErr w:type="gramEnd"/>
      <w:r>
        <w:rPr>
          <w:rFonts w:ascii="Calibri" w:hAnsi="Arial" w:cs="Arial" w:hint="eastAsia"/>
          <w:lang w:eastAsia="ja-JP"/>
        </w:rPr>
        <w:t>, v_V1530Ext,-,-,-,false);</w:t>
      </w:r>
    </w:p>
    <w:p w14:paraId="7D25D23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5"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2EFD990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alt {</w:t>
      </w:r>
    </w:p>
    <w:p w14:paraId="51E3E1A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[not </w:t>
      </w:r>
      <w:proofErr w:type="spellStart"/>
      <w:r>
        <w:rPr>
          <w:rFonts w:ascii="Calibri" w:hAnsi="Arial" w:cs="Arial" w:hint="eastAsia"/>
          <w:lang w:eastAsia="ja-JP"/>
        </w:rPr>
        <w:t>v_RRC_MsgRcvd</w:t>
      </w:r>
      <w:proofErr w:type="spellEnd"/>
      <w:r>
        <w:rPr>
          <w:rFonts w:ascii="Calibri" w:hAnsi="Arial" w:cs="Arial" w:hint="eastAsia"/>
          <w:lang w:eastAsia="ja-JP"/>
        </w:rPr>
        <w:t xml:space="preserve">] </w:t>
      </w:r>
      <w:proofErr w:type="spellStart"/>
      <w:r>
        <w:rPr>
          <w:rFonts w:ascii="Calibri" w:hAnsi="Arial" w:cs="Arial" w:hint="eastAsia"/>
          <w:lang w:eastAsia="ja-JP"/>
        </w:rPr>
        <w:t>SRB.receive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car_NR_SRB_RrcPdu_</w:t>
      </w:r>
      <w:proofErr w:type="gramStart"/>
      <w:r>
        <w:rPr>
          <w:rFonts w:ascii="Calibri" w:hAnsi="Arial" w:cs="Arial" w:hint="eastAsia"/>
          <w:lang w:eastAsia="ja-JP"/>
        </w:rPr>
        <w:t>IND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 tsc_NR_RbId_SRB1, cr_38508_RRCReconfigurationComplete))</w:t>
      </w:r>
    </w:p>
    <w:p w14:paraId="2E53B9A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{</w:t>
      </w:r>
    </w:p>
    <w:p w14:paraId="5D05FF2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5");</w:t>
      </w:r>
    </w:p>
    <w:p w14:paraId="4A1B547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v_RRC_</w:t>
      </w:r>
      <w:proofErr w:type="gramStart"/>
      <w:r>
        <w:rPr>
          <w:rFonts w:ascii="Calibri" w:hAnsi="Arial" w:cs="Arial" w:hint="eastAsia"/>
          <w:lang w:eastAsia="ja-JP"/>
        </w:rPr>
        <w:t>MsgRcvd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true;</w:t>
      </w:r>
    </w:p>
    <w:p w14:paraId="1583268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gramStart"/>
      <w:r>
        <w:rPr>
          <w:rFonts w:ascii="Calibri" w:hAnsi="Arial" w:cs="Arial" w:hint="eastAsia"/>
          <w:lang w:eastAsia="ja-JP"/>
        </w:rPr>
        <w:t>if(</w:t>
      </w:r>
      <w:proofErr w:type="gramEnd"/>
      <w:r>
        <w:rPr>
          <w:rFonts w:ascii="Calibri" w:hAnsi="Arial" w:cs="Arial" w:hint="eastAsia"/>
          <w:lang w:eastAsia="ja-JP"/>
        </w:rPr>
        <w:t xml:space="preserve">not </w:t>
      </w:r>
      <w:proofErr w:type="spellStart"/>
      <w:r>
        <w:rPr>
          <w:rFonts w:ascii="Calibri" w:hAnsi="Arial" w:cs="Arial" w:hint="eastAsia"/>
          <w:lang w:eastAsia="ja-JP"/>
        </w:rPr>
        <w:t>v_PHR_Rcvd</w:t>
      </w:r>
      <w:proofErr w:type="spellEnd"/>
      <w:r>
        <w:rPr>
          <w:rFonts w:ascii="Calibri" w:hAnsi="Arial" w:cs="Arial" w:hint="eastAsia"/>
          <w:lang w:eastAsia="ja-JP"/>
        </w:rPr>
        <w:t>){ repeat;}</w:t>
      </w:r>
    </w:p>
    <w:p w14:paraId="6369DAB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}</w:t>
      </w:r>
    </w:p>
    <w:p w14:paraId="6EF877D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[not </w:t>
      </w:r>
      <w:proofErr w:type="spellStart"/>
      <w:r>
        <w:rPr>
          <w:rFonts w:ascii="Calibri" w:hAnsi="Arial" w:cs="Arial" w:hint="eastAsia"/>
          <w:lang w:eastAsia="ja-JP"/>
        </w:rPr>
        <w:t>v_PHR_Rcvd</w:t>
      </w:r>
      <w:proofErr w:type="spellEnd"/>
      <w:r>
        <w:rPr>
          <w:rFonts w:ascii="Calibri" w:hAnsi="Arial" w:cs="Arial" w:hint="eastAsia"/>
          <w:lang w:eastAsia="ja-JP"/>
        </w:rPr>
        <w:t xml:space="preserve">] </w:t>
      </w:r>
      <w:proofErr w:type="spellStart"/>
      <w:r>
        <w:rPr>
          <w:rFonts w:ascii="Calibri" w:hAnsi="Arial" w:cs="Arial" w:hint="eastAsia"/>
          <w:lang w:eastAsia="ja-JP"/>
        </w:rPr>
        <w:t>SYSIND.receive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car_NR_SYSTEM_MultiEntryPHR_</w:t>
      </w:r>
      <w:proofErr w:type="gramStart"/>
      <w:r>
        <w:rPr>
          <w:rFonts w:ascii="Calibri" w:hAnsi="Arial" w:cs="Arial" w:hint="eastAsia"/>
          <w:lang w:eastAsia="ja-JP"/>
        </w:rPr>
        <w:t>IND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 cr_NR_MAC_CE_MultiEntryPHR_1Entry(?)))</w:t>
      </w:r>
    </w:p>
    <w:p w14:paraId="4D1B743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{</w:t>
      </w:r>
    </w:p>
    <w:p w14:paraId="314713E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5 Parallel Behaviour");</w:t>
      </w:r>
    </w:p>
    <w:p w14:paraId="0ED3C3F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v_PHR_</w:t>
      </w:r>
      <w:proofErr w:type="gramStart"/>
      <w:r>
        <w:rPr>
          <w:rFonts w:ascii="Calibri" w:hAnsi="Arial" w:cs="Arial" w:hint="eastAsia"/>
          <w:lang w:eastAsia="ja-JP"/>
        </w:rPr>
        <w:t>Rcvd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true;</w:t>
      </w:r>
    </w:p>
    <w:p w14:paraId="6D127B6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gramStart"/>
      <w:r>
        <w:rPr>
          <w:rFonts w:ascii="Calibri" w:hAnsi="Arial" w:cs="Arial" w:hint="eastAsia"/>
          <w:lang w:eastAsia="ja-JP"/>
        </w:rPr>
        <w:t>if(</w:t>
      </w:r>
      <w:proofErr w:type="gramEnd"/>
      <w:r>
        <w:rPr>
          <w:rFonts w:ascii="Calibri" w:hAnsi="Arial" w:cs="Arial" w:hint="eastAsia"/>
          <w:lang w:eastAsia="ja-JP"/>
        </w:rPr>
        <w:t xml:space="preserve">not </w:t>
      </w:r>
      <w:proofErr w:type="spellStart"/>
      <w:r>
        <w:rPr>
          <w:rFonts w:ascii="Calibri" w:hAnsi="Arial" w:cs="Arial" w:hint="eastAsia"/>
          <w:lang w:eastAsia="ja-JP"/>
        </w:rPr>
        <w:t>v_RRC_MsgRcvd</w:t>
      </w:r>
      <w:proofErr w:type="spellEnd"/>
      <w:r>
        <w:rPr>
          <w:rFonts w:ascii="Calibri" w:hAnsi="Arial" w:cs="Arial" w:hint="eastAsia"/>
          <w:lang w:eastAsia="ja-JP"/>
        </w:rPr>
        <w:t>){ repeat;}</w:t>
      </w:r>
    </w:p>
    <w:p w14:paraId="7915FF7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}</w:t>
      </w:r>
    </w:p>
    <w:p w14:paraId="5BF6E75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};</w:t>
      </w:r>
    </w:p>
    <w:p w14:paraId="2A154CA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</w:p>
    <w:p w14:paraId="0E2B1D1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6-20"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270763C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f_TC_7_1_1_3_8_NR_</w:t>
      </w:r>
      <w:proofErr w:type="gramStart"/>
      <w:r>
        <w:rPr>
          <w:rFonts w:ascii="Calibri" w:hAnsi="Arial" w:cs="Arial" w:hint="eastAsia"/>
          <w:lang w:eastAsia="ja-JP"/>
        </w:rPr>
        <w:t>TestBody(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p_SCell,cr_NR_MAC_CE_MultiEntryPHR</w:t>
      </w:r>
      <w:proofErr w:type="spellEnd"/>
      <w:r>
        <w:rPr>
          <w:rFonts w:ascii="Calibri" w:hAnsi="Arial" w:cs="Arial" w:hint="eastAsia"/>
          <w:lang w:eastAsia="ja-JP"/>
        </w:rPr>
        <w:t>(?),tsc_SCellIndex_1);</w:t>
      </w:r>
    </w:p>
    <w:p w14:paraId="618AB4A2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1409CA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  <w:r>
        <w:rPr>
          <w:rFonts w:ascii="Calibri" w:hAnsi="Arial" w:cs="Arial" w:hint="eastAsia"/>
          <w:lang w:eastAsia="ja-JP"/>
        </w:rPr>
        <w:t xml:space="preserve">    </w:t>
      </w:r>
      <w:r>
        <w:rPr>
          <w:rFonts w:ascii="Calibri" w:eastAsia="SimSun" w:hAnsi="Arial" w:cs="Arial" w:hint="eastAsia"/>
          <w:lang w:val="en-US" w:eastAsia="zh-CN"/>
        </w:rPr>
        <w:t>...</w:t>
      </w:r>
    </w:p>
    <w:p w14:paraId="46C72297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</w:p>
    <w:p w14:paraId="6086C5D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//end of f_TC_7_1_1_3_8_NR_Common</w:t>
      </w:r>
    </w:p>
    <w:p w14:paraId="2D615BF2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B111049" w14:textId="77777777" w:rsidR="00CC4BC3" w:rsidRDefault="00B8501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5911"/>
      <w:bookmarkStart w:id="11" w:name="_Toc295288970"/>
      <w:bookmarkStart w:id="12" w:name="_Toc325725665"/>
      <w:bookmarkStart w:id="13" w:name="_Toc122434493"/>
      <w:bookmarkStart w:id="14" w:name="_Toc2266"/>
      <w:bookmarkStart w:id="15" w:name="_Toc325725666"/>
      <w:bookmarkStart w:id="16" w:name="_Toc122434494"/>
      <w:bookmarkStart w:id="17" w:name="_Toc295288971"/>
      <w:r>
        <w:rPr>
          <w:b/>
          <w:lang w:val="pt-BR"/>
        </w:rPr>
        <w:t xml:space="preserve">Change </w:t>
      </w:r>
      <w:r>
        <w:rPr>
          <w:rFonts w:eastAsia="SimSun" w:hint="eastAsia"/>
          <w:b/>
          <w:lang w:val="en-US" w:eastAsia="zh-CN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4BC3" w14:paraId="0245D653" w14:textId="77777777">
        <w:trPr>
          <w:trHeight w:val="447"/>
        </w:trPr>
        <w:tc>
          <w:tcPr>
            <w:tcW w:w="1985" w:type="dxa"/>
          </w:tcPr>
          <w:p w14:paraId="28AA6AEE" w14:textId="77777777" w:rsidR="00CC4BC3" w:rsidRDefault="00B8501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D4FEF5" w14:textId="77777777" w:rsidR="00CC4BC3" w:rsidRDefault="00B8501B">
            <w:pPr>
              <w:spacing w:after="0"/>
            </w:pPr>
            <w:r>
              <w:rPr>
                <w:rFonts w:ascii="Calibri" w:hAnsi="Arial" w:cs="Arial" w:hint="eastAsia"/>
                <w:lang w:eastAsia="ja-JP"/>
              </w:rPr>
              <w:t xml:space="preserve"> </w:t>
            </w:r>
            <w:r>
              <w:rPr>
                <w:rFonts w:ascii="Calibri" w:hAnsi="Arial" w:cs="Arial" w:hint="eastAsia"/>
                <w:sz w:val="21"/>
                <w:szCs w:val="22"/>
                <w:lang w:eastAsia="ja-JP"/>
              </w:rPr>
              <w:t xml:space="preserve">template (value) </w:t>
            </w:r>
            <w:proofErr w:type="spellStart"/>
            <w:r>
              <w:rPr>
                <w:rFonts w:ascii="Calibri" w:hAnsi="Arial" w:cs="Arial" w:hint="eastAsia"/>
                <w:sz w:val="21"/>
                <w:szCs w:val="22"/>
                <w:lang w:eastAsia="ja-JP"/>
              </w:rPr>
              <w:t>PHR_Config</w:t>
            </w:r>
            <w:proofErr w:type="spellEnd"/>
            <w:r>
              <w:rPr>
                <w:rFonts w:ascii="Calibri" w:hAnsi="Arial" w:cs="Arial" w:hint="eastAsia"/>
                <w:sz w:val="21"/>
                <w:szCs w:val="22"/>
                <w:lang w:eastAsia="ja-JP"/>
              </w:rPr>
              <w:t xml:space="preserve"> cs_PHR_Config_71138</w:t>
            </w:r>
          </w:p>
        </w:tc>
      </w:tr>
      <w:tr w:rsidR="00CC4BC3" w14:paraId="0E551368" w14:textId="77777777">
        <w:trPr>
          <w:trHeight w:val="452"/>
        </w:trPr>
        <w:tc>
          <w:tcPr>
            <w:tcW w:w="1985" w:type="dxa"/>
          </w:tcPr>
          <w:p w14:paraId="4C3BCF0C" w14:textId="77777777" w:rsidR="00CC4BC3" w:rsidRDefault="00B850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82CF3D" w14:textId="77777777" w:rsidR="00CC4BC3" w:rsidRDefault="00B8501B">
            <w:pPr>
              <w:pStyle w:val="B1"/>
              <w:ind w:left="0" w:firstLine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For change 1.3.</w:t>
            </w:r>
          </w:p>
        </w:tc>
      </w:tr>
      <w:tr w:rsidR="00CC4BC3" w14:paraId="785F70A7" w14:textId="77777777">
        <w:tc>
          <w:tcPr>
            <w:tcW w:w="1985" w:type="dxa"/>
          </w:tcPr>
          <w:p w14:paraId="70D631C1" w14:textId="77777777" w:rsidR="00CC4BC3" w:rsidRDefault="00B850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3FA30F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Add new parameters for cs_PHR_Config_71138</w:t>
            </w:r>
          </w:p>
        </w:tc>
      </w:tr>
      <w:tr w:rsidR="00CC4BC3" w14:paraId="5C8EB462" w14:textId="77777777">
        <w:tc>
          <w:tcPr>
            <w:tcW w:w="1985" w:type="dxa"/>
          </w:tcPr>
          <w:p w14:paraId="0071C0B1" w14:textId="77777777" w:rsidR="00CC4BC3" w:rsidRDefault="00B850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F9E9E5" w14:textId="77777777" w:rsidR="00CC4BC3" w:rsidRDefault="00B8501B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MAC_TC_Common_NR.ttcn</w:t>
            </w:r>
            <w:proofErr w:type="spellEnd"/>
          </w:p>
        </w:tc>
      </w:tr>
      <w:tr w:rsidR="00CC4BC3" w14:paraId="6C4FDF16" w14:textId="77777777">
        <w:tc>
          <w:tcPr>
            <w:tcW w:w="1985" w:type="dxa"/>
          </w:tcPr>
          <w:p w14:paraId="69AAEFCC" w14:textId="77777777" w:rsidR="00CC4BC3" w:rsidRPr="00595937" w:rsidRDefault="00B8501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9593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DBE65AF" w14:textId="08B1CD1F" w:rsidR="00CC4BC3" w:rsidRPr="00595937" w:rsidRDefault="00595937">
            <w:pPr>
              <w:rPr>
                <w:rFonts w:ascii="Arial" w:hAnsi="Arial"/>
                <w:highlight w:val="cyan"/>
              </w:rPr>
            </w:pPr>
            <w:r w:rsidRPr="00595937">
              <w:rPr>
                <w:rFonts w:ascii="Arial" w:hAnsi="Arial"/>
                <w:highlight w:val="cyan"/>
              </w:rPr>
              <w:t>Not needed as changes made in template itself as per R5-211385</w:t>
            </w:r>
          </w:p>
        </w:tc>
      </w:tr>
    </w:tbl>
    <w:p w14:paraId="4F2E3A24" w14:textId="77777777" w:rsidR="00CC4BC3" w:rsidRDefault="00CC4BC3"/>
    <w:p w14:paraId="3B794754" w14:textId="77777777" w:rsidR="00CC4BC3" w:rsidRDefault="00B8501B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36B2299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PHR_Config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cs_PHR_Config_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71138 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</w:t>
      </w:r>
    </w:p>
    <w:p w14:paraId="6BF2A26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{ /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/As per 38.523-1 Table 7.1.1.3.8.1.3.3-5: PHR-Config</w:t>
      </w:r>
    </w:p>
    <w:p w14:paraId="564C4E3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/* @status     */</w:t>
      </w:r>
    </w:p>
    <w:p w14:paraId="48623C5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phr_PeriodicTimer</w:t>
      </w:r>
      <w:proofErr w:type="spellEnd"/>
      <w:r>
        <w:rPr>
          <w:rFonts w:ascii="Calibri" w:hAnsi="Arial" w:cs="Arial" w:hint="eastAsia"/>
          <w:lang w:eastAsia="ja-JP"/>
        </w:rPr>
        <w:t xml:space="preserve">       </w:t>
      </w:r>
      <w:proofErr w:type="gramStart"/>
      <w:r>
        <w:rPr>
          <w:rFonts w:ascii="Calibri" w:hAnsi="Arial" w:cs="Arial" w:hint="eastAsia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lang w:eastAsia="ja-JP"/>
        </w:rPr>
        <w:t>=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sf500,</w:t>
      </w:r>
    </w:p>
    <w:p w14:paraId="7BB0FE8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phr_ProhibitTimer</w:t>
      </w:r>
      <w:proofErr w:type="spellEnd"/>
      <w:r>
        <w:rPr>
          <w:rFonts w:ascii="Calibri" w:hAnsi="Arial" w:cs="Arial" w:hint="eastAsia"/>
          <w:lang w:eastAsia="ja-JP"/>
        </w:rPr>
        <w:t xml:space="preserve">       </w:t>
      </w:r>
      <w:proofErr w:type="gramStart"/>
      <w:r>
        <w:rPr>
          <w:rFonts w:ascii="Calibri" w:hAnsi="Arial" w:cs="Arial" w:hint="eastAsia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lang w:eastAsia="ja-JP"/>
        </w:rPr>
        <w:t>= sf1000,</w:t>
      </w:r>
    </w:p>
    <w:p w14:paraId="5021CB6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phr_Tx_</w:t>
      </w:r>
      <w:proofErr w:type="gramStart"/>
      <w:r>
        <w:rPr>
          <w:rFonts w:ascii="Calibri" w:hAnsi="Arial" w:cs="Arial" w:hint="eastAsia"/>
          <w:lang w:eastAsia="ja-JP"/>
        </w:rPr>
        <w:t>PowerFactorChange</w:t>
      </w:r>
      <w:proofErr w:type="spellEnd"/>
      <w:r>
        <w:rPr>
          <w:rFonts w:ascii="Calibri" w:hAnsi="Arial" w:cs="Arial" w:hint="eastAsia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lang w:eastAsia="ja-JP"/>
        </w:rPr>
        <w:t>=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infinity_,</w:t>
      </w:r>
    </w:p>
    <w:p w14:paraId="3B85DF9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multiplePHR</w:t>
      </w:r>
      <w:proofErr w:type="spellEnd"/>
      <w:r>
        <w:rPr>
          <w:rFonts w:ascii="Calibri" w:hAnsi="Arial" w:cs="Arial" w:hint="eastAsia"/>
          <w:lang w:eastAsia="ja-JP"/>
        </w:rPr>
        <w:t xml:space="preserve">             </w:t>
      </w:r>
      <w:proofErr w:type="gramStart"/>
      <w:r>
        <w:rPr>
          <w:rFonts w:ascii="Calibri" w:hAnsi="Arial" w:cs="Arial" w:hint="eastAsia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lang w:eastAsia="ja-JP"/>
        </w:rPr>
        <w:t>= true,</w:t>
      </w:r>
    </w:p>
    <w:p w14:paraId="19DFE9F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dummy                   </w:t>
      </w:r>
      <w:proofErr w:type="gramStart"/>
      <w:r>
        <w:rPr>
          <w:rFonts w:ascii="Calibri" w:hAnsi="Arial" w:cs="Arial" w:hint="eastAsia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lang w:eastAsia="ja-JP"/>
        </w:rPr>
        <w:t>= true,</w:t>
      </w:r>
    </w:p>
    <w:p w14:paraId="3E1F8C7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phr_Type2OtherCell      </w:t>
      </w:r>
      <w:proofErr w:type="gramStart"/>
      <w:r>
        <w:rPr>
          <w:rFonts w:ascii="Calibri" w:hAnsi="Arial" w:cs="Arial" w:hint="eastAsia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true,</w:t>
      </w:r>
    </w:p>
    <w:p w14:paraId="5B5C5BA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phr_ModeOtherCG</w:t>
      </w:r>
      <w:proofErr w:type="spellEnd"/>
      <w:r>
        <w:rPr>
          <w:rFonts w:ascii="Calibri" w:hAnsi="Arial" w:cs="Arial" w:hint="eastAsia"/>
          <w:lang w:eastAsia="ja-JP"/>
        </w:rPr>
        <w:t xml:space="preserve">         </w:t>
      </w:r>
      <w:proofErr w:type="gramStart"/>
      <w:r>
        <w:rPr>
          <w:rFonts w:ascii="Calibri" w:hAnsi="Arial" w:cs="Arial" w:hint="eastAsia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lang w:eastAsia="ja-JP"/>
        </w:rPr>
        <w:t>= real,</w:t>
      </w:r>
    </w:p>
    <w:p w14:paraId="0134751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mpe_Reporting_FR2_r16   </w:t>
      </w:r>
      <w:proofErr w:type="gramStart"/>
      <w:r>
        <w:rPr>
          <w:rFonts w:ascii="Calibri" w:hAnsi="Arial" w:cs="Arial" w:hint="eastAsia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lang w:eastAsia="ja-JP"/>
        </w:rPr>
        <w:t>= omit           /* @sic R5s201387 BASELINE MOVING 2020 sic@ */</w:t>
      </w:r>
    </w:p>
    <w:p w14:paraId="547C333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};</w:t>
      </w:r>
    </w:p>
    <w:p w14:paraId="3BC5B29A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A619949" w14:textId="77777777" w:rsidR="00CC4BC3" w:rsidRDefault="00B8501B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7D42491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yellow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PHR_Config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cs_PHR_Config_71138 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(</w:t>
      </w:r>
    </w:p>
    <w:p w14:paraId="72FB648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yellow"/>
          <w:lang w:eastAsia="ja-JP"/>
        </w:rPr>
      </w:pP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PHR_Config.phr_PeriodicTimer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p_Phr_</w:t>
      </w:r>
      <w:proofErr w:type="gram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PeriodicTimer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:=</w:t>
      </w:r>
      <w:proofErr w:type="gram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infinity_,</w:t>
      </w:r>
    </w:p>
    <w:p w14:paraId="314B7EA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green"/>
          <w:lang w:eastAsia="ja-JP"/>
        </w:rPr>
      </w:pP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                                              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PHR_Config.phr_Tx_PowerFactorChange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p_Phr_Tx_</w:t>
      </w:r>
      <w:proofErr w:type="gram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PowerFactorChange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= infinity_</w:t>
      </w:r>
    </w:p>
    <w:p w14:paraId="3846CC1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                                  ) :=</w:t>
      </w:r>
    </w:p>
    <w:p w14:paraId="0F1199F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{ /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/As per 38.523-1 Table 7.1.1.3.7.3.3-2&amp;6: PHR-Config</w:t>
      </w:r>
    </w:p>
    <w:p w14:paraId="314CE80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/* @status    APPROVED (ENDC, NR5GC) */</w:t>
      </w:r>
    </w:p>
    <w:p w14:paraId="6E6F51E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 R5-197026 sic@</w:t>
      </w:r>
    </w:p>
    <w:p w14:paraId="3FA6E01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phr_PeriodicTimer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    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p_Phr_PeriodicTimer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,</w:t>
      </w:r>
    </w:p>
    <w:p w14:paraId="7FEEC67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phr_ProhibitTimer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    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sf1000,</w:t>
      </w:r>
    </w:p>
    <w:p w14:paraId="0640985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green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phr_Tx_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PowerFactorChange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p_Phr_Tx_PowerFactorChange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,</w:t>
      </w:r>
    </w:p>
    <w:p w14:paraId="7721755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multiplePHR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true,</w:t>
      </w:r>
    </w:p>
    <w:p w14:paraId="59A01AE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dummy                 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true,</w:t>
      </w:r>
    </w:p>
    <w:p w14:paraId="6E34A05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phr_Type2OtherCell    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false,</w:t>
      </w:r>
    </w:p>
    <w:p w14:paraId="73F787E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phr_ModeOtherCG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      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real,</w:t>
      </w:r>
    </w:p>
    <w:p w14:paraId="7A24F37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ab/>
        <w:t xml:space="preserve">mpe_Reporting_FR2_r16 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 xml:space="preserve"> 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omit          /* @sic R5s201387 BASELINE MOVING 2020 sic@ */</w:t>
      </w:r>
    </w:p>
    <w:p w14:paraId="769E157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};</w:t>
      </w:r>
    </w:p>
    <w:p w14:paraId="29AB7232" w14:textId="77777777" w:rsidR="00CC4BC3" w:rsidRDefault="00B8501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9597"/>
      <w:r>
        <w:rPr>
          <w:b/>
          <w:lang w:val="pt-BR"/>
        </w:rPr>
        <w:t xml:space="preserve">Change </w:t>
      </w:r>
      <w:r>
        <w:rPr>
          <w:rFonts w:eastAsia="SimSun" w:hint="eastAsia"/>
          <w:b/>
          <w:lang w:val="en-US" w:eastAsia="zh-CN"/>
        </w:rPr>
        <w:t>3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4BC3" w14:paraId="5C6856F4" w14:textId="77777777">
        <w:trPr>
          <w:trHeight w:val="447"/>
        </w:trPr>
        <w:tc>
          <w:tcPr>
            <w:tcW w:w="1985" w:type="dxa"/>
          </w:tcPr>
          <w:p w14:paraId="31489F8A" w14:textId="77777777" w:rsidR="00CC4BC3" w:rsidRDefault="00B8501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A1D2D86" w14:textId="77777777" w:rsidR="00CC4BC3" w:rsidRDefault="00B8501B">
            <w:pPr>
              <w:spacing w:after="0"/>
            </w:pPr>
            <w:r>
              <w:rPr>
                <w:rFonts w:ascii="Calibri" w:hAnsi="Arial" w:cs="Arial" w:hint="eastAsia"/>
                <w:lang w:eastAsia="ja-JP"/>
              </w:rPr>
              <w:t xml:space="preserve"> f_TC_7_1_1_3_8_NR_TestBody</w:t>
            </w:r>
          </w:p>
        </w:tc>
      </w:tr>
      <w:tr w:rsidR="00CC4BC3" w14:paraId="06CA834C" w14:textId="77777777">
        <w:trPr>
          <w:trHeight w:val="452"/>
        </w:trPr>
        <w:tc>
          <w:tcPr>
            <w:tcW w:w="1985" w:type="dxa"/>
          </w:tcPr>
          <w:p w14:paraId="29DCB059" w14:textId="77777777" w:rsidR="00CC4BC3" w:rsidRDefault="00B850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661AC8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1 The order of the two input parameters in function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f_SubFrameTimingDuration_Float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is reversed.</w:t>
            </w:r>
          </w:p>
          <w:p w14:paraId="721E12F7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2 The step number is not correct.</w:t>
            </w:r>
          </w:p>
        </w:tc>
      </w:tr>
      <w:tr w:rsidR="00CC4BC3" w14:paraId="1E4231A0" w14:textId="77777777">
        <w:tc>
          <w:tcPr>
            <w:tcW w:w="1985" w:type="dxa"/>
          </w:tcPr>
          <w:p w14:paraId="221BADF0" w14:textId="77777777" w:rsidR="00CC4BC3" w:rsidRDefault="00B850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EC93ED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1 Exchange input parameter sequence.</w:t>
            </w:r>
          </w:p>
          <w:p w14:paraId="00F3A65F" w14:textId="77777777" w:rsidR="00CC4BC3" w:rsidRDefault="00B8501B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2 C</w:t>
            </w:r>
            <w:r>
              <w:rPr>
                <w:rFonts w:ascii="Calibri" w:eastAsia="SimSun" w:cs="Arial"/>
                <w:sz w:val="21"/>
                <w:szCs w:val="22"/>
                <w:lang w:val="en-US" w:eastAsia="zh-CN"/>
              </w:rPr>
              <w:t xml:space="preserve">orrect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the </w:t>
            </w:r>
            <w:r>
              <w:rPr>
                <w:rFonts w:ascii="Calibri" w:eastAsia="SimSun" w:cs="Arial"/>
                <w:sz w:val="21"/>
                <w:szCs w:val="22"/>
                <w:lang w:val="en-US" w:eastAsia="zh-CN"/>
              </w:rPr>
              <w:t xml:space="preserve">step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number.</w:t>
            </w:r>
          </w:p>
        </w:tc>
      </w:tr>
      <w:tr w:rsidR="00CC4BC3" w14:paraId="02F6A446" w14:textId="77777777">
        <w:tc>
          <w:tcPr>
            <w:tcW w:w="1985" w:type="dxa"/>
          </w:tcPr>
          <w:p w14:paraId="6C7699EB" w14:textId="77777777" w:rsidR="00CC4BC3" w:rsidRDefault="00B850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FBCD10" w14:textId="77777777" w:rsidR="00CC4BC3" w:rsidRDefault="00B8501B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MAC_TC_Common_NR.ttcn</w:t>
            </w:r>
            <w:proofErr w:type="spellEnd"/>
          </w:p>
        </w:tc>
      </w:tr>
      <w:tr w:rsidR="00CC4BC3" w14:paraId="29D12EB7" w14:textId="77777777">
        <w:tc>
          <w:tcPr>
            <w:tcW w:w="1985" w:type="dxa"/>
          </w:tcPr>
          <w:p w14:paraId="4B08D384" w14:textId="77777777" w:rsidR="00CC4BC3" w:rsidRPr="00414A24" w:rsidRDefault="00B8501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14A2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CA750BD" w14:textId="67A87952" w:rsidR="00CC4BC3" w:rsidRPr="00414A24" w:rsidRDefault="00414A24">
            <w:pPr>
              <w:rPr>
                <w:rFonts w:ascii="Arial" w:hAnsi="Arial"/>
                <w:highlight w:val="cyan"/>
              </w:rPr>
            </w:pPr>
            <w:r w:rsidRPr="00414A24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8F9E3F7" w14:textId="77777777" w:rsidR="00CC4BC3" w:rsidRDefault="00CC4BC3"/>
    <w:p w14:paraId="05AB717F" w14:textId="77777777" w:rsidR="00CC4BC3" w:rsidRDefault="00B8501B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1D2DC4C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200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>function f_TC_7_1_1_3_8_NR_</w:t>
      </w:r>
      <w:proofErr w:type="gramStart"/>
      <w:r>
        <w:rPr>
          <w:rFonts w:ascii="Calibri" w:hAnsi="Arial" w:cs="Arial" w:hint="eastAsia"/>
          <w:lang w:eastAsia="ja-JP"/>
        </w:rPr>
        <w:t>TestBody(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7FE3674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51FEE0B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template (present) </w:t>
      </w:r>
      <w:proofErr w:type="spellStart"/>
      <w:r>
        <w:rPr>
          <w:rFonts w:ascii="Calibri" w:hAnsi="Arial" w:cs="Arial" w:hint="eastAsia"/>
          <w:lang w:eastAsia="ja-JP"/>
        </w:rPr>
        <w:t>NR_MAC_CE_MultiEntryPHR_Type</w:t>
      </w:r>
      <w:proofErr w:type="spellEnd"/>
      <w:r>
        <w:rPr>
          <w:rFonts w:ascii="Calibri" w:hAnsi="Arial" w:cs="Arial" w:hint="eastAsia"/>
          <w:lang w:eastAsia="ja-JP"/>
        </w:rPr>
        <w:t xml:space="preserve">   </w:t>
      </w:r>
      <w:proofErr w:type="spellStart"/>
      <w:r>
        <w:rPr>
          <w:rFonts w:ascii="Calibri" w:hAnsi="Arial" w:cs="Arial" w:hint="eastAsia"/>
          <w:lang w:eastAsia="ja-JP"/>
        </w:rPr>
        <w:t>p_NR_MAC_CE_MultiEntryPHR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39FFD47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SCellIndex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p_</w:t>
      </w:r>
      <w:proofErr w:type="gramStart"/>
      <w:r>
        <w:rPr>
          <w:rFonts w:ascii="Calibri" w:hAnsi="Arial" w:cs="Arial" w:hint="eastAsia"/>
          <w:lang w:eastAsia="ja-JP"/>
        </w:rPr>
        <w:t>SCellIndex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tsc_SCellIndex_1) runs on NR_BASE_PTC</w:t>
      </w:r>
    </w:p>
    <w:p w14:paraId="268719C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proofErr w:type="gramStart"/>
      <w:r>
        <w:rPr>
          <w:rFonts w:ascii="Calibri" w:hAnsi="Arial" w:cs="Arial" w:hint="eastAsia"/>
          <w:lang w:eastAsia="ja-JP"/>
        </w:rPr>
        <w:t>{ /</w:t>
      </w:r>
      <w:proofErr w:type="gramEnd"/>
      <w:r>
        <w:rPr>
          <w:rFonts w:ascii="Calibri" w:hAnsi="Arial" w:cs="Arial" w:hint="eastAsia"/>
          <w:lang w:eastAsia="ja-JP"/>
        </w:rPr>
        <w:t xml:space="preserve">/UE power headroom reporting /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 xml:space="preserve"> activation / DL pathloss change reporting/</w:t>
      </w:r>
    </w:p>
    <w:p w14:paraId="27F579E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NR_SYSTEM_IND </w:t>
      </w:r>
      <w:proofErr w:type="spellStart"/>
      <w:r>
        <w:rPr>
          <w:rFonts w:ascii="Calibri" w:hAnsi="Arial" w:cs="Arial" w:hint="eastAsia"/>
          <w:lang w:eastAsia="ja-JP"/>
        </w:rPr>
        <w:t>v_NR_SYSTEM_</w:t>
      </w:r>
      <w:proofErr w:type="gramStart"/>
      <w:r>
        <w:rPr>
          <w:rFonts w:ascii="Calibri" w:hAnsi="Arial" w:cs="Arial" w:hint="eastAsia"/>
          <w:lang w:eastAsia="ja-JP"/>
        </w:rPr>
        <w:t>IND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0F52881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SubFrameTiming_Type</w:t>
      </w:r>
      <w:proofErr w:type="spellEnd"/>
      <w:r>
        <w:rPr>
          <w:rFonts w:ascii="Calibri" w:hAnsi="Arial" w:cs="Arial" w:hint="eastAsia"/>
          <w:lang w:eastAsia="ja-JP"/>
        </w:rPr>
        <w:t xml:space="preserve"> v_</w:t>
      </w:r>
      <w:proofErr w:type="gramStart"/>
      <w:r>
        <w:rPr>
          <w:rFonts w:ascii="Calibri" w:hAnsi="Arial" w:cs="Arial" w:hint="eastAsia"/>
          <w:lang w:eastAsia="ja-JP"/>
        </w:rPr>
        <w:t>TimingInfo1;</w:t>
      </w:r>
      <w:proofErr w:type="gramEnd"/>
    </w:p>
    <w:p w14:paraId="6C3C50F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SubFrameTiming_Type</w:t>
      </w:r>
      <w:proofErr w:type="spellEnd"/>
      <w:r>
        <w:rPr>
          <w:rFonts w:ascii="Calibri" w:hAnsi="Arial" w:cs="Arial" w:hint="eastAsia"/>
          <w:lang w:eastAsia="ja-JP"/>
        </w:rPr>
        <w:t xml:space="preserve"> v_</w:t>
      </w:r>
      <w:proofErr w:type="gramStart"/>
      <w:r>
        <w:rPr>
          <w:rFonts w:ascii="Calibri" w:hAnsi="Arial" w:cs="Arial" w:hint="eastAsia"/>
          <w:lang w:eastAsia="ja-JP"/>
        </w:rPr>
        <w:t>TimingInfo2;</w:t>
      </w:r>
      <w:proofErr w:type="gramEnd"/>
    </w:p>
    <w:p w14:paraId="60FA254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SubFrameTiming_Type</w:t>
      </w:r>
      <w:proofErr w:type="spellEnd"/>
      <w:r>
        <w:rPr>
          <w:rFonts w:ascii="Calibri" w:hAnsi="Arial" w:cs="Arial" w:hint="eastAsia"/>
          <w:lang w:eastAsia="ja-JP"/>
        </w:rPr>
        <w:t xml:space="preserve"> v_</w:t>
      </w:r>
      <w:proofErr w:type="gramStart"/>
      <w:r>
        <w:rPr>
          <w:rFonts w:ascii="Calibri" w:hAnsi="Arial" w:cs="Arial" w:hint="eastAsia"/>
          <w:lang w:eastAsia="ja-JP"/>
        </w:rPr>
        <w:t>TimingInfo3;</w:t>
      </w:r>
      <w:proofErr w:type="gramEnd"/>
    </w:p>
    <w:p w14:paraId="7775458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SubFrameTiming_Type</w:t>
      </w:r>
      <w:proofErr w:type="spellEnd"/>
      <w:r>
        <w:rPr>
          <w:rFonts w:ascii="Calibri" w:hAnsi="Arial" w:cs="Arial" w:hint="eastAsia"/>
          <w:lang w:eastAsia="ja-JP"/>
        </w:rPr>
        <w:t xml:space="preserve"> v_</w:t>
      </w:r>
      <w:proofErr w:type="gramStart"/>
      <w:r>
        <w:rPr>
          <w:rFonts w:ascii="Calibri" w:hAnsi="Arial" w:cs="Arial" w:hint="eastAsia"/>
          <w:lang w:eastAsia="ja-JP"/>
        </w:rPr>
        <w:t>TimingInfo4;</w:t>
      </w:r>
      <w:proofErr w:type="gramEnd"/>
    </w:p>
    <w:p w14:paraId="68F9F88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SubFrameTiming_Type</w:t>
      </w:r>
      <w:proofErr w:type="spellEnd"/>
      <w:r>
        <w:rPr>
          <w:rFonts w:ascii="Calibri" w:hAnsi="Arial" w:cs="Arial" w:hint="eastAsia"/>
          <w:lang w:eastAsia="ja-JP"/>
        </w:rPr>
        <w:t xml:space="preserve"> v_</w:t>
      </w:r>
      <w:proofErr w:type="gramStart"/>
      <w:r>
        <w:rPr>
          <w:rFonts w:ascii="Calibri" w:hAnsi="Arial" w:cs="Arial" w:hint="eastAsia"/>
          <w:lang w:eastAsia="ja-JP"/>
        </w:rPr>
        <w:t>TimingInfo5;</w:t>
      </w:r>
      <w:proofErr w:type="gramEnd"/>
    </w:p>
    <w:p w14:paraId="58BF556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lang w:val="en-US" w:eastAsia="zh-CN"/>
        </w:rPr>
      </w:pPr>
      <w:r>
        <w:rPr>
          <w:rFonts w:ascii="Calibri" w:hAnsi="Arial" w:cs="Arial" w:hint="eastAsia"/>
          <w:lang w:eastAsia="ja-JP"/>
        </w:rPr>
        <w:lastRenderedPageBreak/>
        <w:t xml:space="preserve">  </w:t>
      </w:r>
      <w:r>
        <w:rPr>
          <w:rFonts w:ascii="Calibri" w:eastAsia="SimSun" w:hAnsi="Arial" w:cs="Arial" w:hint="eastAsia"/>
          <w:lang w:val="en-US" w:eastAsia="zh-CN"/>
        </w:rPr>
        <w:t>...</w:t>
      </w:r>
    </w:p>
    <w:p w14:paraId="3F3B9FB7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D6B06C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10-11"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3DEFA4D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SYSIND.receive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car_NR_SYSTEM_MultiEntryPHR_</w:t>
      </w:r>
      <w:proofErr w:type="gramStart"/>
      <w:r>
        <w:rPr>
          <w:rFonts w:ascii="Calibri" w:hAnsi="Arial" w:cs="Arial" w:hint="eastAsia"/>
          <w:lang w:eastAsia="ja-JP"/>
        </w:rPr>
        <w:t>IND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p_NR_MAC_CE_MultiEntryPHR</w:t>
      </w:r>
      <w:proofErr w:type="spellEnd"/>
      <w:r>
        <w:rPr>
          <w:rFonts w:ascii="Calibri" w:hAnsi="Arial" w:cs="Arial" w:hint="eastAsia"/>
          <w:lang w:eastAsia="ja-JP"/>
        </w:rPr>
        <w:t xml:space="preserve">))  -&gt; value </w:t>
      </w:r>
      <w:proofErr w:type="spellStart"/>
      <w:r>
        <w:rPr>
          <w:rFonts w:ascii="Calibri" w:hAnsi="Arial" w:cs="Arial" w:hint="eastAsia"/>
          <w:lang w:eastAsia="ja-JP"/>
        </w:rPr>
        <w:t>v_NR_SYSTEM_IND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D9457F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11");</w:t>
      </w:r>
    </w:p>
    <w:p w14:paraId="2EFFD34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v_TimingInfo</w:t>
      </w:r>
      <w:proofErr w:type="gramStart"/>
      <w:r>
        <w:rPr>
          <w:rFonts w:ascii="Calibri" w:hAnsi="Arial" w:cs="Arial" w:hint="eastAsia"/>
          <w:lang w:eastAsia="ja-JP"/>
        </w:rPr>
        <w:t>2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v_NR_SYSTEM_IND.Common.TimingInfo.SubFrame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75A4E1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</w:t>
      </w:r>
    </w:p>
    <w:p w14:paraId="4E72EB1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</w:t>
      </w:r>
    </w:p>
    <w:p w14:paraId="29B20C0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TimerDuration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f_SubFrameTimingDuration_Float</w:t>
      </w:r>
      <w:proofErr w:type="spellEnd"/>
      <w:r>
        <w:rPr>
          <w:rFonts w:ascii="Calibri" w:hAnsi="Arial" w:cs="Arial" w:hint="eastAsia"/>
          <w:lang w:eastAsia="ja-JP"/>
        </w:rPr>
        <w:t>(</w:t>
      </w:r>
      <w:r>
        <w:rPr>
          <w:rFonts w:ascii="Calibri" w:hAnsi="Arial" w:cs="Arial" w:hint="eastAsia"/>
          <w:highlight w:val="yellow"/>
          <w:lang w:eastAsia="ja-JP"/>
        </w:rPr>
        <w:t>v_TimingInfo2, v_TimingInfo1</w:t>
      </w:r>
      <w:r>
        <w:rPr>
          <w:rFonts w:ascii="Calibri" w:hAnsi="Arial" w:cs="Arial" w:hint="eastAsia"/>
          <w:lang w:eastAsia="ja-JP"/>
        </w:rPr>
        <w:t>);</w:t>
      </w:r>
    </w:p>
    <w:p w14:paraId="2E8347C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if </w:t>
      </w:r>
      <w:proofErr w:type="gramStart"/>
      <w:r>
        <w:rPr>
          <w:rFonts w:ascii="Calibri" w:hAnsi="Arial" w:cs="Arial" w:hint="eastAsia"/>
          <w:lang w:eastAsia="ja-JP"/>
        </w:rPr>
        <w:t xml:space="preserve">(( </w:t>
      </w:r>
      <w:proofErr w:type="spellStart"/>
      <w:r>
        <w:rPr>
          <w:rFonts w:ascii="Calibri" w:hAnsi="Arial" w:cs="Arial" w:hint="eastAsia"/>
          <w:lang w:eastAsia="ja-JP"/>
        </w:rPr>
        <w:t>v</w:t>
      </w:r>
      <w:proofErr w:type="gramEnd"/>
      <w:r>
        <w:rPr>
          <w:rFonts w:ascii="Calibri" w:hAnsi="Arial" w:cs="Arial" w:hint="eastAsia"/>
          <w:lang w:eastAsia="ja-JP"/>
        </w:rPr>
        <w:t>_TimerDuration</w:t>
      </w:r>
      <w:proofErr w:type="spellEnd"/>
      <w:r>
        <w:rPr>
          <w:rFonts w:ascii="Calibri" w:hAnsi="Arial" w:cs="Arial" w:hint="eastAsia"/>
          <w:lang w:eastAsia="ja-JP"/>
        </w:rPr>
        <w:t xml:space="preserve">&lt; </w:t>
      </w:r>
      <w:proofErr w:type="spellStart"/>
      <w:r>
        <w:rPr>
          <w:rFonts w:ascii="Calibri" w:hAnsi="Arial" w:cs="Arial" w:hint="eastAsia"/>
          <w:lang w:eastAsia="ja-JP"/>
        </w:rPr>
        <w:t>v_TimerMax</w:t>
      </w:r>
      <w:proofErr w:type="spellEnd"/>
      <w:r>
        <w:rPr>
          <w:rFonts w:ascii="Calibri" w:hAnsi="Arial" w:cs="Arial" w:hint="eastAsia"/>
          <w:lang w:eastAsia="ja-JP"/>
        </w:rPr>
        <w:t xml:space="preserve">) and ( </w:t>
      </w:r>
      <w:proofErr w:type="spellStart"/>
      <w:r>
        <w:rPr>
          <w:rFonts w:ascii="Calibri" w:hAnsi="Arial" w:cs="Arial" w:hint="eastAsia"/>
          <w:lang w:eastAsia="ja-JP"/>
        </w:rPr>
        <w:t>v_TimerDuration</w:t>
      </w:r>
      <w:proofErr w:type="spellEnd"/>
      <w:r>
        <w:rPr>
          <w:rFonts w:ascii="Calibri" w:hAnsi="Arial" w:cs="Arial" w:hint="eastAsia"/>
          <w:lang w:eastAsia="ja-JP"/>
        </w:rPr>
        <w:t xml:space="preserve"> &gt; </w:t>
      </w:r>
      <w:proofErr w:type="spellStart"/>
      <w:r>
        <w:rPr>
          <w:rFonts w:ascii="Calibri" w:hAnsi="Arial" w:cs="Arial" w:hint="eastAsia"/>
          <w:lang w:eastAsia="ja-JP"/>
        </w:rPr>
        <w:t>v_TimerMin</w:t>
      </w:r>
      <w:proofErr w:type="spellEnd"/>
      <w:r>
        <w:rPr>
          <w:rFonts w:ascii="Calibri" w:hAnsi="Arial" w:cs="Arial" w:hint="eastAsia"/>
          <w:lang w:eastAsia="ja-JP"/>
        </w:rPr>
        <w:t>) ) {</w:t>
      </w:r>
    </w:p>
    <w:p w14:paraId="7D644BD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11");</w:t>
      </w:r>
    </w:p>
    <w:p w14:paraId="0BBF698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}</w:t>
      </w:r>
    </w:p>
    <w:p w14:paraId="4941214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gramStart"/>
      <w:r>
        <w:rPr>
          <w:rFonts w:ascii="Calibri" w:hAnsi="Arial" w:cs="Arial" w:hint="eastAsia"/>
          <w:lang w:eastAsia="ja-JP"/>
        </w:rPr>
        <w:t>else  {</w:t>
      </w:r>
      <w:proofErr w:type="gramEnd"/>
    </w:p>
    <w:p w14:paraId="62A5D56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SetVerdictFailOrInconc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11: TP3 failed, UE didn't send PHR after periodic PHR expiry");</w:t>
      </w:r>
    </w:p>
    <w:p w14:paraId="0EF927B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};</w:t>
      </w:r>
    </w:p>
    <w:p w14:paraId="07745F2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12"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167361A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lang w:eastAsia="ja-JP"/>
        </w:rPr>
        <w:t>(v_CellPowerList_AtT2_T4</w:t>
      </w:r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63769251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D82C4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13-14"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3E278D7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  <w:proofErr w:type="spellStart"/>
      <w:r>
        <w:rPr>
          <w:rFonts w:ascii="Calibri" w:hAnsi="Arial" w:cs="Arial" w:hint="eastAsia"/>
          <w:lang w:eastAsia="ja-JP"/>
        </w:rPr>
        <w:t>SYSIND.receive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car_NR_SYSTEM_MultiEntryPHR_</w:t>
      </w:r>
      <w:proofErr w:type="gramStart"/>
      <w:r>
        <w:rPr>
          <w:rFonts w:ascii="Calibri" w:hAnsi="Arial" w:cs="Arial" w:hint="eastAsia"/>
          <w:lang w:eastAsia="ja-JP"/>
        </w:rPr>
        <w:t>IND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p_NR_MAC_CE_MultiEntryPHR</w:t>
      </w:r>
      <w:proofErr w:type="spellEnd"/>
      <w:r>
        <w:rPr>
          <w:rFonts w:ascii="Calibri" w:hAnsi="Arial" w:cs="Arial" w:hint="eastAsia"/>
          <w:lang w:eastAsia="ja-JP"/>
        </w:rPr>
        <w:t xml:space="preserve">))  -&gt; value </w:t>
      </w:r>
      <w:proofErr w:type="spellStart"/>
      <w:r>
        <w:rPr>
          <w:rFonts w:ascii="Calibri" w:hAnsi="Arial" w:cs="Arial" w:hint="eastAsia"/>
          <w:lang w:eastAsia="ja-JP"/>
        </w:rPr>
        <w:t>v_NR_SYSTEM_IND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0E6BCB4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 xml:space="preserve">__FILE__, __LINE__, "Step </w:t>
      </w:r>
      <w:r>
        <w:rPr>
          <w:rFonts w:ascii="Calibri" w:hAnsi="Arial" w:cs="Arial" w:hint="eastAsia"/>
          <w:highlight w:val="yellow"/>
          <w:lang w:eastAsia="ja-JP"/>
        </w:rPr>
        <w:t>11</w:t>
      </w:r>
      <w:r>
        <w:rPr>
          <w:rFonts w:ascii="Calibri" w:hAnsi="Arial" w:cs="Arial" w:hint="eastAsia"/>
          <w:lang w:eastAsia="ja-JP"/>
        </w:rPr>
        <w:t>");</w:t>
      </w:r>
    </w:p>
    <w:p w14:paraId="5861441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v_TimingInfo</w:t>
      </w:r>
      <w:proofErr w:type="gramStart"/>
      <w:r>
        <w:rPr>
          <w:rFonts w:ascii="Calibri" w:hAnsi="Arial" w:cs="Arial" w:hint="eastAsia"/>
          <w:lang w:eastAsia="ja-JP"/>
        </w:rPr>
        <w:t>3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v_NR_SYSTEM_IND.Common.TimingInfo.SubFrame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318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</w:t>
      </w:r>
    </w:p>
    <w:p w14:paraId="523DBAB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</w:t>
      </w:r>
    </w:p>
    <w:p w14:paraId="2531CA3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TimerDuration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f_SubFrameTimingDuration_Float</w:t>
      </w:r>
      <w:proofErr w:type="spellEnd"/>
      <w:r>
        <w:rPr>
          <w:rFonts w:ascii="Calibri" w:hAnsi="Arial" w:cs="Arial" w:hint="eastAsia"/>
          <w:lang w:eastAsia="ja-JP"/>
        </w:rPr>
        <w:t>(</w:t>
      </w:r>
      <w:r>
        <w:rPr>
          <w:rFonts w:ascii="Calibri" w:hAnsi="Arial" w:cs="Arial" w:hint="eastAsia"/>
          <w:highlight w:val="yellow"/>
          <w:lang w:eastAsia="ja-JP"/>
        </w:rPr>
        <w:t>v_TimingInfo3, v_TimingInfo2</w:t>
      </w:r>
      <w:r>
        <w:rPr>
          <w:rFonts w:ascii="Calibri" w:hAnsi="Arial" w:cs="Arial" w:hint="eastAsia"/>
          <w:lang w:eastAsia="ja-JP"/>
        </w:rPr>
        <w:t>);</w:t>
      </w:r>
    </w:p>
    <w:p w14:paraId="0226720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if </w:t>
      </w:r>
      <w:proofErr w:type="gramStart"/>
      <w:r>
        <w:rPr>
          <w:rFonts w:ascii="Calibri" w:hAnsi="Arial" w:cs="Arial" w:hint="eastAsia"/>
          <w:lang w:eastAsia="ja-JP"/>
        </w:rPr>
        <w:t xml:space="preserve">(( </w:t>
      </w:r>
      <w:proofErr w:type="spellStart"/>
      <w:r>
        <w:rPr>
          <w:rFonts w:ascii="Calibri" w:hAnsi="Arial" w:cs="Arial" w:hint="eastAsia"/>
          <w:lang w:eastAsia="ja-JP"/>
        </w:rPr>
        <w:t>v</w:t>
      </w:r>
      <w:proofErr w:type="gramEnd"/>
      <w:r>
        <w:rPr>
          <w:rFonts w:ascii="Calibri" w:hAnsi="Arial" w:cs="Arial" w:hint="eastAsia"/>
          <w:lang w:eastAsia="ja-JP"/>
        </w:rPr>
        <w:t>_TimerDuration</w:t>
      </w:r>
      <w:proofErr w:type="spellEnd"/>
      <w:r>
        <w:rPr>
          <w:rFonts w:ascii="Calibri" w:hAnsi="Arial" w:cs="Arial" w:hint="eastAsia"/>
          <w:lang w:eastAsia="ja-JP"/>
        </w:rPr>
        <w:t xml:space="preserve">&lt; </w:t>
      </w:r>
      <w:proofErr w:type="spellStart"/>
      <w:r>
        <w:rPr>
          <w:rFonts w:ascii="Calibri" w:hAnsi="Arial" w:cs="Arial" w:hint="eastAsia"/>
          <w:lang w:eastAsia="ja-JP"/>
        </w:rPr>
        <w:t>v_TimerMax</w:t>
      </w:r>
      <w:proofErr w:type="spellEnd"/>
      <w:r>
        <w:rPr>
          <w:rFonts w:ascii="Calibri" w:hAnsi="Arial" w:cs="Arial" w:hint="eastAsia"/>
          <w:lang w:eastAsia="ja-JP"/>
        </w:rPr>
        <w:t xml:space="preserve">) and ( </w:t>
      </w:r>
      <w:proofErr w:type="spellStart"/>
      <w:r>
        <w:rPr>
          <w:rFonts w:ascii="Calibri" w:hAnsi="Arial" w:cs="Arial" w:hint="eastAsia"/>
          <w:lang w:eastAsia="ja-JP"/>
        </w:rPr>
        <w:t>v_TimerDuration</w:t>
      </w:r>
      <w:proofErr w:type="spellEnd"/>
      <w:r>
        <w:rPr>
          <w:rFonts w:ascii="Calibri" w:hAnsi="Arial" w:cs="Arial" w:hint="eastAsia"/>
          <w:lang w:eastAsia="ja-JP"/>
        </w:rPr>
        <w:t xml:space="preserve"> &gt; </w:t>
      </w:r>
      <w:proofErr w:type="spellStart"/>
      <w:r>
        <w:rPr>
          <w:rFonts w:ascii="Calibri" w:hAnsi="Arial" w:cs="Arial" w:hint="eastAsia"/>
          <w:lang w:eastAsia="ja-JP"/>
        </w:rPr>
        <w:t>v_TimerMin</w:t>
      </w:r>
      <w:proofErr w:type="spellEnd"/>
      <w:r>
        <w:rPr>
          <w:rFonts w:ascii="Calibri" w:hAnsi="Arial" w:cs="Arial" w:hint="eastAsia"/>
          <w:lang w:eastAsia="ja-JP"/>
        </w:rPr>
        <w:t>) ) {</w:t>
      </w:r>
    </w:p>
    <w:p w14:paraId="17F0265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14");</w:t>
      </w:r>
    </w:p>
    <w:p w14:paraId="72FAD3B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}</w:t>
      </w:r>
    </w:p>
    <w:p w14:paraId="1B99A9C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gramStart"/>
      <w:r>
        <w:rPr>
          <w:rFonts w:ascii="Calibri" w:hAnsi="Arial" w:cs="Arial" w:hint="eastAsia"/>
          <w:lang w:eastAsia="ja-JP"/>
        </w:rPr>
        <w:t>else  {</w:t>
      </w:r>
      <w:proofErr w:type="gramEnd"/>
    </w:p>
    <w:p w14:paraId="71128F5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SetVerdictFailOrInconc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14: TP3 failed, UE didn't send PHR after periodic PHR expiry");</w:t>
      </w:r>
    </w:p>
    <w:p w14:paraId="7012770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}</w:t>
      </w:r>
    </w:p>
    <w:p w14:paraId="0F6CB018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7AC41E3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668920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//@siclog "Step 15"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74B629D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lang w:eastAsia="ja-JP"/>
        </w:rPr>
        <w:t>(v_CellPowerList_AtT3</w:t>
      </w:r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0B6F47FE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729819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16-17"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1E5C443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  <w:proofErr w:type="spellStart"/>
      <w:r>
        <w:rPr>
          <w:rFonts w:ascii="Calibri" w:hAnsi="Arial" w:cs="Arial" w:hint="eastAsia"/>
          <w:lang w:eastAsia="ja-JP"/>
        </w:rPr>
        <w:t>SYSIND.receive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car_NR_SYSTEM_MultiEntryPHR_</w:t>
      </w:r>
      <w:proofErr w:type="gramStart"/>
      <w:r>
        <w:rPr>
          <w:rFonts w:ascii="Calibri" w:hAnsi="Arial" w:cs="Arial" w:hint="eastAsia"/>
          <w:lang w:eastAsia="ja-JP"/>
        </w:rPr>
        <w:t>IND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p_NR_MAC_CE_MultiEntryPHR</w:t>
      </w:r>
      <w:proofErr w:type="spellEnd"/>
      <w:r>
        <w:rPr>
          <w:rFonts w:ascii="Calibri" w:hAnsi="Arial" w:cs="Arial" w:hint="eastAsia"/>
          <w:lang w:eastAsia="ja-JP"/>
        </w:rPr>
        <w:t xml:space="preserve">))  -&gt; value </w:t>
      </w:r>
      <w:proofErr w:type="spellStart"/>
      <w:r>
        <w:rPr>
          <w:rFonts w:ascii="Calibri" w:hAnsi="Arial" w:cs="Arial" w:hint="eastAsia"/>
          <w:lang w:eastAsia="ja-JP"/>
        </w:rPr>
        <w:t>v_NR_SYSTEM_IND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54B094D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17");</w:t>
      </w:r>
    </w:p>
    <w:p w14:paraId="154BE1A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v_TimingInfo</w:t>
      </w:r>
      <w:proofErr w:type="gramStart"/>
      <w:r>
        <w:rPr>
          <w:rFonts w:ascii="Calibri" w:hAnsi="Arial" w:cs="Arial" w:hint="eastAsia"/>
          <w:lang w:eastAsia="ja-JP"/>
        </w:rPr>
        <w:t>4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v_NR_SYSTEM_IND.Common.TimingInfo.SubFrame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1B1D088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</w:t>
      </w:r>
    </w:p>
    <w:p w14:paraId="43DC1D3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</w:t>
      </w:r>
    </w:p>
    <w:p w14:paraId="6E59DDC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TimerDuration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f_SubFrameTimingDuration_Float</w:t>
      </w:r>
      <w:proofErr w:type="spellEnd"/>
      <w:r>
        <w:rPr>
          <w:rFonts w:ascii="Calibri" w:hAnsi="Arial" w:cs="Arial" w:hint="eastAsia"/>
          <w:lang w:eastAsia="ja-JP"/>
        </w:rPr>
        <w:t>(</w:t>
      </w:r>
      <w:r>
        <w:rPr>
          <w:rFonts w:ascii="Calibri" w:hAnsi="Arial" w:cs="Arial" w:hint="eastAsia"/>
          <w:highlight w:val="yellow"/>
          <w:lang w:eastAsia="ja-JP"/>
        </w:rPr>
        <w:t>v_TimingInfo4, v_TimingInfo3</w:t>
      </w:r>
      <w:r>
        <w:rPr>
          <w:rFonts w:ascii="Calibri" w:hAnsi="Arial" w:cs="Arial" w:hint="eastAsia"/>
          <w:lang w:eastAsia="ja-JP"/>
        </w:rPr>
        <w:t>);</w:t>
      </w:r>
    </w:p>
    <w:p w14:paraId="089F40B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if </w:t>
      </w:r>
      <w:proofErr w:type="gramStart"/>
      <w:r>
        <w:rPr>
          <w:rFonts w:ascii="Calibri" w:hAnsi="Arial" w:cs="Arial" w:hint="eastAsia"/>
          <w:lang w:eastAsia="ja-JP"/>
        </w:rPr>
        <w:t xml:space="preserve">(( </w:t>
      </w:r>
      <w:proofErr w:type="spellStart"/>
      <w:r>
        <w:rPr>
          <w:rFonts w:ascii="Calibri" w:hAnsi="Arial" w:cs="Arial" w:hint="eastAsia"/>
          <w:lang w:eastAsia="ja-JP"/>
        </w:rPr>
        <w:t>v</w:t>
      </w:r>
      <w:proofErr w:type="gramEnd"/>
      <w:r>
        <w:rPr>
          <w:rFonts w:ascii="Calibri" w:hAnsi="Arial" w:cs="Arial" w:hint="eastAsia"/>
          <w:lang w:eastAsia="ja-JP"/>
        </w:rPr>
        <w:t>_TimerDuration</w:t>
      </w:r>
      <w:proofErr w:type="spellEnd"/>
      <w:r>
        <w:rPr>
          <w:rFonts w:ascii="Calibri" w:hAnsi="Arial" w:cs="Arial" w:hint="eastAsia"/>
          <w:lang w:eastAsia="ja-JP"/>
        </w:rPr>
        <w:t xml:space="preserve">&lt; </w:t>
      </w:r>
      <w:proofErr w:type="spellStart"/>
      <w:r>
        <w:rPr>
          <w:rFonts w:ascii="Calibri" w:hAnsi="Arial" w:cs="Arial" w:hint="eastAsia"/>
          <w:lang w:eastAsia="ja-JP"/>
        </w:rPr>
        <w:t>v_TimerMax</w:t>
      </w:r>
      <w:proofErr w:type="spellEnd"/>
      <w:r>
        <w:rPr>
          <w:rFonts w:ascii="Calibri" w:hAnsi="Arial" w:cs="Arial" w:hint="eastAsia"/>
          <w:lang w:eastAsia="ja-JP"/>
        </w:rPr>
        <w:t xml:space="preserve">) and ( </w:t>
      </w:r>
      <w:proofErr w:type="spellStart"/>
      <w:r>
        <w:rPr>
          <w:rFonts w:ascii="Calibri" w:hAnsi="Arial" w:cs="Arial" w:hint="eastAsia"/>
          <w:lang w:eastAsia="ja-JP"/>
        </w:rPr>
        <w:t>v_TimerDuration</w:t>
      </w:r>
      <w:proofErr w:type="spellEnd"/>
      <w:r>
        <w:rPr>
          <w:rFonts w:ascii="Calibri" w:hAnsi="Arial" w:cs="Arial" w:hint="eastAsia"/>
          <w:lang w:eastAsia="ja-JP"/>
        </w:rPr>
        <w:t xml:space="preserve"> &gt; </w:t>
      </w:r>
      <w:proofErr w:type="spellStart"/>
      <w:r>
        <w:rPr>
          <w:rFonts w:ascii="Calibri" w:hAnsi="Arial" w:cs="Arial" w:hint="eastAsia"/>
          <w:lang w:eastAsia="ja-JP"/>
        </w:rPr>
        <w:t>v_TimerMin</w:t>
      </w:r>
      <w:proofErr w:type="spellEnd"/>
      <w:r>
        <w:rPr>
          <w:rFonts w:ascii="Calibri" w:hAnsi="Arial" w:cs="Arial" w:hint="eastAsia"/>
          <w:lang w:eastAsia="ja-JP"/>
        </w:rPr>
        <w:t>) ) {</w:t>
      </w:r>
    </w:p>
    <w:p w14:paraId="60818EC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17");</w:t>
      </w:r>
    </w:p>
    <w:p w14:paraId="654E74C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}</w:t>
      </w:r>
    </w:p>
    <w:p w14:paraId="0DE1E68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gramStart"/>
      <w:r>
        <w:rPr>
          <w:rFonts w:ascii="Calibri" w:hAnsi="Arial" w:cs="Arial" w:hint="eastAsia"/>
          <w:lang w:eastAsia="ja-JP"/>
        </w:rPr>
        <w:t>else  {</w:t>
      </w:r>
      <w:proofErr w:type="gramEnd"/>
    </w:p>
    <w:p w14:paraId="2E54CD4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SetVerdictFailOrInconc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17: TP3 failed, UE didn't send PHR after periodic PHR expiry");</w:t>
      </w:r>
    </w:p>
    <w:p w14:paraId="06535A7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       }</w:t>
      </w:r>
    </w:p>
    <w:p w14:paraId="46C3040A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27EC7E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18"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14C8B63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lang w:eastAsia="ja-JP"/>
        </w:rPr>
        <w:t>(v_CellPowerList_AtT2_T4</w:t>
      </w:r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730299F7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5D997F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19-20"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47A77C5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SYSIND.receive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car_NR_SYSTEM_MultiEntryPHR_</w:t>
      </w:r>
      <w:proofErr w:type="gramStart"/>
      <w:r>
        <w:rPr>
          <w:rFonts w:ascii="Calibri" w:hAnsi="Arial" w:cs="Arial" w:hint="eastAsia"/>
          <w:lang w:eastAsia="ja-JP"/>
        </w:rPr>
        <w:t>IND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p_NR_MAC_CE_MultiEntryPHR</w:t>
      </w:r>
      <w:proofErr w:type="spellEnd"/>
      <w:r>
        <w:rPr>
          <w:rFonts w:ascii="Calibri" w:hAnsi="Arial" w:cs="Arial" w:hint="eastAsia"/>
          <w:lang w:eastAsia="ja-JP"/>
        </w:rPr>
        <w:t xml:space="preserve">))  -&gt; value </w:t>
      </w:r>
      <w:proofErr w:type="spellStart"/>
      <w:r>
        <w:rPr>
          <w:rFonts w:ascii="Calibri" w:hAnsi="Arial" w:cs="Arial" w:hint="eastAsia"/>
          <w:lang w:eastAsia="ja-JP"/>
        </w:rPr>
        <w:t>v_NR_SYSTEM_IND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7F5972A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20");</w:t>
      </w:r>
    </w:p>
    <w:p w14:paraId="2591B16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v_TimingInfo</w:t>
      </w:r>
      <w:proofErr w:type="gramStart"/>
      <w:r>
        <w:rPr>
          <w:rFonts w:ascii="Calibri" w:hAnsi="Arial" w:cs="Arial" w:hint="eastAsia"/>
          <w:lang w:eastAsia="ja-JP"/>
        </w:rPr>
        <w:t>5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v_NR_SYSTEM_IND.Common.TimingInfo.SubFrame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6150038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</w:p>
    <w:p w14:paraId="55A3371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TimerDuration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f_SubFrameTimingDuration_Float</w:t>
      </w:r>
      <w:proofErr w:type="spellEnd"/>
      <w:r>
        <w:rPr>
          <w:rFonts w:ascii="Calibri" w:hAnsi="Arial" w:cs="Arial" w:hint="eastAsia"/>
          <w:lang w:eastAsia="ja-JP"/>
        </w:rPr>
        <w:t>(</w:t>
      </w:r>
      <w:r>
        <w:rPr>
          <w:rFonts w:ascii="Calibri" w:hAnsi="Arial" w:cs="Arial" w:hint="eastAsia"/>
          <w:highlight w:val="yellow"/>
          <w:lang w:eastAsia="ja-JP"/>
        </w:rPr>
        <w:t>v_TimingInfo5, v_TimingInfo4</w:t>
      </w:r>
      <w:r>
        <w:rPr>
          <w:rFonts w:ascii="Calibri" w:hAnsi="Arial" w:cs="Arial" w:hint="eastAsia"/>
          <w:lang w:eastAsia="ja-JP"/>
        </w:rPr>
        <w:t>);</w:t>
      </w:r>
    </w:p>
    <w:p w14:paraId="7185554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if </w:t>
      </w:r>
      <w:proofErr w:type="gramStart"/>
      <w:r>
        <w:rPr>
          <w:rFonts w:ascii="Calibri" w:hAnsi="Arial" w:cs="Arial" w:hint="eastAsia"/>
          <w:lang w:eastAsia="ja-JP"/>
        </w:rPr>
        <w:t xml:space="preserve">(( </w:t>
      </w:r>
      <w:proofErr w:type="spellStart"/>
      <w:r>
        <w:rPr>
          <w:rFonts w:ascii="Calibri" w:hAnsi="Arial" w:cs="Arial" w:hint="eastAsia"/>
          <w:lang w:eastAsia="ja-JP"/>
        </w:rPr>
        <w:t>v</w:t>
      </w:r>
      <w:proofErr w:type="gramEnd"/>
      <w:r>
        <w:rPr>
          <w:rFonts w:ascii="Calibri" w:hAnsi="Arial" w:cs="Arial" w:hint="eastAsia"/>
          <w:lang w:eastAsia="ja-JP"/>
        </w:rPr>
        <w:t>_TimerDuration</w:t>
      </w:r>
      <w:proofErr w:type="spellEnd"/>
      <w:r>
        <w:rPr>
          <w:rFonts w:ascii="Calibri" w:hAnsi="Arial" w:cs="Arial" w:hint="eastAsia"/>
          <w:lang w:eastAsia="ja-JP"/>
        </w:rPr>
        <w:t xml:space="preserve">&lt; </w:t>
      </w:r>
      <w:proofErr w:type="spellStart"/>
      <w:r>
        <w:rPr>
          <w:rFonts w:ascii="Calibri" w:hAnsi="Arial" w:cs="Arial" w:hint="eastAsia"/>
          <w:lang w:eastAsia="ja-JP"/>
        </w:rPr>
        <w:t>v_TimerMax</w:t>
      </w:r>
      <w:proofErr w:type="spellEnd"/>
      <w:r>
        <w:rPr>
          <w:rFonts w:ascii="Calibri" w:hAnsi="Arial" w:cs="Arial" w:hint="eastAsia"/>
          <w:lang w:eastAsia="ja-JP"/>
        </w:rPr>
        <w:t xml:space="preserve">) and ( </w:t>
      </w:r>
      <w:proofErr w:type="spellStart"/>
      <w:r>
        <w:rPr>
          <w:rFonts w:ascii="Calibri" w:hAnsi="Arial" w:cs="Arial" w:hint="eastAsia"/>
          <w:lang w:eastAsia="ja-JP"/>
        </w:rPr>
        <w:t>v_TimerDuration</w:t>
      </w:r>
      <w:proofErr w:type="spellEnd"/>
      <w:r>
        <w:rPr>
          <w:rFonts w:ascii="Calibri" w:hAnsi="Arial" w:cs="Arial" w:hint="eastAsia"/>
          <w:lang w:eastAsia="ja-JP"/>
        </w:rPr>
        <w:t xml:space="preserve"> &gt; </w:t>
      </w:r>
      <w:proofErr w:type="spellStart"/>
      <w:r>
        <w:rPr>
          <w:rFonts w:ascii="Calibri" w:hAnsi="Arial" w:cs="Arial" w:hint="eastAsia"/>
          <w:lang w:eastAsia="ja-JP"/>
        </w:rPr>
        <w:t>v_TimerMin</w:t>
      </w:r>
      <w:proofErr w:type="spellEnd"/>
      <w:r>
        <w:rPr>
          <w:rFonts w:ascii="Calibri" w:hAnsi="Arial" w:cs="Arial" w:hint="eastAsia"/>
          <w:lang w:eastAsia="ja-JP"/>
        </w:rPr>
        <w:t>) ) {</w:t>
      </w:r>
    </w:p>
    <w:p w14:paraId="2325828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20");</w:t>
      </w:r>
    </w:p>
    <w:p w14:paraId="710D20B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}</w:t>
      </w:r>
    </w:p>
    <w:p w14:paraId="1FAD557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gramStart"/>
      <w:r>
        <w:rPr>
          <w:rFonts w:ascii="Calibri" w:hAnsi="Arial" w:cs="Arial" w:hint="eastAsia"/>
          <w:lang w:eastAsia="ja-JP"/>
        </w:rPr>
        <w:t>else  {</w:t>
      </w:r>
      <w:proofErr w:type="gramEnd"/>
    </w:p>
    <w:p w14:paraId="57B389D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SetVerdictFailOrInconc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20: TP3 failed, UE didn't send PHR after periodic PHR expiry");</w:t>
      </w:r>
    </w:p>
    <w:p w14:paraId="1DBB18D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}</w:t>
      </w:r>
    </w:p>
    <w:p w14:paraId="2DB53BB0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CBF964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7CF4ABE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}; </w:t>
      </w:r>
    </w:p>
    <w:p w14:paraId="5173D120" w14:textId="77777777" w:rsidR="00CC4BC3" w:rsidRDefault="00B8501B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632A9D8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function f_TC_7_1_1_3_8_NR_TestBody(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NR_CellId_Type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p_SPCell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,</w:t>
      </w:r>
    </w:p>
    <w:p w14:paraId="74EB1DC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           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NR_CellId_Type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p_SCell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,</w:t>
      </w:r>
    </w:p>
    <w:p w14:paraId="7AE19F1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                       template (present)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NR_MAC_CE_MultiEntryPHR_Type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p_NR_MAC_CE_MultiEntryPHR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,</w:t>
      </w:r>
    </w:p>
    <w:p w14:paraId="3CA26E0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           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SCellIndex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p_SCellIndex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:= tsc_SCellIndex_1) runs on NR_BASE_PTC</w:t>
      </w:r>
    </w:p>
    <w:p w14:paraId="3E63256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{ //UE power headroom reporting /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SCell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activation / DL pathloss change reporting/</w:t>
      </w:r>
    </w:p>
    <w:p w14:paraId="7C9EE91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NR_SYSTEM_IND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v_NR_SYSTEM_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IND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;</w:t>
      </w:r>
      <w:proofErr w:type="gramEnd"/>
    </w:p>
    <w:p w14:paraId="7760D6D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SubFrameTiming_Type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v_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TimingInfo1;</w:t>
      </w:r>
      <w:proofErr w:type="gramEnd"/>
    </w:p>
    <w:p w14:paraId="591E0A6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SubFrameTiming_Type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v_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TimingInfo2;</w:t>
      </w:r>
      <w:proofErr w:type="gramEnd"/>
    </w:p>
    <w:p w14:paraId="70831D9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SubFrameTiming_Type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v_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TimingInfo3;</w:t>
      </w:r>
      <w:proofErr w:type="gramEnd"/>
    </w:p>
    <w:p w14:paraId="711203F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SubFrameTiming_Type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v_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TimingInfo4;</w:t>
      </w:r>
      <w:proofErr w:type="gramEnd"/>
    </w:p>
    <w:p w14:paraId="5B2EEEE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var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SubFrameTiming_Type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v_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TimingInfo5;</w:t>
      </w:r>
      <w:proofErr w:type="gramEnd"/>
    </w:p>
    <w:p w14:paraId="328EE09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</w:t>
      </w:r>
      <w:r>
        <w:rPr>
          <w:rFonts w:ascii="Calibri" w:eastAsia="SimSun" w:hAnsi="Arial" w:cs="Arial" w:hint="eastAsia"/>
          <w:sz w:val="21"/>
          <w:szCs w:val="22"/>
          <w:lang w:val="en-US" w:eastAsia="zh-CN"/>
        </w:rPr>
        <w:t>...</w:t>
      </w:r>
    </w:p>
    <w:p w14:paraId="2E4BCDB0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2D1EACE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"Steps 10-11"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siclog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@</w:t>
      </w:r>
    </w:p>
    <w:p w14:paraId="0CDD180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SYSIND.receive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car_NR_SYSTEM_MultiEntryPHR_IND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p_SPCell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,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p_NR_MAC_CE_MultiEntryPHR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))  -&gt; value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v_NR_SYSTEM_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IND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;</w:t>
      </w:r>
      <w:proofErr w:type="gramEnd"/>
    </w:p>
    <w:p w14:paraId="18F092A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f_NR_PreliminaryPass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11"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6036C1A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v_TimingInfo2 :=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v_NR_SYSTEM_IND.Common.TimingInfo.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SubFrame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;</w:t>
      </w:r>
      <w:proofErr w:type="gramEnd"/>
    </w:p>
    <w:p w14:paraId="2FB0B56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</w:t>
      </w:r>
    </w:p>
    <w:p w14:paraId="292B388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</w:t>
      </w:r>
    </w:p>
    <w:p w14:paraId="7A24A1A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:=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f_SubFrameTimingDuration_Float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v_TimingInfo1, v_TimingInfo2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6A5990B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if ((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&lt;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v_TimerMax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) and (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&gt;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v_TimerMin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)) {</w:t>
      </w:r>
    </w:p>
    <w:p w14:paraId="0912178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f_NR_PreliminaryPass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11"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161C3A8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}</w:t>
      </w:r>
    </w:p>
    <w:p w14:paraId="53FD38C2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else  {</w:t>
      </w:r>
    </w:p>
    <w:p w14:paraId="347758C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f_NR_SetVerdictFailOrInconc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11: TP3 failed, UE didn't send PHR after periodic PHR expiry"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619565C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};</w:t>
      </w:r>
    </w:p>
    <w:p w14:paraId="3B6EE9A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 12"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siclog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@</w:t>
      </w:r>
    </w:p>
    <w:p w14:paraId="2905608A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4E55579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f_NR_SetCellPowerList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(v_CellPowerList_AtT2_T4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3B0D0974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7E306E52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23052F0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"Steps 13-14"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siclog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@</w:t>
      </w:r>
    </w:p>
    <w:p w14:paraId="18EB224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SYSIND.receive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car_NR_SYSTEM_MultiEntryPHR_IND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p_SPCell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,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p_NR_MAC_CE_MultiEntryPHR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))  -&gt; value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v_NR_SYSTEM_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IND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;</w:t>
      </w:r>
      <w:proofErr w:type="gramEnd"/>
    </w:p>
    <w:p w14:paraId="0F8DB5E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f_NR_PreliminaryPass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(__FILE__, __LINE__, "Step 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14</w:t>
      </w:r>
      <w:r>
        <w:rPr>
          <w:rFonts w:ascii="Calibri" w:eastAsia="SimSun" w:hAnsi="Arial" w:cs="Arial"/>
          <w:sz w:val="21"/>
          <w:szCs w:val="22"/>
          <w:lang w:val="en-US" w:eastAsia="zh-CN"/>
        </w:rPr>
        <w:t>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4A8787A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v_TimingInfo3 :=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v_NR_SYSTEM_IND.Common.TimingInfo.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SubFrame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;</w:t>
      </w:r>
      <w:proofErr w:type="gramEnd"/>
    </w:p>
    <w:p w14:paraId="4C6AEDE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</w:t>
      </w:r>
    </w:p>
    <w:p w14:paraId="3D3481A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</w:t>
      </w:r>
    </w:p>
    <w:p w14:paraId="225F480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:=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f_SubFrameTimingDuration_Float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v_TimingInfo2, v_TimingInfo3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3C5BE6C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if ((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&lt;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v_TimerMax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) and (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&gt;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v_TimerMin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)) {</w:t>
      </w:r>
    </w:p>
    <w:p w14:paraId="2CB121C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f_NR_PreliminaryPass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14"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2269C60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}</w:t>
      </w:r>
    </w:p>
    <w:p w14:paraId="4EDFDD1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else  {</w:t>
      </w:r>
    </w:p>
    <w:p w14:paraId="7D321C5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f_NR_SetVerdictFailOrInconc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14: TP3 failed, UE didn't send PHR after periodic PHR expiry"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0677078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}</w:t>
      </w:r>
    </w:p>
    <w:p w14:paraId="1F68CE0A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12B5231D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4A10BBF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//@siclog "Step 15"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siclog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@</w:t>
      </w:r>
    </w:p>
    <w:p w14:paraId="7F07E7EA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6D58FF8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f_NR_SetCellPowerList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(v_CellPowerList_AtT3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0A4EEFAD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114D8469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"Steps 16-17"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siclog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@</w:t>
      </w:r>
    </w:p>
    <w:p w14:paraId="65DD6B56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7A6BAF1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SYSIND.receive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car_NR_SYSTEM_MultiEntryPHR_IND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p_SPCell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,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p_NR_MAC_CE_MultiEntryPHR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))  -&gt; value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v_NR_SYSTEM_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IND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;</w:t>
      </w:r>
      <w:proofErr w:type="gramEnd"/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1029C27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2D15AA98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333E4384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f_NR_PreliminaryPass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17"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</w:t>
      </w:r>
    </w:p>
    <w:p w14:paraId="76B0DE9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v_TimingInfo4 :=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v_NR_SYSTEM_IND.Common.TimingInfo.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SubFrame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;</w:t>
      </w:r>
      <w:proofErr w:type="gramEnd"/>
    </w:p>
    <w:p w14:paraId="7A5742AE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</w:t>
      </w:r>
    </w:p>
    <w:p w14:paraId="00A5FD88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</w:t>
      </w:r>
    </w:p>
    <w:p w14:paraId="7AFC08A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:=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f_SubFrameTimingDuration_Float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v_TimingInfo3, v_TimingInfo4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31E5862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if ((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&lt;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v_TimerMax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) and (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&gt;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v_TimerMin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)) {</w:t>
      </w:r>
    </w:p>
    <w:p w14:paraId="4D58591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f_NR_PreliminaryPass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17"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515F8A4C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}</w:t>
      </w:r>
    </w:p>
    <w:p w14:paraId="59495A8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else  {</w:t>
      </w:r>
    </w:p>
    <w:p w14:paraId="6E21D8F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f_NR_SetVerdictFailOrInconc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17: TP3 failed, UE didn't send PHR after periodic PHR expiry"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238E186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}</w:t>
      </w:r>
    </w:p>
    <w:p w14:paraId="1D4A438B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450DDA1A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 18"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siclog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@</w:t>
      </w:r>
    </w:p>
    <w:p w14:paraId="3F74F089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43C907D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f_NR_SetCellPowerList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(v_CellPowerList_AtT2_T4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227FC149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1A26D800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5F39409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//@siclog "Steps 19-20"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siclog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@</w:t>
      </w:r>
    </w:p>
    <w:p w14:paraId="32705486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</w:t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1A6766D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lastRenderedPageBreak/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0BE0BE2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SYSIND.receive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car_NR_SYSTEM_MultiEntryPHR_IND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p_SPCell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,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p_NR_MAC_CE_MultiEntryPHR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))  -&gt; value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v_NR_SYSTEM_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IND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;</w:t>
      </w:r>
      <w:proofErr w:type="gramEnd"/>
    </w:p>
    <w:p w14:paraId="47EC215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  <w:r>
        <w:rPr>
          <w:rFonts w:ascii="Calibri" w:eastAsia="SimSun" w:hAnsi="Arial" w:cs="Arial"/>
          <w:sz w:val="21"/>
          <w:szCs w:val="22"/>
          <w:lang w:val="en-US" w:eastAsia="zh-CN"/>
        </w:rPr>
        <w:tab/>
      </w:r>
    </w:p>
    <w:p w14:paraId="48C88091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f_NR_PreliminaryPass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20"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</w:t>
      </w:r>
    </w:p>
    <w:p w14:paraId="4EF912B7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v_TimingInfo5 :=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v_NR_SYSTEM_IND.Common.TimingInfo.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SubFrame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;</w:t>
      </w:r>
      <w:proofErr w:type="gramEnd"/>
    </w:p>
    <w:p w14:paraId="444FE0B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</w:t>
      </w:r>
    </w:p>
    <w:p w14:paraId="476D2F2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:=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f_SubFrameTimingDuration_Float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</w:t>
      </w:r>
      <w:r>
        <w:rPr>
          <w:rFonts w:ascii="Calibri" w:eastAsia="SimSun" w:hAnsi="Arial" w:cs="Arial"/>
          <w:sz w:val="21"/>
          <w:szCs w:val="22"/>
          <w:highlight w:val="yellow"/>
          <w:lang w:val="en-US" w:eastAsia="zh-CN"/>
        </w:rPr>
        <w:t>v_TimingInfo4, v_TimingInfo5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42B63D50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if ((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&lt;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v_TimerMax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) and (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v_TimerDuration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&gt;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v_TimerMin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) ) {</w:t>
      </w:r>
    </w:p>
    <w:p w14:paraId="645AF99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f_NR_PreliminaryPass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20"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11269D7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}</w:t>
      </w:r>
    </w:p>
    <w:p w14:paraId="1173456F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else  {</w:t>
      </w:r>
    </w:p>
    <w:p w14:paraId="0E3B621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   </w:t>
      </w:r>
      <w:proofErr w:type="spellStart"/>
      <w:r>
        <w:rPr>
          <w:rFonts w:ascii="Calibri" w:eastAsia="SimSun" w:hAnsi="Arial" w:cs="Arial"/>
          <w:sz w:val="21"/>
          <w:szCs w:val="22"/>
          <w:lang w:val="en-US" w:eastAsia="zh-CN"/>
        </w:rPr>
        <w:t>f_NR_SetVerdictFailOrInconc</w:t>
      </w:r>
      <w:proofErr w:type="spellEnd"/>
      <w:r>
        <w:rPr>
          <w:rFonts w:ascii="Calibri" w:eastAsia="SimSun" w:hAnsi="Arial" w:cs="Arial"/>
          <w:sz w:val="21"/>
          <w:szCs w:val="22"/>
          <w:lang w:val="en-US" w:eastAsia="zh-CN"/>
        </w:rPr>
        <w:t>(__FILE__, __LINE__, "Step 20: TP3 failed, UE didn't send PHR after periodic PHR expiry"</w:t>
      </w:r>
      <w:proofErr w:type="gramStart"/>
      <w:r>
        <w:rPr>
          <w:rFonts w:ascii="Calibri" w:eastAsia="SimSun" w:hAnsi="Arial" w:cs="Arial"/>
          <w:sz w:val="21"/>
          <w:szCs w:val="22"/>
          <w:lang w:val="en-US" w:eastAsia="zh-CN"/>
        </w:rPr>
        <w:t>);</w:t>
      </w:r>
      <w:proofErr w:type="gramEnd"/>
    </w:p>
    <w:p w14:paraId="172E804B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       }</w:t>
      </w:r>
    </w:p>
    <w:p w14:paraId="6DFC8DB7" w14:textId="77777777" w:rsidR="00CC4BC3" w:rsidRDefault="00CC4B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</w:p>
    <w:p w14:paraId="0CD5A8D5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  </w:t>
      </w:r>
    </w:p>
    <w:p w14:paraId="7BBAB6E3" w14:textId="77777777" w:rsidR="00CC4BC3" w:rsidRDefault="00B8501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sz w:val="21"/>
          <w:szCs w:val="22"/>
          <w:lang w:val="en-US" w:eastAsia="zh-CN"/>
        </w:rPr>
      </w:pPr>
      <w:r>
        <w:rPr>
          <w:rFonts w:ascii="Calibri" w:eastAsia="SimSun" w:hAnsi="Arial" w:cs="Arial"/>
          <w:sz w:val="21"/>
          <w:szCs w:val="22"/>
          <w:lang w:val="en-US" w:eastAsia="zh-CN"/>
        </w:rPr>
        <w:t xml:space="preserve">  };</w:t>
      </w:r>
    </w:p>
    <w:p w14:paraId="4507158E" w14:textId="77777777" w:rsidR="00CC4BC3" w:rsidRDefault="00B8501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7909"/>
      <w:r>
        <w:rPr>
          <w:b/>
          <w:szCs w:val="22"/>
        </w:rPr>
        <w:t xml:space="preserve">Branches </w:t>
      </w:r>
      <w:bookmarkEnd w:id="11"/>
      <w:bookmarkEnd w:id="12"/>
      <w:bookmarkEnd w:id="13"/>
      <w:r>
        <w:rPr>
          <w:b/>
          <w:szCs w:val="22"/>
        </w:rPr>
        <w:t>executed</w:t>
      </w:r>
      <w:bookmarkEnd w:id="14"/>
      <w:bookmarkEnd w:id="19"/>
    </w:p>
    <w:p w14:paraId="3BD2C26D" w14:textId="77777777" w:rsidR="00CC4BC3" w:rsidRDefault="00B8501B">
      <w:pPr>
        <w:rPr>
          <w:rFonts w:eastAsia="SimSun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eastAsia="SimSun" w:hint="eastAsia"/>
          <w:lang w:val="en-US" w:eastAsia="zh-CN"/>
        </w:rPr>
        <w:t>CA_n41C</w:t>
      </w:r>
      <w:r>
        <w:rPr>
          <w:rFonts w:eastAsia="SimSun" w:cs="Arial" w:hint="eastAsia"/>
          <w:lang w:val="en-US" w:eastAsia="zh-CN"/>
        </w:rPr>
        <w:t>.</w:t>
      </w:r>
    </w:p>
    <w:p w14:paraId="1F79A146" w14:textId="77777777" w:rsidR="00CC4BC3" w:rsidRDefault="00B8501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0" w:name="_Toc19623"/>
      <w:bookmarkStart w:id="21" w:name="_Toc28910"/>
      <w:r>
        <w:rPr>
          <w:b/>
          <w:szCs w:val="22"/>
        </w:rPr>
        <w:t>Execution Log Files</w:t>
      </w:r>
      <w:bookmarkEnd w:id="15"/>
      <w:bookmarkEnd w:id="16"/>
      <w:bookmarkEnd w:id="17"/>
      <w:bookmarkEnd w:id="20"/>
      <w:bookmarkEnd w:id="21"/>
      <w:r>
        <w:rPr>
          <w:b/>
          <w:szCs w:val="22"/>
        </w:rPr>
        <w:t xml:space="preserve"> </w:t>
      </w:r>
    </w:p>
    <w:p w14:paraId="182CAD75" w14:textId="77777777" w:rsidR="00CC4BC3" w:rsidRDefault="00B8501B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2" w:name="_Toc21283"/>
      <w:bookmarkStart w:id="23" w:name="_Toc31267"/>
      <w:proofErr w:type="spellStart"/>
      <w:r>
        <w:rPr>
          <w:rFonts w:cs="Arial" w:hint="eastAsia"/>
          <w:b/>
          <w:szCs w:val="22"/>
          <w:lang w:val="en-US" w:eastAsia="ja-JP"/>
        </w:rPr>
        <w:t>HiSilicon</w:t>
      </w:r>
      <w:proofErr w:type="spellEnd"/>
      <w:r>
        <w:rPr>
          <w:rFonts w:cs="Arial" w:hint="eastAsia"/>
          <w:b/>
          <w:szCs w:val="22"/>
          <w:lang w:val="en-US" w:eastAsia="ja-JP"/>
        </w:rPr>
        <w:t xml:space="preserve"> Balong 5000</w:t>
      </w:r>
      <w:bookmarkEnd w:id="22"/>
      <w:bookmarkEnd w:id="23"/>
    </w:p>
    <w:p w14:paraId="05072FBC" w14:textId="77777777" w:rsidR="00CC4BC3" w:rsidRDefault="00B8501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</w:t>
      </w:r>
      <w:proofErr w:type="gramStart"/>
      <w:r>
        <w:rPr>
          <w:rFonts w:cs="Arial" w:hint="eastAsia"/>
          <w:sz w:val="21"/>
          <w:szCs w:val="22"/>
          <w:lang w:val="en-US" w:eastAsia="ja-JP"/>
        </w:rPr>
        <w:t>5000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</w:rPr>
        <w:t>passed</w:t>
      </w:r>
      <w:proofErr w:type="gramEnd"/>
      <w:r>
        <w:rPr>
          <w:rFonts w:cs="Arial"/>
        </w:rPr>
        <w:t xml:space="preserve"> this test case on </w:t>
      </w:r>
      <w:r>
        <w:rPr>
          <w:rFonts w:ascii="Arial" w:eastAsia="SimSun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7FBEE4AF" w14:textId="77777777" w:rsidR="00CC4BC3" w:rsidRDefault="00B8501B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4" w:name="OLE_LINK75"/>
      <w:bookmarkStart w:id="25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r>
        <w:rPr>
          <w:rFonts w:ascii="Times New Roman" w:eastAsia="SimSun" w:hAnsi="Times New Roman"/>
          <w:b w:val="0"/>
          <w:lang w:eastAsia="en-US"/>
        </w:rPr>
        <w:t xml:space="preserve"> </w:t>
      </w:r>
      <w:r>
        <w:rPr>
          <w:rFonts w:ascii="Times New Roman" w:eastAsia="SimSun" w:hAnsi="Times New Roman" w:hint="eastAsia"/>
          <w:b w:val="0"/>
          <w:lang w:eastAsia="en-US"/>
        </w:rPr>
        <w:t>TC_7_1_1_3_8_1_NR5GC_CA_n41C_PASS</w:t>
      </w:r>
      <w:r>
        <w:rPr>
          <w:rFonts w:ascii="Times New Roman" w:eastAsia="SimSun" w:hAnsi="Times New Roman"/>
          <w:b w:val="0"/>
          <w:lang w:eastAsia="en-US"/>
        </w:rPr>
        <w:t>.</w:t>
      </w:r>
      <w:bookmarkEnd w:id="24"/>
      <w:bookmarkEnd w:id="25"/>
      <w:r>
        <w:rPr>
          <w:rFonts w:ascii="Times New Roman" w:eastAsia="SimSun" w:hAnsi="Times New Roman" w:hint="eastAsia"/>
          <w:b w:val="0"/>
          <w:lang w:eastAsia="zh-CN"/>
        </w:rPr>
        <w:t>spm</w:t>
      </w:r>
    </w:p>
    <w:p w14:paraId="5957FFEA" w14:textId="77777777" w:rsidR="00CC4BC3" w:rsidRDefault="00B8501B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 w:hint="eastAsia"/>
          <w:lang w:val="en-US" w:eastAsia="zh-CN"/>
        </w:rPr>
        <w:t xml:space="preserve">  </w:t>
      </w:r>
      <w:r>
        <w:rPr>
          <w:rFonts w:eastAsia="SimSun"/>
        </w:rPr>
        <w:t>PIXCIT settings used:</w:t>
      </w:r>
    </w:p>
    <w:p w14:paraId="2001950B" w14:textId="77777777" w:rsidR="00CC4BC3" w:rsidRDefault="00B8501B">
      <w:pPr>
        <w:autoSpaceDN w:val="0"/>
        <w:spacing w:after="0"/>
        <w:ind w:firstLineChars="200" w:firstLine="400"/>
        <w:rPr>
          <w:rFonts w:eastAsia="SimSun"/>
          <w:lang w:eastAsia="zh-CN"/>
        </w:rPr>
      </w:pPr>
      <w:r>
        <w:rPr>
          <w:rFonts w:eastAsia="SimSun"/>
        </w:rPr>
        <w:t xml:space="preserve"> </w:t>
      </w:r>
      <w:r>
        <w:rPr>
          <w:rFonts w:eastAsia="SimSun" w:hint="eastAsia"/>
        </w:rPr>
        <w:t>\</w:t>
      </w:r>
      <w:r>
        <w:rPr>
          <w:rFonts w:eastAsia="SimSun"/>
        </w:rPr>
        <w:t xml:space="preserve"> </w:t>
      </w:r>
      <w:proofErr w:type="spellStart"/>
      <w:r>
        <w:rPr>
          <w:rFonts w:eastAsia="SimSun" w:hint="eastAsia"/>
        </w:rPr>
        <w:t>PCT_PICS_PIXIT.sppar</w:t>
      </w:r>
      <w:proofErr w:type="spellEnd"/>
    </w:p>
    <w:p w14:paraId="77BF8316" w14:textId="77777777" w:rsidR="00CC4BC3" w:rsidRDefault="00CC4BC3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0914D6C3" w14:textId="77777777" w:rsidR="00CC4BC3" w:rsidRDefault="00B8501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6" w:name="_Toc295288973"/>
      <w:bookmarkStart w:id="27" w:name="_Toc13684"/>
      <w:bookmarkStart w:id="28" w:name="_Toc325725668"/>
      <w:bookmarkStart w:id="29" w:name="_Toc122434496"/>
      <w:bookmarkStart w:id="30" w:name="_Toc4373"/>
      <w:r>
        <w:rPr>
          <w:b/>
          <w:szCs w:val="22"/>
        </w:rPr>
        <w:t>References</w:t>
      </w:r>
      <w:bookmarkEnd w:id="26"/>
      <w:bookmarkEnd w:id="27"/>
      <w:bookmarkEnd w:id="28"/>
      <w:bookmarkEnd w:id="29"/>
      <w:bookmarkEnd w:id="30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CC4BC3" w14:paraId="3A1523CF" w14:textId="77777777">
        <w:tc>
          <w:tcPr>
            <w:tcW w:w="709" w:type="dxa"/>
          </w:tcPr>
          <w:p w14:paraId="7F7F9C60" w14:textId="77777777" w:rsidR="00CC4BC3" w:rsidRDefault="00B8501B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5D9F0F27" w14:textId="77777777" w:rsidR="00CC4BC3" w:rsidRDefault="00B8501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R5s210337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7.1.1.3.8.1 in FR1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580B9177" w14:textId="77777777" w:rsidR="00CC4BC3" w:rsidRDefault="00CC4BC3">
      <w:pPr>
        <w:rPr>
          <w:rFonts w:eastAsia="SimSun"/>
          <w:lang w:val="en-US" w:eastAsia="zh-CN"/>
        </w:rPr>
      </w:pPr>
    </w:p>
    <w:sectPr w:rsidR="00CC4B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11A20" w14:textId="77777777" w:rsidR="008A3E91" w:rsidRDefault="008A3E91">
      <w:pPr>
        <w:spacing w:after="0" w:line="240" w:lineRule="auto"/>
      </w:pPr>
      <w:r>
        <w:separator/>
      </w:r>
    </w:p>
  </w:endnote>
  <w:endnote w:type="continuationSeparator" w:id="0">
    <w:p w14:paraId="520274CD" w14:textId="77777777" w:rsidR="008A3E91" w:rsidRDefault="008A3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6879D" w14:textId="77777777" w:rsidR="008A3E91" w:rsidRDefault="008A3E91">
      <w:pPr>
        <w:spacing w:after="0" w:line="240" w:lineRule="auto"/>
      </w:pPr>
      <w:r>
        <w:separator/>
      </w:r>
    </w:p>
  </w:footnote>
  <w:footnote w:type="continuationSeparator" w:id="0">
    <w:p w14:paraId="15E734CA" w14:textId="77777777" w:rsidR="008A3E91" w:rsidRDefault="008A3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C7D4C" w14:textId="77777777" w:rsidR="00B8501B" w:rsidRDefault="00B8501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B80C1" w14:textId="77777777" w:rsidR="00B8501B" w:rsidRDefault="00B850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85B68" w14:textId="77777777" w:rsidR="00B8501B" w:rsidRDefault="00B850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277BC" w14:textId="77777777" w:rsidR="00B8501B" w:rsidRDefault="00B850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79241C39"/>
    <w:multiLevelType w:val="hybridMultilevel"/>
    <w:tmpl w:val="BCE65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14A24"/>
    <w:rsid w:val="004242F1"/>
    <w:rsid w:val="004B75B7"/>
    <w:rsid w:val="0051580D"/>
    <w:rsid w:val="00547111"/>
    <w:rsid w:val="00592D74"/>
    <w:rsid w:val="00595937"/>
    <w:rsid w:val="005E2C44"/>
    <w:rsid w:val="00621188"/>
    <w:rsid w:val="006257ED"/>
    <w:rsid w:val="00665C47"/>
    <w:rsid w:val="00695808"/>
    <w:rsid w:val="006B3C17"/>
    <w:rsid w:val="006B46FB"/>
    <w:rsid w:val="006E21FB"/>
    <w:rsid w:val="00735776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3E91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01B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4BC3"/>
    <w:rsid w:val="00CC5026"/>
    <w:rsid w:val="00CC68D0"/>
    <w:rsid w:val="00D03794"/>
    <w:rsid w:val="00D03F9A"/>
    <w:rsid w:val="00D06D51"/>
    <w:rsid w:val="00D24991"/>
    <w:rsid w:val="00D31EC5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5871BB"/>
    <w:rsid w:val="01842C3D"/>
    <w:rsid w:val="019B29B7"/>
    <w:rsid w:val="0228556A"/>
    <w:rsid w:val="029236B3"/>
    <w:rsid w:val="02C74349"/>
    <w:rsid w:val="02FC3F33"/>
    <w:rsid w:val="03C50D3C"/>
    <w:rsid w:val="03D2430F"/>
    <w:rsid w:val="03D70295"/>
    <w:rsid w:val="03FE15C3"/>
    <w:rsid w:val="04540D6A"/>
    <w:rsid w:val="04914780"/>
    <w:rsid w:val="04DE79E0"/>
    <w:rsid w:val="053C525D"/>
    <w:rsid w:val="05C37719"/>
    <w:rsid w:val="06443DCA"/>
    <w:rsid w:val="06B745FB"/>
    <w:rsid w:val="06D62E18"/>
    <w:rsid w:val="0706123B"/>
    <w:rsid w:val="073B2050"/>
    <w:rsid w:val="08251C47"/>
    <w:rsid w:val="083E0B9C"/>
    <w:rsid w:val="084C2095"/>
    <w:rsid w:val="08C7494A"/>
    <w:rsid w:val="09C87AB9"/>
    <w:rsid w:val="0A342D44"/>
    <w:rsid w:val="0A7D3E1A"/>
    <w:rsid w:val="0B146ED2"/>
    <w:rsid w:val="0BB30505"/>
    <w:rsid w:val="0BDD0F9C"/>
    <w:rsid w:val="0DA3592D"/>
    <w:rsid w:val="0DF75EB7"/>
    <w:rsid w:val="0FE43101"/>
    <w:rsid w:val="117A3E52"/>
    <w:rsid w:val="11F361BB"/>
    <w:rsid w:val="124110C9"/>
    <w:rsid w:val="134E3E0E"/>
    <w:rsid w:val="13544D3A"/>
    <w:rsid w:val="13614105"/>
    <w:rsid w:val="143849DA"/>
    <w:rsid w:val="145D034B"/>
    <w:rsid w:val="15242A85"/>
    <w:rsid w:val="15B961FF"/>
    <w:rsid w:val="161869BA"/>
    <w:rsid w:val="161C3662"/>
    <w:rsid w:val="17606B00"/>
    <w:rsid w:val="17616F51"/>
    <w:rsid w:val="17C03384"/>
    <w:rsid w:val="183D4B05"/>
    <w:rsid w:val="1892251D"/>
    <w:rsid w:val="193745D2"/>
    <w:rsid w:val="19603A0A"/>
    <w:rsid w:val="1B0123E6"/>
    <w:rsid w:val="1B7643EA"/>
    <w:rsid w:val="1C2B16FD"/>
    <w:rsid w:val="1CEE12AB"/>
    <w:rsid w:val="1DF504B3"/>
    <w:rsid w:val="1E445E37"/>
    <w:rsid w:val="1E61491D"/>
    <w:rsid w:val="1E9055E9"/>
    <w:rsid w:val="1E9A02DF"/>
    <w:rsid w:val="1F565E4D"/>
    <w:rsid w:val="21173C6F"/>
    <w:rsid w:val="21E0133B"/>
    <w:rsid w:val="22EE4652"/>
    <w:rsid w:val="23F25EA9"/>
    <w:rsid w:val="24381A8A"/>
    <w:rsid w:val="245E683D"/>
    <w:rsid w:val="24F63EB5"/>
    <w:rsid w:val="251348A0"/>
    <w:rsid w:val="26394C26"/>
    <w:rsid w:val="26CE5643"/>
    <w:rsid w:val="28536F11"/>
    <w:rsid w:val="28704A93"/>
    <w:rsid w:val="28C56B96"/>
    <w:rsid w:val="29291660"/>
    <w:rsid w:val="299D470C"/>
    <w:rsid w:val="29F855A2"/>
    <w:rsid w:val="2A791FC1"/>
    <w:rsid w:val="2A996825"/>
    <w:rsid w:val="2B417025"/>
    <w:rsid w:val="2BF05B3D"/>
    <w:rsid w:val="2C1B0BBF"/>
    <w:rsid w:val="2DA61C46"/>
    <w:rsid w:val="2DE40000"/>
    <w:rsid w:val="2F055BB0"/>
    <w:rsid w:val="2F1B3F12"/>
    <w:rsid w:val="2FA96750"/>
    <w:rsid w:val="30AC4A19"/>
    <w:rsid w:val="310F1A18"/>
    <w:rsid w:val="32401C0B"/>
    <w:rsid w:val="32C10C3E"/>
    <w:rsid w:val="32FF0761"/>
    <w:rsid w:val="33072CA8"/>
    <w:rsid w:val="33865092"/>
    <w:rsid w:val="342A1F22"/>
    <w:rsid w:val="34496D1E"/>
    <w:rsid w:val="344C341A"/>
    <w:rsid w:val="354F5F00"/>
    <w:rsid w:val="358D3F21"/>
    <w:rsid w:val="36197451"/>
    <w:rsid w:val="36A83085"/>
    <w:rsid w:val="37853D4E"/>
    <w:rsid w:val="37911274"/>
    <w:rsid w:val="38156AB0"/>
    <w:rsid w:val="39114783"/>
    <w:rsid w:val="392E41E2"/>
    <w:rsid w:val="3ABC3912"/>
    <w:rsid w:val="3B142E4F"/>
    <w:rsid w:val="3C3C0E1A"/>
    <w:rsid w:val="3CC4497E"/>
    <w:rsid w:val="3D1E346E"/>
    <w:rsid w:val="3DB24808"/>
    <w:rsid w:val="3DDD4482"/>
    <w:rsid w:val="3EA8517C"/>
    <w:rsid w:val="3F2B43CA"/>
    <w:rsid w:val="41DD2EF0"/>
    <w:rsid w:val="42B3445A"/>
    <w:rsid w:val="42CA2B93"/>
    <w:rsid w:val="437E3AAC"/>
    <w:rsid w:val="45C454DE"/>
    <w:rsid w:val="45F471C5"/>
    <w:rsid w:val="45FA252C"/>
    <w:rsid w:val="46715D6C"/>
    <w:rsid w:val="468B5EBB"/>
    <w:rsid w:val="468C1718"/>
    <w:rsid w:val="46AF10F3"/>
    <w:rsid w:val="46C61EBB"/>
    <w:rsid w:val="476268D6"/>
    <w:rsid w:val="47715D03"/>
    <w:rsid w:val="478D1B02"/>
    <w:rsid w:val="48630BAE"/>
    <w:rsid w:val="48E8026F"/>
    <w:rsid w:val="495A4B14"/>
    <w:rsid w:val="4C6318E4"/>
    <w:rsid w:val="4C870B97"/>
    <w:rsid w:val="4CA321F9"/>
    <w:rsid w:val="4D513F30"/>
    <w:rsid w:val="4D6B31D5"/>
    <w:rsid w:val="4D8671DE"/>
    <w:rsid w:val="4DB01A0B"/>
    <w:rsid w:val="4EA658F2"/>
    <w:rsid w:val="4EBC2040"/>
    <w:rsid w:val="4EE7658E"/>
    <w:rsid w:val="4EEC28C0"/>
    <w:rsid w:val="4FD01996"/>
    <w:rsid w:val="502C5E24"/>
    <w:rsid w:val="51361CAD"/>
    <w:rsid w:val="514F6643"/>
    <w:rsid w:val="51A87743"/>
    <w:rsid w:val="520362C3"/>
    <w:rsid w:val="520A4AF8"/>
    <w:rsid w:val="52322E24"/>
    <w:rsid w:val="52BF45C1"/>
    <w:rsid w:val="52CC59B5"/>
    <w:rsid w:val="53853701"/>
    <w:rsid w:val="54411846"/>
    <w:rsid w:val="548746DA"/>
    <w:rsid w:val="558D0945"/>
    <w:rsid w:val="558D4A19"/>
    <w:rsid w:val="55A1211A"/>
    <w:rsid w:val="55BC3185"/>
    <w:rsid w:val="590A764A"/>
    <w:rsid w:val="59390367"/>
    <w:rsid w:val="59403F92"/>
    <w:rsid w:val="59EB7581"/>
    <w:rsid w:val="5A013A89"/>
    <w:rsid w:val="5B155393"/>
    <w:rsid w:val="5B165DB8"/>
    <w:rsid w:val="5B9659EB"/>
    <w:rsid w:val="5C1223E4"/>
    <w:rsid w:val="5C855F45"/>
    <w:rsid w:val="5CBA4D9D"/>
    <w:rsid w:val="5D02792B"/>
    <w:rsid w:val="5E4006EF"/>
    <w:rsid w:val="600960DA"/>
    <w:rsid w:val="603E1B77"/>
    <w:rsid w:val="60BF2406"/>
    <w:rsid w:val="61C45E74"/>
    <w:rsid w:val="61DC45EC"/>
    <w:rsid w:val="630445FE"/>
    <w:rsid w:val="63796B5E"/>
    <w:rsid w:val="639D3EC2"/>
    <w:rsid w:val="63F428C4"/>
    <w:rsid w:val="64B216AA"/>
    <w:rsid w:val="64EC69AC"/>
    <w:rsid w:val="654D0EAC"/>
    <w:rsid w:val="657A03E2"/>
    <w:rsid w:val="65CC13FB"/>
    <w:rsid w:val="667E2396"/>
    <w:rsid w:val="66FE5AF7"/>
    <w:rsid w:val="6753591D"/>
    <w:rsid w:val="675A41A4"/>
    <w:rsid w:val="684E2495"/>
    <w:rsid w:val="68825CED"/>
    <w:rsid w:val="6895045F"/>
    <w:rsid w:val="69262335"/>
    <w:rsid w:val="69306CE0"/>
    <w:rsid w:val="69D042DF"/>
    <w:rsid w:val="6A144D11"/>
    <w:rsid w:val="6A1F4833"/>
    <w:rsid w:val="6AAF18AE"/>
    <w:rsid w:val="6AC20E0C"/>
    <w:rsid w:val="6B2D419F"/>
    <w:rsid w:val="6C602852"/>
    <w:rsid w:val="6DF53C48"/>
    <w:rsid w:val="6DFE645F"/>
    <w:rsid w:val="6E9F7513"/>
    <w:rsid w:val="704228E5"/>
    <w:rsid w:val="70BC1903"/>
    <w:rsid w:val="70DD7079"/>
    <w:rsid w:val="72A26C68"/>
    <w:rsid w:val="734165A5"/>
    <w:rsid w:val="758369B3"/>
    <w:rsid w:val="75A6629F"/>
    <w:rsid w:val="75DA4768"/>
    <w:rsid w:val="7689172F"/>
    <w:rsid w:val="77516DB1"/>
    <w:rsid w:val="77997C8C"/>
    <w:rsid w:val="77AF180E"/>
    <w:rsid w:val="78321A59"/>
    <w:rsid w:val="78DC38F1"/>
    <w:rsid w:val="79AB2D43"/>
    <w:rsid w:val="7A421E84"/>
    <w:rsid w:val="7A8E2C32"/>
    <w:rsid w:val="7B5714D6"/>
    <w:rsid w:val="7B852FD7"/>
    <w:rsid w:val="7B98578C"/>
    <w:rsid w:val="7CDE0D7B"/>
    <w:rsid w:val="7D9E124D"/>
    <w:rsid w:val="7EFD635B"/>
    <w:rsid w:val="7EFF675C"/>
    <w:rsid w:val="7F324074"/>
    <w:rsid w:val="7F3E10B0"/>
    <w:rsid w:val="7F8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E92FFA"/>
  <w15:docId w15:val="{B26CBD98-B431-421A-87F3-C7353B201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uiPriority w:val="99"/>
    <w:rsid w:val="00B85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12</Pages>
  <Words>3449</Words>
  <Characters>19664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3</cp:revision>
  <cp:lastPrinted>2411-12-31T00:00:00Z</cp:lastPrinted>
  <dcterms:created xsi:type="dcterms:W3CDTF">2021-03-18T06:23:00Z</dcterms:created>
  <dcterms:modified xsi:type="dcterms:W3CDTF">2021-03-18T09:45:00Z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