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0B94B0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2E35E5">
          <w:rPr>
            <w:b/>
            <w:i/>
            <w:noProof/>
            <w:sz w:val="28"/>
          </w:rPr>
          <w:t>32</w:t>
        </w:r>
        <w:r w:rsidR="006C5969">
          <w:rPr>
            <w:b/>
            <w:i/>
            <w:noProof/>
            <w:sz w:val="28"/>
          </w:rPr>
          <w:t>4</w:t>
        </w:r>
      </w:fldSimple>
    </w:p>
    <w:p w14:paraId="5D6FC58C" w14:textId="307A0302" w:rsidR="001A09A3" w:rsidRDefault="0045023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4502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9BB62B1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</w:t>
            </w:r>
            <w:r w:rsidR="006C596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6AA7054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</w:t>
            </w:r>
            <w:r w:rsidR="006C5969">
              <w:t>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3EB6041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</w:t>
            </w:r>
            <w:r w:rsidR="006C5969">
              <w:rPr>
                <w:noProof/>
              </w:rPr>
              <w:t>8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A92FEF7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</w:t>
            </w:r>
            <w:r w:rsidR="006C5969">
              <w:rPr>
                <w:rFonts w:cs="Arial"/>
                <w:noProof/>
              </w:rPr>
              <w:t>8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A21BE4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6C5969">
              <w:rPr>
                <w:noProof/>
              </w:rPr>
              <w:t>8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87413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05A77CA" w14:textId="1A5CEEE3" w:rsidR="006C596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5969" w:rsidRPr="00461636">
        <w:rPr>
          <w:rFonts w:cs="Arial"/>
          <w:iCs/>
        </w:rPr>
        <w:t>Table of Contents</w:t>
      </w:r>
      <w:r w:rsidR="006C5969">
        <w:tab/>
      </w:r>
      <w:r w:rsidR="006C5969">
        <w:fldChar w:fldCharType="begin"/>
      </w:r>
      <w:r w:rsidR="006C5969">
        <w:instrText xml:space="preserve"> PAGEREF _Toc66874135 \h </w:instrText>
      </w:r>
      <w:r w:rsidR="006C5969">
        <w:fldChar w:fldCharType="separate"/>
      </w:r>
      <w:r w:rsidR="006C5969">
        <w:t>2</w:t>
      </w:r>
      <w:r w:rsidR="006C5969">
        <w:fldChar w:fldCharType="end"/>
      </w:r>
    </w:p>
    <w:p w14:paraId="09B26E9B" w14:textId="5E31F733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_Toc66874136 \h </w:instrText>
      </w:r>
      <w:r>
        <w:fldChar w:fldCharType="separate"/>
      </w:r>
      <w:r>
        <w:t>3</w:t>
      </w:r>
      <w:r>
        <w:fldChar w:fldCharType="end"/>
      </w:r>
    </w:p>
    <w:p w14:paraId="1D49EB34" w14:textId="531EC6FA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163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_Toc66874137 \h </w:instrText>
      </w:r>
      <w:r>
        <w:fldChar w:fldCharType="separate"/>
      </w:r>
      <w:r>
        <w:t>3</w:t>
      </w:r>
      <w:r>
        <w:fldChar w:fldCharType="end"/>
      </w:r>
    </w:p>
    <w:p w14:paraId="37D0FAE4" w14:textId="05C45602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_Toc66874138 \h </w:instrText>
      </w:r>
      <w:r>
        <w:fldChar w:fldCharType="separate"/>
      </w:r>
      <w:r>
        <w:t>3</w:t>
      </w:r>
      <w:r>
        <w:fldChar w:fldCharType="end"/>
      </w:r>
    </w:p>
    <w:p w14:paraId="6735BDDD" w14:textId="2EE3C1D9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b/>
          <w:lang w:val="en-US"/>
        </w:rPr>
        <w:t xml:space="preserve">2.1 </w:t>
      </w:r>
      <w:r w:rsidRPr="00461636">
        <w:rPr>
          <w:b/>
          <w:lang w:val="pt-BR"/>
        </w:rPr>
        <w:t xml:space="preserve">Change </w:t>
      </w:r>
      <w:r w:rsidRPr="0046163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_Toc66874139 \h </w:instrText>
      </w:r>
      <w:r>
        <w:fldChar w:fldCharType="separate"/>
      </w:r>
      <w:r>
        <w:t>3</w:t>
      </w:r>
      <w:r>
        <w:fldChar w:fldCharType="end"/>
      </w:r>
    </w:p>
    <w:p w14:paraId="13C1BA9A" w14:textId="154E18F4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_Toc66874140 \h </w:instrText>
      </w:r>
      <w:r>
        <w:fldChar w:fldCharType="separate"/>
      </w:r>
      <w:r>
        <w:t>6</w:t>
      </w:r>
      <w:r>
        <w:fldChar w:fldCharType="end"/>
      </w:r>
    </w:p>
    <w:p w14:paraId="0A206E54" w14:textId="20328260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_Toc66874141 \h </w:instrText>
      </w:r>
      <w:r>
        <w:fldChar w:fldCharType="separate"/>
      </w:r>
      <w:r>
        <w:t>6</w:t>
      </w:r>
      <w:r>
        <w:fldChar w:fldCharType="end"/>
      </w:r>
    </w:p>
    <w:p w14:paraId="193551D4" w14:textId="3D472B9F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1636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_Toc66874142 \h </w:instrText>
      </w:r>
      <w:r>
        <w:fldChar w:fldCharType="separate"/>
      </w:r>
      <w:r>
        <w:t>6</w:t>
      </w:r>
      <w:r>
        <w:fldChar w:fldCharType="end"/>
      </w:r>
    </w:p>
    <w:p w14:paraId="2D90E62B" w14:textId="711EED20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_Toc66874143 \h </w:instrText>
      </w:r>
      <w:r>
        <w:fldChar w:fldCharType="separate"/>
      </w:r>
      <w:r>
        <w:t>6</w:t>
      </w:r>
      <w:r>
        <w:fldChar w:fldCharType="end"/>
      </w:r>
    </w:p>
    <w:p w14:paraId="2E4D4796" w14:textId="2ADAC34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87413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BF8C5E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</w:t>
      </w:r>
      <w:r w:rsidR="006C5969">
        <w:rPr>
          <w:rFonts w:cs="Arial"/>
        </w:rPr>
        <w:t xml:space="preserve">8 </w:t>
      </w:r>
      <w:r>
        <w:rPr>
          <w:rFonts w:cs="Arial"/>
        </w:rPr>
        <w:t>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874137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4220D83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</w:t>
      </w:r>
      <w:r w:rsidR="006C5969">
        <w:rPr>
          <w:rFonts w:cs="Arial"/>
          <w:lang w:eastAsia="ja-JP"/>
        </w:rPr>
        <w:t>8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874138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0DE7B693" w:rsidR="00144C26" w:rsidRPr="00144C26" w:rsidRDefault="00144C26" w:rsidP="00144C26">
      <w:r>
        <w:t>In addition to the below changes, the changes of R5s210074, R5s21007</w:t>
      </w:r>
      <w:r w:rsidR="006C5969">
        <w:t>5, R5s210330</w:t>
      </w:r>
      <w:r>
        <w:t xml:space="preserve"> and changes </w:t>
      </w:r>
      <w:r w:rsidR="006C5969">
        <w:t>2-4</w:t>
      </w:r>
      <w:r>
        <w:t xml:space="preserve"> </w:t>
      </w:r>
      <w:proofErr w:type="gramStart"/>
      <w:r>
        <w:t>of  R</w:t>
      </w:r>
      <w:proofErr w:type="gramEnd"/>
      <w:r>
        <w:t>5s21033</w:t>
      </w:r>
      <w:r w:rsidR="006C5969">
        <w:t>4</w:t>
      </w:r>
      <w:r>
        <w:t xml:space="preserve"> are required and applied.</w:t>
      </w:r>
    </w:p>
    <w:p w14:paraId="4703ACFD" w14:textId="3E83B340" w:rsidR="00394E7E" w:rsidRDefault="00394E7E" w:rsidP="00394E7E"/>
    <w:p w14:paraId="02A25EF5" w14:textId="77777777" w:rsidR="00DB1E8D" w:rsidRDefault="00DB1E8D" w:rsidP="00DB1E8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1E8D" w14:paraId="05ECF165" w14:textId="77777777" w:rsidTr="00560AF8">
        <w:trPr>
          <w:trHeight w:val="447"/>
        </w:trPr>
        <w:tc>
          <w:tcPr>
            <w:tcW w:w="1985" w:type="dxa"/>
          </w:tcPr>
          <w:p w14:paraId="2A219760" w14:textId="77777777" w:rsidR="00DB1E8D" w:rsidRDefault="00DB1E8D" w:rsidP="00560A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5B90475" w14:textId="77777777" w:rsidR="00DB1E8D" w:rsidRDefault="00DB1E8D" w:rsidP="00560AF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>f_TC_7_8_NR5GC_IMS1</w:t>
            </w:r>
          </w:p>
        </w:tc>
      </w:tr>
      <w:tr w:rsidR="00DB1E8D" w14:paraId="6C6744AA" w14:textId="77777777" w:rsidTr="00560AF8">
        <w:trPr>
          <w:trHeight w:val="549"/>
        </w:trPr>
        <w:tc>
          <w:tcPr>
            <w:tcW w:w="1985" w:type="dxa"/>
          </w:tcPr>
          <w:p w14:paraId="6DF570F4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FB227E" w14:textId="2212FC8B" w:rsidR="00DB1E8D" w:rsidRDefault="00DB1E8D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>Precondition status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need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s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to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be 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>pass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ed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in function </w:t>
            </w:r>
            <w:r w:rsidRPr="008A1733">
              <w:rPr>
                <w:rFonts w:cs="Arial"/>
                <w:sz w:val="21"/>
                <w:szCs w:val="22"/>
                <w:lang w:val="en-US" w:eastAsia="en-GB"/>
              </w:rPr>
              <w:t>f_IMS_MTCallSetup_NR5GC_A_5_2_Step2_10(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) call to control expected “require” header (see R5s210334 change 4)</w:t>
            </w:r>
          </w:p>
        </w:tc>
      </w:tr>
      <w:tr w:rsidR="00DB1E8D" w14:paraId="2EF858C4" w14:textId="77777777" w:rsidTr="00560AF8">
        <w:tc>
          <w:tcPr>
            <w:tcW w:w="1985" w:type="dxa"/>
          </w:tcPr>
          <w:p w14:paraId="50C22891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B116D" w14:textId="77777777" w:rsidR="00DB1E8D" w:rsidRDefault="00DB1E8D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 xml:space="preserve">Pass </w:t>
            </w:r>
            <w:proofErr w:type="spellStart"/>
            <w:r>
              <w:rPr>
                <w:rFonts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>
              <w:rPr>
                <w:rFonts w:cs="Arial"/>
                <w:sz w:val="21"/>
                <w:szCs w:val="22"/>
                <w:lang w:val="en-US" w:eastAsia="en-GB"/>
              </w:rPr>
              <w:t xml:space="preserve"> into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</w:t>
            </w:r>
            <w:r w:rsidRPr="008A1733">
              <w:rPr>
                <w:rFonts w:cs="Arial"/>
                <w:sz w:val="21"/>
                <w:szCs w:val="22"/>
                <w:lang w:val="en-US" w:eastAsia="en-GB"/>
              </w:rPr>
              <w:t>f_IMS_MTCallSetup_NR5GC_A_5_2_Step2_10(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).</w:t>
            </w:r>
          </w:p>
        </w:tc>
      </w:tr>
      <w:tr w:rsidR="00DB1E8D" w14:paraId="17F32FDB" w14:textId="77777777" w:rsidTr="00560AF8">
        <w:tc>
          <w:tcPr>
            <w:tcW w:w="1985" w:type="dxa"/>
          </w:tcPr>
          <w:p w14:paraId="08722CB3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F298C2C" w14:textId="77777777" w:rsidR="00DB1E8D" w:rsidRDefault="00DB1E8D" w:rsidP="00560AF8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DB1E8D" w14:paraId="4466479D" w14:textId="77777777" w:rsidTr="00560AF8">
        <w:tc>
          <w:tcPr>
            <w:tcW w:w="1985" w:type="dxa"/>
          </w:tcPr>
          <w:p w14:paraId="677F9D0D" w14:textId="77777777" w:rsidR="00DB1E8D" w:rsidRPr="00B63B6D" w:rsidRDefault="00DB1E8D" w:rsidP="00560A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63B6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5B8FA47" w14:textId="130CF04E" w:rsidR="00DB1E8D" w:rsidRPr="00B63B6D" w:rsidRDefault="00B63B6D" w:rsidP="00560AF8">
            <w:pPr>
              <w:rPr>
                <w:rFonts w:ascii="Arial" w:hAnsi="Arial"/>
                <w:highlight w:val="red"/>
              </w:rPr>
            </w:pPr>
            <w:r w:rsidRPr="00B63B6D">
              <w:rPr>
                <w:rFonts w:ascii="Arial" w:hAnsi="Arial"/>
                <w:highlight w:val="red"/>
              </w:rPr>
              <w:t xml:space="preserve">Not needed (see </w:t>
            </w:r>
            <w:r w:rsidRPr="00B63B6D">
              <w:rPr>
                <w:rFonts w:ascii="Arial" w:hAnsi="Arial"/>
                <w:highlight w:val="red"/>
              </w:rPr>
              <w:t>R5s210334 change 4)</w:t>
            </w:r>
          </w:p>
        </w:tc>
      </w:tr>
    </w:tbl>
    <w:p w14:paraId="22D6395D" w14:textId="77777777" w:rsidR="00DB1E8D" w:rsidRDefault="00DB1E8D" w:rsidP="00DB1E8D"/>
    <w:p w14:paraId="0F636AC5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1E8D" w14:paraId="1A7C0BA1" w14:textId="77777777" w:rsidTr="00560AF8">
        <w:tc>
          <w:tcPr>
            <w:tcW w:w="9855" w:type="dxa"/>
          </w:tcPr>
          <w:p w14:paraId="7403D411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51EB7B7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>function f_TC_7_8_NR5GC_IMS1() runs on IMS_PTC</w:t>
            </w:r>
          </w:p>
          <w:p w14:paraId="51ECAEF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00021E8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C5A6CE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8A1733">
              <w:rPr>
                <w:rFonts w:ascii="Arial" w:hAnsi="Arial"/>
                <w:bCs/>
                <w:lang w:val="en-US" w:eastAsia="en-GB"/>
              </w:rPr>
              <w:t>PreconditionsRequired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8A1733">
              <w:rPr>
                <w:rFonts w:ascii="Arial" w:hAnsi="Arial"/>
                <w:bCs/>
                <w:lang w:val="en-US" w:eastAsia="en-GB"/>
              </w:rPr>
              <w:t>= false;</w:t>
            </w:r>
          </w:p>
          <w:p w14:paraId="64117CF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DF2FDD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8A1733">
              <w:rPr>
                <w:rFonts w:ascii="Arial" w:hAnsi="Arial"/>
                <w:bCs/>
                <w:lang w:val="en-US" w:eastAsia="en-GB"/>
              </w:rPr>
              <w:t>Preamble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8A1733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3E012E92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E646E7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7DEF3D8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E190E0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8A1733">
              <w:rPr>
                <w:rFonts w:ascii="Arial" w:hAnsi="Arial"/>
                <w:bCs/>
                <w:lang w:val="en-US" w:eastAsia="en-GB"/>
              </w:rPr>
              <w:t>StartCall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8A1733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23C3196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A46F17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1 - 8"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@             Steps 1-8 of generic procedure specified in Table 4.9.16.2.2-1 of TS 38.508-1</w:t>
            </w:r>
          </w:p>
          <w:p w14:paraId="6EA9BE3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0F2407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8A0911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8A1733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8A1733">
              <w:rPr>
                <w:rFonts w:ascii="Arial" w:hAnsi="Arial"/>
                <w:bCs/>
                <w:lang w:val="en-US" w:eastAsia="en-GB"/>
              </w:rPr>
              <w:t>= f_IMS_MTCallSetup_NR5GC_A_5_X_Step1(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2E9FF9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5FFDF16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10 - 18"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41E198D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f_IMS_MTCallSetup_NR5GC_A_5_2_Step2_10(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1C6DF6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8A1733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8A1733">
              <w:rPr>
                <w:rFonts w:ascii="Arial" w:hAnsi="Arial"/>
                <w:bCs/>
                <w:lang w:val="en-US" w:eastAsia="en-GB"/>
              </w:rPr>
              <w:t>__FILE__, __LINE__, "Step 18");</w:t>
            </w:r>
          </w:p>
          <w:p w14:paraId="25767B6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D698665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6455B85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78CDD4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8A1733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0211F58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fl_NR5GC_CallControl_</w:t>
            </w:r>
            <w:proofErr w:type="gramStart"/>
            <w:r w:rsidRPr="008A1733">
              <w:rPr>
                <w:rFonts w:ascii="Arial" w:hAnsi="Arial"/>
                <w:bCs/>
                <w:lang w:val="en-US" w:eastAsia="en-GB"/>
              </w:rPr>
              <w:t>Postamble(</w:t>
            </w:r>
            <w:proofErr w:type="spellStart"/>
            <w:proofErr w:type="gramEnd"/>
            <w:r w:rsidRPr="008A1733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6057592" w14:textId="77777777" w:rsidR="00DB1E8D" w:rsidRDefault="00DB1E8D" w:rsidP="00560AF8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3D6E2B1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</w:p>
    <w:p w14:paraId="05C36846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</w:p>
    <w:p w14:paraId="3483F798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1E8D" w14:paraId="0AE8C788" w14:textId="77777777" w:rsidTr="00560AF8">
        <w:tc>
          <w:tcPr>
            <w:tcW w:w="9855" w:type="dxa"/>
          </w:tcPr>
          <w:p w14:paraId="45BE6037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7E05F2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unction f_TC_7_8_NR5GC_IMS1() runs on IMS_PTC</w:t>
            </w:r>
          </w:p>
          <w:p w14:paraId="04B6DC8D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7637B335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1E2FBFA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PreconditionsRequired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= false;</w:t>
            </w:r>
          </w:p>
          <w:p w14:paraId="0BE98C4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9B6325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Preamble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IPCAN_SpeechCall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, IMS_REGISTERED);</w:t>
            </w:r>
          </w:p>
          <w:p w14:paraId="7DB60B3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BD863F7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(true);</w:t>
            </w:r>
          </w:p>
          <w:p w14:paraId="477FDCA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F4128B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StartCall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1C4E9B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46485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1 - 8"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@             Steps 1-8 of generic procedure specified in Table 4.9.16.2.2-1 of TS 38.508-1</w:t>
            </w:r>
          </w:p>
          <w:p w14:paraId="455273B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72F321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8A07B2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= f_IMS_MTCallSetup_NR5GC_A_5_X_Step1(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FA29F1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CBD966A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10 - 18"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040136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f_IMS_MTCallSetup_NR5GC_A_5_2_Step2_10(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4115FC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v_PreconditionsRequired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5347D4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18");</w:t>
            </w:r>
          </w:p>
          <w:p w14:paraId="69B5FA9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55BFDE7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f_IMS_TestBody_Set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(false);</w:t>
            </w:r>
          </w:p>
          <w:p w14:paraId="3528487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5716E0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</w:t>
            </w:r>
            <w:proofErr w:type="spell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:</w:t>
            </w:r>
          </w:p>
          <w:p w14:paraId="4B97BA9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</w:t>
            </w:r>
            <w:proofErr w:type="gramStart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Postamble(</w:t>
            </w:r>
            <w:proofErr w:type="spellStart"/>
            <w:proofErr w:type="gram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6DF2DB2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1F3B52EC" w14:textId="77777777" w:rsidR="00DB1E8D" w:rsidRDefault="00DB1E8D" w:rsidP="00DB1E8D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5D8064C2" w14:textId="21A63D65" w:rsidR="00DB1E8D" w:rsidRDefault="00DB1E8D" w:rsidP="00394E7E"/>
    <w:p w14:paraId="018E1A25" w14:textId="77777777" w:rsidR="00DB1E8D" w:rsidRDefault="00DB1E8D" w:rsidP="00394E7E"/>
    <w:p w14:paraId="652DFB20" w14:textId="0366D0DB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6874140"/>
      <w:r>
        <w:lastRenderedPageBreak/>
        <w:t>Branches Executed</w:t>
      </w:r>
      <w:bookmarkEnd w:id="8"/>
    </w:p>
    <w:p w14:paraId="77EF4639" w14:textId="71DAE084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26A4C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A26A4C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6874141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6874142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77C3471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23AA09B0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05DC2575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306A1037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6874143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6DF1D8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244D42">
              <w:rPr>
                <w:rFonts w:cs="Arial"/>
                <w:b/>
                <w:sz w:val="18"/>
              </w:rPr>
              <w:t>32</w:t>
            </w:r>
            <w:r w:rsidR="002C77B8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</w:t>
            </w:r>
            <w:r w:rsidR="002C77B8">
              <w:rPr>
                <w:rFonts w:cs="Arial"/>
                <w:bCs/>
                <w:sz w:val="18"/>
              </w:rPr>
              <w:t>8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F3B90" w14:textId="77777777" w:rsidR="00450237" w:rsidRDefault="00450237">
      <w:r>
        <w:separator/>
      </w:r>
    </w:p>
  </w:endnote>
  <w:endnote w:type="continuationSeparator" w:id="0">
    <w:p w14:paraId="22729DC7" w14:textId="77777777" w:rsidR="00450237" w:rsidRDefault="0045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8DD96" w14:textId="77777777" w:rsidR="00450237" w:rsidRDefault="00450237">
      <w:r>
        <w:separator/>
      </w:r>
    </w:p>
  </w:footnote>
  <w:footnote w:type="continuationSeparator" w:id="0">
    <w:p w14:paraId="46CAE783" w14:textId="77777777" w:rsidR="00450237" w:rsidRDefault="0045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27FF"/>
    <w:rsid w:val="000C6598"/>
    <w:rsid w:val="000D44B3"/>
    <w:rsid w:val="000E6E36"/>
    <w:rsid w:val="00134C93"/>
    <w:rsid w:val="00144C26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C77B8"/>
    <w:rsid w:val="002D362B"/>
    <w:rsid w:val="002E35E5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D2BA4"/>
    <w:rsid w:val="003E1A36"/>
    <w:rsid w:val="00410371"/>
    <w:rsid w:val="004242F1"/>
    <w:rsid w:val="00450237"/>
    <w:rsid w:val="00481B5C"/>
    <w:rsid w:val="00495CDF"/>
    <w:rsid w:val="004A080B"/>
    <w:rsid w:val="004B75B7"/>
    <w:rsid w:val="004C03BD"/>
    <w:rsid w:val="004C769D"/>
    <w:rsid w:val="00504DAD"/>
    <w:rsid w:val="0051580D"/>
    <w:rsid w:val="00532C07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C5969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26A4C"/>
    <w:rsid w:val="00A479A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3B6D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B1E8D"/>
    <w:rsid w:val="00DE34CF"/>
    <w:rsid w:val="00DE7626"/>
    <w:rsid w:val="00DF08D5"/>
    <w:rsid w:val="00E06AE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709</Words>
  <Characters>5792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2021-03-22T19:37:00Z</dcterms:created>
  <dcterms:modified xsi:type="dcterms:W3CDTF">2021-03-22T19:37:00Z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