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2AD89" w14:textId="77777777" w:rsidR="006E0C1F" w:rsidRDefault="006E0C1F" w:rsidP="006E0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R5s210296</w:t>
        </w:r>
      </w:fldSimple>
    </w:p>
    <w:p w14:paraId="275849E5" w14:textId="77777777" w:rsidR="006E0C1F" w:rsidRDefault="006E0C1F" w:rsidP="006E0C1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0C1F" w14:paraId="03E01F0F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7A9F7" w14:textId="77777777" w:rsidR="006E0C1F" w:rsidRDefault="006E0C1F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E0C1F" w14:paraId="489C96D4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42A03" w14:textId="77777777" w:rsidR="006E0C1F" w:rsidRDefault="006E0C1F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0C1F" w14:paraId="22F99E8D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32685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14:paraId="080D1A23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5D443FB8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4D4E09" w14:textId="77777777" w:rsidR="006E0C1F" w:rsidRPr="00410371" w:rsidRDefault="006E0C1F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6B78118" w14:textId="77777777" w:rsidR="006E0C1F" w:rsidRDefault="006E0C1F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036AF" w14:textId="77777777" w:rsidR="006E0C1F" w:rsidRPr="00410371" w:rsidRDefault="006E0C1F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4597</w:t>
              </w:r>
            </w:fldSimple>
          </w:p>
        </w:tc>
        <w:tc>
          <w:tcPr>
            <w:tcW w:w="709" w:type="dxa"/>
          </w:tcPr>
          <w:p w14:paraId="6C9E9D8E" w14:textId="77777777" w:rsidR="006E0C1F" w:rsidRDefault="006E0C1F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0F4374" w14:textId="77777777" w:rsidR="006E0C1F" w:rsidRPr="00410371" w:rsidRDefault="006E0C1F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09B7E27" w14:textId="77777777" w:rsidR="006E0C1F" w:rsidRDefault="006E0C1F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435CCF" w14:textId="77777777" w:rsidR="006E0C1F" w:rsidRPr="00410371" w:rsidRDefault="006E0C1F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4C4559" w14:textId="77777777" w:rsidR="006E0C1F" w:rsidRDefault="006E0C1F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6E0C1F" w14:paraId="7FE0B362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06A08" w14:textId="77777777" w:rsidR="006E0C1F" w:rsidRDefault="006E0C1F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6E0C1F" w14:paraId="6688E872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4EA7D1" w14:textId="77777777" w:rsidR="006E0C1F" w:rsidRPr="00F25D98" w:rsidRDefault="006E0C1F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0C1F" w14:paraId="16F97EF7" w14:textId="77777777" w:rsidTr="00D66877">
        <w:tc>
          <w:tcPr>
            <w:tcW w:w="9641" w:type="dxa"/>
            <w:gridSpan w:val="9"/>
          </w:tcPr>
          <w:p w14:paraId="2D4A505B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887D47" w14:textId="77777777" w:rsidR="006E0C1F" w:rsidRDefault="006E0C1F" w:rsidP="006E0C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0C1F" w14:paraId="79803360" w14:textId="77777777" w:rsidTr="00D66877">
        <w:tc>
          <w:tcPr>
            <w:tcW w:w="2835" w:type="dxa"/>
          </w:tcPr>
          <w:p w14:paraId="1B3B0BCD" w14:textId="77777777" w:rsidR="006E0C1F" w:rsidRDefault="006E0C1F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406674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745B6" w14:textId="77777777" w:rsidR="006E0C1F" w:rsidRDefault="006E0C1F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A1B3A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35E2E" w14:textId="77777777" w:rsidR="006E0C1F" w:rsidRDefault="006E0C1F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0E9F3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BBD95" w14:textId="77777777" w:rsidR="006E0C1F" w:rsidRDefault="006E0C1F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64E0B5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D68F5" w14:textId="77777777" w:rsidR="006E0C1F" w:rsidRDefault="006E0C1F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3FE8CE" w14:textId="77777777" w:rsidR="006E0C1F" w:rsidRDefault="006E0C1F" w:rsidP="006E0C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0C1F" w14:paraId="6418D22D" w14:textId="77777777" w:rsidTr="00D66877">
        <w:tc>
          <w:tcPr>
            <w:tcW w:w="9640" w:type="dxa"/>
            <w:gridSpan w:val="11"/>
          </w:tcPr>
          <w:p w14:paraId="1CD2F54A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14:paraId="427D96D9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43EE54" w14:textId="77777777"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AC828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22.5.17</w:t>
              </w:r>
            </w:fldSimple>
          </w:p>
        </w:tc>
      </w:tr>
      <w:tr w:rsidR="006E0C1F" w14:paraId="3CEC5C2D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6710E775" w14:textId="77777777"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8C7189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14:paraId="0C7432C5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52990828" w14:textId="77777777"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AD041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E0C1F" w14:paraId="39E3EF7C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60CC6B48" w14:textId="77777777"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CA072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E0C1F" w14:paraId="4BBA79F9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867391E" w14:textId="77777777"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072245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14:paraId="041D8176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4BE6152E" w14:textId="77777777"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C769BD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30644F" w14:textId="77777777" w:rsidR="006E0C1F" w:rsidRDefault="006E0C1F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4ECB6" w14:textId="77777777"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9DCEE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2021-03-03</w:t>
              </w:r>
            </w:fldSimple>
          </w:p>
        </w:tc>
      </w:tr>
      <w:tr w:rsidR="006E0C1F" w14:paraId="521B138A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AFC4E07" w14:textId="77777777"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A4B4B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3753B1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925FCE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7225A5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14:paraId="3DD17E9C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984D9" w14:textId="77777777"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FA725E" w14:textId="77777777" w:rsidR="006E0C1F" w:rsidRDefault="006E0C1F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024B99" w14:textId="77777777" w:rsidR="006E0C1F" w:rsidRDefault="006E0C1F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1B2969" w14:textId="77777777" w:rsidR="006E0C1F" w:rsidRDefault="006E0C1F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09283" w14:textId="77777777"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E0C1F" w14:paraId="58BB7B5A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F30A67" w14:textId="77777777"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E2E232" w14:textId="77777777" w:rsidR="006E0C1F" w:rsidRDefault="006E0C1F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0C444C" w14:textId="77777777" w:rsidR="006E0C1F" w:rsidRDefault="006E0C1F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4F0ED" w14:textId="77777777" w:rsidR="006E0C1F" w:rsidRPr="007C2097" w:rsidRDefault="006E0C1F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E0C1F" w14:paraId="239CCF01" w14:textId="77777777" w:rsidTr="00D66877">
        <w:tc>
          <w:tcPr>
            <w:tcW w:w="1843" w:type="dxa"/>
          </w:tcPr>
          <w:p w14:paraId="2B7821EF" w14:textId="77777777"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BA996D" w14:textId="77777777"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14:paraId="5F7B605B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E1C20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9CB66" w14:textId="77777777"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At step 23 of NBIOT 22.5.17 TC SS transmits a Tracking Area Update Accept message, for that purpose different templates are used. </w:t>
            </w:r>
          </w:p>
          <w:p w14:paraId="7B0CBE60" w14:textId="77777777"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2F05D2A" w14:textId="77777777"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AF52D3">
              <w:rPr>
                <w:noProof/>
                <w:lang w:val="en-US"/>
              </w:rPr>
              <w:t>cs_TAU_Accept_Common</w:t>
            </w:r>
            <w:r>
              <w:rPr>
                <w:noProof/>
                <w:lang w:val="en-US"/>
              </w:rPr>
              <w:t xml:space="preserve"> </w:t>
            </w:r>
            <w:r w:rsidRPr="0024079B">
              <w:rPr>
                <w:noProof/>
                <w:lang w:val="en-US"/>
              </w:rPr>
              <w:t>p_AdditionalUpdateResult</w:t>
            </w:r>
            <w:r>
              <w:rPr>
                <w:noProof/>
                <w:lang w:val="en-US"/>
              </w:rPr>
              <w:t xml:space="preserve"> input parameter, variable v_NasInd is used where was latest updated in step </w:t>
            </w:r>
            <w:r w:rsidRPr="00AF52D3">
              <w:rPr>
                <w:noProof/>
                <w:lang w:val="en-US"/>
              </w:rPr>
              <w:t>2-4b1</w:t>
            </w:r>
            <w:r>
              <w:rPr>
                <w:noProof/>
                <w:lang w:val="en-US"/>
              </w:rPr>
              <w:t>, this means that we are not using the updated input parameter required, as this input parameter should be based in</w:t>
            </w:r>
          </w:p>
          <w:p w14:paraId="4A32EA80" w14:textId="77777777"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Tracking Area Update Request</w:t>
            </w:r>
            <w:r w:rsidRPr="00AF52D3">
              <w:rPr>
                <w:noProof/>
                <w:lang w:val="en-US"/>
              </w:rPr>
              <w:t xml:space="preserve"> message</w:t>
            </w:r>
            <w:r>
              <w:rPr>
                <w:noProof/>
                <w:lang w:val="en-US"/>
              </w:rPr>
              <w:t xml:space="preserve"> received at step 22 of the test case.</w:t>
            </w:r>
          </w:p>
          <w:p w14:paraId="1E5B0CF7" w14:textId="77777777"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60D18C1" w14:textId="77777777" w:rsidR="007444EB" w:rsidRPr="0032541E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can be solved using latest response received in step 22 for </w:t>
            </w:r>
            <w:r w:rsidRPr="00AF52D3">
              <w:rPr>
                <w:noProof/>
                <w:lang w:val="en-US"/>
              </w:rPr>
              <w:t>cs_TAU_Accept_Common</w:t>
            </w:r>
            <w:r>
              <w:rPr>
                <w:noProof/>
                <w:lang w:val="en-US"/>
              </w:rPr>
              <w:t xml:space="preserve"> as </w:t>
            </w:r>
            <w:r w:rsidRPr="0024079B">
              <w:rPr>
                <w:noProof/>
                <w:lang w:val="en-US"/>
              </w:rPr>
              <w:t>p_AdditionalUpdateResult</w:t>
            </w:r>
            <w:r>
              <w:rPr>
                <w:noProof/>
                <w:lang w:val="en-US"/>
              </w:rPr>
              <w:t xml:space="preserve"> input parameter,.</w:t>
            </w:r>
            <w:r>
              <w:t xml:space="preserve"> </w:t>
            </w:r>
          </w:p>
        </w:tc>
      </w:tr>
      <w:tr w:rsidR="007444EB" w14:paraId="57599146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5E66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E32A5" w14:textId="77777777"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14:paraId="4BF81810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70026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D83DA" w14:textId="77777777" w:rsidR="007444EB" w:rsidRPr="00300C5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Used as </w:t>
            </w:r>
            <w:r w:rsidRPr="0024079B">
              <w:rPr>
                <w:noProof/>
                <w:lang w:val="en-US"/>
              </w:rPr>
              <w:t>p_AdditionalUpdateResult</w:t>
            </w:r>
            <w:r>
              <w:rPr>
                <w:noProof/>
                <w:lang w:val="en-US"/>
              </w:rPr>
              <w:t xml:space="preserve"> for TAU Accept, value based in TAU Request received in step 22.</w:t>
            </w:r>
          </w:p>
        </w:tc>
      </w:tr>
      <w:tr w:rsidR="007444EB" w14:paraId="008B3509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FFDCD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7848BC" w14:textId="77777777"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14:paraId="5D7CC25E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7E3A90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98B2B" w14:textId="77777777" w:rsidR="007444EB" w:rsidRDefault="007444EB" w:rsidP="00744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7444EB" w14:paraId="2AD98A02" w14:textId="77777777" w:rsidTr="00D66877">
        <w:tc>
          <w:tcPr>
            <w:tcW w:w="2694" w:type="dxa"/>
            <w:gridSpan w:val="2"/>
          </w:tcPr>
          <w:p w14:paraId="16397082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DF555" w14:textId="77777777"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14:paraId="7C0F9D3C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0372E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1D25B" w14:textId="77777777" w:rsidR="007444EB" w:rsidRDefault="007444EB" w:rsidP="0074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22.5.17 </w:t>
            </w:r>
          </w:p>
        </w:tc>
      </w:tr>
      <w:tr w:rsidR="007444EB" w14:paraId="23B95D2C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FFF21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B8A67" w14:textId="77777777"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14:paraId="3E23E486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82CF7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1BA41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F2FDC4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FE4436" w14:textId="77777777" w:rsidR="007444EB" w:rsidRDefault="007444EB" w:rsidP="007444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B96C6" w14:textId="77777777"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14:paraId="33647283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C42C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C7725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391E6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0EBA9" w14:textId="77777777" w:rsidR="007444EB" w:rsidRDefault="007444EB" w:rsidP="007444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D9AB3" w14:textId="77777777"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14:paraId="05627EC3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9C8E2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C5B68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B8A0C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BC7AC" w14:textId="77777777" w:rsidR="007444EB" w:rsidRDefault="007444EB" w:rsidP="00744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7FF1A" w14:textId="77777777"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14:paraId="596A6EF9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5AB20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2AB84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AA5F9" w14:textId="77777777"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DEBB8" w14:textId="77777777" w:rsidR="007444EB" w:rsidRDefault="007444EB" w:rsidP="00744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A8B667" w14:textId="77777777"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14:paraId="1993E88F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0337A" w14:textId="77777777"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3B42C" w14:textId="77777777" w:rsidR="007444EB" w:rsidRDefault="007444EB" w:rsidP="007444EB">
            <w:pPr>
              <w:pStyle w:val="CRCoverPage"/>
              <w:spacing w:after="0"/>
              <w:rPr>
                <w:noProof/>
              </w:rPr>
            </w:pPr>
          </w:p>
        </w:tc>
      </w:tr>
      <w:tr w:rsidR="007444EB" w14:paraId="2E8C936A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4D70FE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9F35" w14:textId="77777777" w:rsidR="007444EB" w:rsidRDefault="007444EB" w:rsidP="007444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4EB" w:rsidRPr="008863B9" w14:paraId="35E10077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01735" w14:textId="77777777" w:rsidR="007444EB" w:rsidRPr="008863B9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8733F5" w14:textId="77777777" w:rsidR="007444EB" w:rsidRPr="008863B9" w:rsidRDefault="007444EB" w:rsidP="007444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44EB" w14:paraId="0039B38F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BB37E" w14:textId="77777777"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1AF94" w14:textId="77777777" w:rsidR="007444EB" w:rsidRDefault="007444EB" w:rsidP="007444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AA32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701D2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BBA89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559279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6CFF149" w14:textId="77777777" w:rsidR="00E80ECF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0ECF" w:rsidRPr="0098127A">
        <w:rPr>
          <w:rFonts w:ascii="Arial" w:hAnsi="Arial" w:cs="Arial"/>
          <w:iCs/>
        </w:rPr>
        <w:t>Table of Contents</w:t>
      </w:r>
      <w:r w:rsidR="00E80ECF">
        <w:tab/>
      </w:r>
      <w:r w:rsidR="00E80ECF">
        <w:fldChar w:fldCharType="begin"/>
      </w:r>
      <w:r w:rsidR="00E80ECF">
        <w:instrText xml:space="preserve"> PAGEREF _Toc65592790 \h </w:instrText>
      </w:r>
      <w:r w:rsidR="00E80ECF">
        <w:fldChar w:fldCharType="separate"/>
      </w:r>
      <w:r w:rsidR="00E80ECF">
        <w:t>3</w:t>
      </w:r>
      <w:r w:rsidR="00E80ECF">
        <w:fldChar w:fldCharType="end"/>
      </w:r>
    </w:p>
    <w:p w14:paraId="32685D5B" w14:textId="77777777" w:rsidR="00E80ECF" w:rsidRDefault="00E80ECF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98127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98127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_Toc65592791 \h </w:instrText>
      </w:r>
      <w:r>
        <w:fldChar w:fldCharType="separate"/>
      </w:r>
      <w:r>
        <w:t>4</w:t>
      </w:r>
      <w:r>
        <w:fldChar w:fldCharType="end"/>
      </w:r>
    </w:p>
    <w:p w14:paraId="68D22BBF" w14:textId="77777777" w:rsidR="00E80ECF" w:rsidRPr="00E80ECF" w:rsidRDefault="00E80E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98127A">
        <w:rPr>
          <w:b/>
          <w:lang w:val="pt-BR"/>
        </w:rPr>
        <w:t>1.1</w:t>
      </w:r>
      <w:r w:rsidRPr="00E80ECF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98127A">
        <w:rPr>
          <w:b/>
        </w:rPr>
        <w:t>Correction to function fl_TC_22_5_17_Body</w:t>
      </w:r>
      <w:r>
        <w:tab/>
      </w:r>
      <w:r>
        <w:fldChar w:fldCharType="begin"/>
      </w:r>
      <w:r>
        <w:instrText xml:space="preserve"> PAGEREF _Toc65592792 \h </w:instrText>
      </w:r>
      <w:r>
        <w:fldChar w:fldCharType="separate"/>
      </w:r>
      <w:r>
        <w:t>4</w:t>
      </w:r>
      <w:r>
        <w:fldChar w:fldCharType="end"/>
      </w:r>
    </w:p>
    <w:p w14:paraId="61E5275C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F23E09F" w14:textId="77777777" w:rsidR="00446488" w:rsidRDefault="00446488" w:rsidP="00446488"/>
    <w:p w14:paraId="0E6CF255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5592791"/>
      <w:r w:rsidRPr="00854C55">
        <w:rPr>
          <w:b/>
        </w:rPr>
        <w:t>Corrections required</w:t>
      </w:r>
      <w:bookmarkEnd w:id="2"/>
      <w:bookmarkEnd w:id="3"/>
      <w:bookmarkEnd w:id="4"/>
    </w:p>
    <w:p w14:paraId="04994DB2" w14:textId="77777777" w:rsidR="00446488" w:rsidRDefault="00FD6988" w:rsidP="00BA558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5592792"/>
      <w:r w:rsidRPr="00FD6988">
        <w:rPr>
          <w:b/>
        </w:rPr>
        <w:t xml:space="preserve">Correction to </w:t>
      </w:r>
      <w:r w:rsidR="00617F63">
        <w:rPr>
          <w:b/>
        </w:rPr>
        <w:t xml:space="preserve">function </w:t>
      </w:r>
      <w:r w:rsidR="00BA5581" w:rsidRPr="00BA5581">
        <w:rPr>
          <w:b/>
        </w:rPr>
        <w:t>fl_TC_22_5_17_Body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4B63251C" w14:textId="77777777" w:rsidTr="00E14D7D">
        <w:trPr>
          <w:trHeight w:val="447"/>
        </w:trPr>
        <w:tc>
          <w:tcPr>
            <w:tcW w:w="1985" w:type="dxa"/>
          </w:tcPr>
          <w:p w14:paraId="08465C97" w14:textId="77777777" w:rsidR="005C576A" w:rsidRPr="00E751F5" w:rsidRDefault="00617F63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E5AC5CE" w14:textId="77777777" w:rsidR="005C576A" w:rsidRDefault="00BA5581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BA5581">
              <w:rPr>
                <w:noProof/>
              </w:rPr>
              <w:t>fl_TC_22_5_17_Body</w:t>
            </w:r>
          </w:p>
        </w:tc>
      </w:tr>
      <w:tr w:rsidR="005C576A" w14:paraId="408D83DE" w14:textId="77777777" w:rsidTr="00E14D7D">
        <w:trPr>
          <w:trHeight w:val="452"/>
        </w:trPr>
        <w:tc>
          <w:tcPr>
            <w:tcW w:w="1985" w:type="dxa"/>
          </w:tcPr>
          <w:p w14:paraId="359382A2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707440F" w14:textId="77777777" w:rsidR="0035718D" w:rsidRPr="0035718D" w:rsidRDefault="0035718D" w:rsidP="0035718D">
            <w:pPr>
              <w:pStyle w:val="CRCoverPage"/>
              <w:ind w:left="100"/>
              <w:rPr>
                <w:bCs/>
                <w:lang w:val="en-US"/>
              </w:rPr>
            </w:pPr>
            <w:r w:rsidRPr="0035718D">
              <w:rPr>
                <w:bCs/>
                <w:lang w:val="en-US"/>
              </w:rPr>
              <w:t xml:space="preserve">In </w:t>
            </w:r>
            <w:proofErr w:type="spellStart"/>
            <w:r w:rsidRPr="0035718D">
              <w:rPr>
                <w:bCs/>
                <w:lang w:val="en-US"/>
              </w:rPr>
              <w:t>cs_TAU_Accept_Common</w:t>
            </w:r>
            <w:proofErr w:type="spellEnd"/>
            <w:r w:rsidRPr="0035718D">
              <w:rPr>
                <w:bCs/>
                <w:lang w:val="en-US"/>
              </w:rPr>
              <w:t xml:space="preserve"> </w:t>
            </w:r>
            <w:proofErr w:type="spellStart"/>
            <w:r w:rsidRPr="0035718D">
              <w:rPr>
                <w:bCs/>
                <w:lang w:val="en-US"/>
              </w:rPr>
              <w:t>p_AdditionalUpdateResult</w:t>
            </w:r>
            <w:proofErr w:type="spellEnd"/>
            <w:r w:rsidRPr="0035718D">
              <w:rPr>
                <w:bCs/>
                <w:lang w:val="en-US"/>
              </w:rPr>
              <w:t xml:space="preserve"> input parameter, variable </w:t>
            </w:r>
            <w:proofErr w:type="spellStart"/>
            <w:r w:rsidRPr="0035718D">
              <w:rPr>
                <w:bCs/>
                <w:lang w:val="en-US"/>
              </w:rPr>
              <w:t>v_NasInd</w:t>
            </w:r>
            <w:proofErr w:type="spellEnd"/>
            <w:r w:rsidRPr="0035718D">
              <w:rPr>
                <w:bCs/>
                <w:lang w:val="en-US"/>
              </w:rPr>
              <w:t xml:space="preserve"> is used where was latest updated in step 2-4b1, this means that we are not using the updated input parameter required, as this input parameter should be based in</w:t>
            </w:r>
          </w:p>
          <w:p w14:paraId="6CCAF107" w14:textId="77777777" w:rsidR="005C576A" w:rsidRPr="00617F63" w:rsidRDefault="0035718D" w:rsidP="0035718D">
            <w:pPr>
              <w:pStyle w:val="CRCoverPage"/>
              <w:ind w:left="100"/>
              <w:rPr>
                <w:bCs/>
                <w:lang w:val="en-US"/>
              </w:rPr>
            </w:pPr>
            <w:r w:rsidRPr="0035718D">
              <w:rPr>
                <w:bCs/>
                <w:lang w:val="en-US"/>
              </w:rPr>
              <w:t>Tracking Area Update Request message received at step 22 of the test case.</w:t>
            </w:r>
          </w:p>
        </w:tc>
      </w:tr>
      <w:tr w:rsidR="00617F63" w14:paraId="10B66304" w14:textId="77777777" w:rsidTr="00E14D7D">
        <w:tc>
          <w:tcPr>
            <w:tcW w:w="1985" w:type="dxa"/>
          </w:tcPr>
          <w:p w14:paraId="1008ABE6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B75EA3" w14:textId="77777777" w:rsidR="00617F63" w:rsidRPr="00300C5B" w:rsidRDefault="0035718D" w:rsidP="00617F63">
            <w:pPr>
              <w:pStyle w:val="CRCoverPage"/>
              <w:spacing w:after="0"/>
              <w:rPr>
                <w:noProof/>
                <w:lang w:val="en-US"/>
              </w:rPr>
            </w:pPr>
            <w:r w:rsidRPr="0035718D">
              <w:rPr>
                <w:noProof/>
                <w:lang w:val="en-US"/>
              </w:rPr>
              <w:t>Used as p_AdditionalUpdateResult for TAU Accept, value based in TAU Request received in step 22.</w:t>
            </w:r>
          </w:p>
        </w:tc>
      </w:tr>
      <w:tr w:rsidR="00617F63" w:rsidRPr="00BA5581" w14:paraId="7F8851B3" w14:textId="77777777" w:rsidTr="00E14D7D">
        <w:tc>
          <w:tcPr>
            <w:tcW w:w="1985" w:type="dxa"/>
          </w:tcPr>
          <w:p w14:paraId="40015516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2A1585" w14:textId="77777777" w:rsidR="00617F63" w:rsidRPr="00BA5581" w:rsidRDefault="00BA5581" w:rsidP="00BA5581">
            <w:pPr>
              <w:spacing w:after="0"/>
              <w:rPr>
                <w:rFonts w:ascii="Arial" w:hAnsi="Arial" w:cs="Arial"/>
                <w:noProof/>
                <w:lang w:val="de-DE"/>
              </w:rPr>
            </w:pPr>
            <w:r w:rsidRPr="00BA5581">
              <w:rPr>
                <w:rFonts w:ascii="Arial" w:hAnsi="Arial" w:cs="Arial"/>
                <w:noProof/>
                <w:lang w:val="de-DE"/>
              </w:rPr>
              <w:t>NBIOT</w:t>
            </w:r>
            <w:r w:rsidR="00617F63" w:rsidRPr="00BA5581">
              <w:rPr>
                <w:rFonts w:ascii="Arial" w:hAnsi="Arial" w:cs="Arial"/>
                <w:noProof/>
                <w:lang w:val="de-DE"/>
              </w:rPr>
              <w:t>/</w:t>
            </w:r>
            <w:r>
              <w:rPr>
                <w:rFonts w:ascii="Arial" w:hAnsi="Arial" w:cs="Arial"/>
                <w:noProof/>
                <w:lang w:val="de-DE"/>
              </w:rPr>
              <w:t>22_5</w:t>
            </w:r>
            <w:r w:rsidR="00617F63" w:rsidRPr="00BA5581">
              <w:rPr>
                <w:rFonts w:ascii="Arial" w:hAnsi="Arial" w:cs="Arial"/>
                <w:noProof/>
                <w:lang w:val="de-DE"/>
              </w:rPr>
              <w:t>/</w:t>
            </w:r>
            <w:r w:rsidRPr="00BA5581">
              <w:rPr>
                <w:rFonts w:ascii="Arial" w:hAnsi="Arial" w:cs="Arial"/>
                <w:noProof/>
                <w:lang w:val="de-DE"/>
              </w:rPr>
              <w:t>NBIOT_NAS_Attach</w:t>
            </w:r>
            <w:r w:rsidR="00617F63" w:rsidRPr="00BA5581">
              <w:rPr>
                <w:rFonts w:ascii="Arial" w:hAnsi="Arial" w:cs="Arial"/>
                <w:noProof/>
                <w:lang w:val="de-DE"/>
              </w:rPr>
              <w:t>.ttcn</w:t>
            </w:r>
          </w:p>
        </w:tc>
      </w:tr>
      <w:tr w:rsidR="00617F63" w:rsidRPr="00E751F5" w14:paraId="69AB59C9" w14:textId="77777777" w:rsidTr="00E14D7D">
        <w:tc>
          <w:tcPr>
            <w:tcW w:w="1985" w:type="dxa"/>
          </w:tcPr>
          <w:p w14:paraId="2BB33DAF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6522D95" w14:textId="5588AF50" w:rsidR="00617F63" w:rsidRPr="00E751F5" w:rsidRDefault="00D62441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DA057BF" w14:textId="77777777" w:rsidR="001E41F3" w:rsidRDefault="001E41F3">
      <w:pPr>
        <w:rPr>
          <w:noProof/>
          <w:lang w:val="en-US"/>
        </w:rPr>
      </w:pPr>
    </w:p>
    <w:p w14:paraId="3B533186" w14:textId="77777777" w:rsidR="00300C5B" w:rsidRDefault="00300C5B" w:rsidP="00300C5B">
      <w:pPr>
        <w:rPr>
          <w:noProof/>
        </w:rPr>
      </w:pPr>
    </w:p>
    <w:p w14:paraId="019FB454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0B55218A" w14:textId="77777777" w:rsidTr="000441DD">
        <w:tc>
          <w:tcPr>
            <w:tcW w:w="9855" w:type="dxa"/>
          </w:tcPr>
          <w:p w14:paraId="66D5BB67" w14:textId="77777777" w:rsidR="00300C5B" w:rsidRPr="007A2EB7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08343CC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f_NBIOT_PreliminaryPass</w:t>
            </w:r>
            <w:proofErr w:type="spellEnd"/>
            <w:r w:rsidRPr="007A2EB7">
              <w:rPr>
                <w:rFonts w:ascii="Arial" w:hAnsi="Arial"/>
                <w:lang w:eastAsia="en-GB"/>
              </w:rPr>
              <w:t>(__FILE__, __LINE__, "Step 22");</w:t>
            </w:r>
          </w:p>
          <w:p w14:paraId="36CCC532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v_EPS_ContextStatus</w:t>
            </w:r>
            <w:proofErr w:type="spellEnd"/>
            <w:r w:rsidRPr="007A2EB7">
              <w:rPr>
                <w:rFonts w:ascii="Arial" w:hAnsi="Arial"/>
                <w:lang w:eastAsia="en-GB"/>
              </w:rPr>
              <w:t xml:space="preserve"> := v_ReceivedAsp.Signalling.Nas[0].Pdu.Msg.tRACKING_AREA_UPDATE_REQUEST.epsBearerContextStatus; // Send this back in the Accept</w:t>
            </w:r>
          </w:p>
          <w:p w14:paraId="68B5F211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</w:t>
            </w:r>
          </w:p>
          <w:p w14:paraId="27146D63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//@siclog "Step 23"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siclog</w:t>
            </w:r>
            <w:proofErr w:type="spellEnd"/>
            <w:r w:rsidRPr="007A2EB7">
              <w:rPr>
                <w:rFonts w:ascii="Arial" w:hAnsi="Arial"/>
                <w:lang w:eastAsia="en-GB"/>
              </w:rPr>
              <w:t>@</w:t>
            </w:r>
          </w:p>
          <w:p w14:paraId="55B5486E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// The SS transmits a TRACKING AREA UPDATE ACCEPT message including GUTI-1.</w:t>
            </w:r>
          </w:p>
          <w:p w14:paraId="26A87928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7A2EB7">
              <w:rPr>
                <w:rFonts w:ascii="Arial" w:hAnsi="Arial"/>
                <w:lang w:eastAsia="en-GB"/>
              </w:rPr>
              <w:t>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cas_NB_SRB_NasPdu_REQ</w:t>
            </w:r>
            <w:proofErr w:type="spellEnd"/>
            <w:r w:rsidRPr="007A2EB7">
              <w:rPr>
                <w:rFonts w:ascii="Arial" w:hAnsi="Arial"/>
                <w:lang w:eastAsia="en-GB"/>
              </w:rPr>
              <w:t>(nbiot_Cell1,</w:t>
            </w:r>
          </w:p>
          <w:p w14:paraId="283CBB2A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tsc_SRB1bis,</w:t>
            </w:r>
          </w:p>
          <w:p w14:paraId="3CE5069C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7A2EB7">
              <w:rPr>
                <w:rFonts w:ascii="Arial" w:hAnsi="Arial"/>
                <w:lang w:eastAsia="en-GB"/>
              </w:rPr>
              <w:t>,</w:t>
            </w:r>
          </w:p>
          <w:p w14:paraId="393B6C09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cs_NAS_Request</w:t>
            </w:r>
            <w:proofErr w:type="spellEnd"/>
            <w:r w:rsidRPr="007A2EB7">
              <w:rPr>
                <w:rFonts w:ascii="Arial" w:hAnsi="Arial"/>
                <w:lang w:eastAsia="en-GB"/>
              </w:rPr>
              <w:t>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7A2EB7">
              <w:rPr>
                <w:rFonts w:ascii="Arial" w:hAnsi="Arial"/>
                <w:lang w:eastAsia="en-GB"/>
              </w:rPr>
              <w:t>,</w:t>
            </w:r>
          </w:p>
          <w:p w14:paraId="37AC552F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cs_TAU_Accept_Common</w:t>
            </w:r>
            <w:proofErr w:type="spellEnd"/>
            <w:r w:rsidRPr="007A2EB7">
              <w:rPr>
                <w:rFonts w:ascii="Arial" w:hAnsi="Arial"/>
                <w:lang w:eastAsia="en-GB"/>
              </w:rPr>
              <w:t>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tsc_EpsUpdate_TaUpdate</w:t>
            </w:r>
            <w:proofErr w:type="spellEnd"/>
            <w:r w:rsidRPr="007A2EB7">
              <w:rPr>
                <w:rFonts w:ascii="Arial" w:hAnsi="Arial"/>
                <w:lang w:eastAsia="en-GB"/>
              </w:rPr>
              <w:t>,</w:t>
            </w:r>
          </w:p>
          <w:p w14:paraId="694CC397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f_GutiParameters2MobileIdentity(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tsc_IEI_Guti</w:t>
            </w:r>
            <w:proofErr w:type="spellEnd"/>
            <w:r w:rsidRPr="007A2EB7">
              <w:rPr>
                <w:rFonts w:ascii="Arial" w:hAnsi="Arial"/>
                <w:lang w:eastAsia="en-GB"/>
              </w:rPr>
              <w:t>, v_Guti_Params1),</w:t>
            </w:r>
          </w:p>
          <w:p w14:paraId="40F857B0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cds_TAIListNonConsecutive_tlv</w:t>
            </w:r>
            <w:proofErr w:type="spellEnd"/>
            <w:r w:rsidRPr="007A2EB7">
              <w:rPr>
                <w:rFonts w:ascii="Arial" w:hAnsi="Arial"/>
                <w:lang w:eastAsia="en-GB"/>
              </w:rPr>
              <w:t>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v_PLMN</w:t>
            </w:r>
            <w:proofErr w:type="spellEnd"/>
            <w:r w:rsidRPr="007A2EB7">
              <w:rPr>
                <w:rFonts w:ascii="Arial" w:hAnsi="Arial"/>
                <w:lang w:eastAsia="en-GB"/>
              </w:rPr>
              <w:t>, { bit2oct(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v_Tac</w:t>
            </w:r>
            <w:proofErr w:type="spellEnd"/>
            <w:r w:rsidRPr="007A2EB7">
              <w:rPr>
                <w:rFonts w:ascii="Arial" w:hAnsi="Arial"/>
                <w:lang w:eastAsia="en-GB"/>
              </w:rPr>
              <w:t>) }),</w:t>
            </w:r>
          </w:p>
          <w:p w14:paraId="1248E0FE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v_EPS_ContextStatus</w:t>
            </w:r>
            <w:proofErr w:type="spellEnd"/>
            <w:r w:rsidRPr="007A2EB7">
              <w:rPr>
                <w:rFonts w:ascii="Arial" w:hAnsi="Arial"/>
                <w:lang w:eastAsia="en-GB"/>
              </w:rPr>
              <w:t>,</w:t>
            </w:r>
          </w:p>
          <w:p w14:paraId="10EC32E3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14:paraId="5068F44C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14:paraId="6570EC89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f_GetNBIOTAdditionalUpdateResult(v_NasInd.Pdu.Msg.tRACKING_AREA_UPDATE_REQUEST.addUpdateType),</w:t>
            </w:r>
          </w:p>
          <w:p w14:paraId="382F374F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-, -, -,</w:t>
            </w:r>
          </w:p>
          <w:p w14:paraId="0669AEFD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f_GetNBIOTNetworkFeatureSupport</w:t>
            </w:r>
            <w:proofErr w:type="spellEnd"/>
            <w:r w:rsidRPr="007A2EB7">
              <w:rPr>
                <w:rFonts w:ascii="Arial" w:hAnsi="Arial"/>
                <w:lang w:eastAsia="en-GB"/>
              </w:rPr>
              <w:t>(CONTROL_PLANE),</w:t>
            </w:r>
          </w:p>
          <w:p w14:paraId="1F6AD8DC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-, -,</w:t>
            </w:r>
          </w:p>
          <w:p w14:paraId="610E2532" w14:textId="77777777"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cr_GPRS_Timer2_3('5E'O, tsc_Gprs3TimerUnit_1min, '00100'B), // @sic R5-199012 sic@</w:t>
            </w:r>
          </w:p>
          <w:p w14:paraId="76B5CE9F" w14:textId="77777777" w:rsidR="00BA5581" w:rsidRPr="007A2EB7" w:rsidRDefault="00BA5581" w:rsidP="00BA55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v_T3324Value1Min))));</w:t>
            </w:r>
          </w:p>
          <w:p w14:paraId="37C49356" w14:textId="77777777" w:rsidR="00300C5B" w:rsidRPr="00BA5581" w:rsidRDefault="00300C5B" w:rsidP="00BA55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46A25214" w14:textId="77777777" w:rsidTr="000441DD">
        <w:tc>
          <w:tcPr>
            <w:tcW w:w="9855" w:type="dxa"/>
          </w:tcPr>
          <w:p w14:paraId="5BF44FB2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C33B11D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61E9C4C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1F5EE5A1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1B764D45" w14:textId="77777777" w:rsidTr="000441DD">
        <w:tc>
          <w:tcPr>
            <w:tcW w:w="9855" w:type="dxa"/>
          </w:tcPr>
          <w:p w14:paraId="169C190C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D79A6BD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f_NBIOT_PreliminaryPass</w:t>
            </w:r>
            <w:proofErr w:type="spellEnd"/>
            <w:r w:rsidRPr="00BA5581">
              <w:rPr>
                <w:rFonts w:ascii="Arial" w:hAnsi="Arial"/>
                <w:lang w:eastAsia="en-GB"/>
              </w:rPr>
              <w:t>(__FILE__, __LINE__, "Step 22");</w:t>
            </w:r>
          </w:p>
          <w:p w14:paraId="3EFEA881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v_EPS_ContextStatus</w:t>
            </w:r>
            <w:proofErr w:type="spellEnd"/>
            <w:r w:rsidRPr="00BA5581">
              <w:rPr>
                <w:rFonts w:ascii="Arial" w:hAnsi="Arial"/>
                <w:lang w:eastAsia="en-GB"/>
              </w:rPr>
              <w:t xml:space="preserve"> := v_ReceivedAsp.Signalling.Nas[0].Pdu.Msg.tRACKING_AREA_UPDATE_REQUEST.epsBearerContextStatus; // Send this back in the Accept</w:t>
            </w:r>
          </w:p>
          <w:p w14:paraId="4A9342D7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</w:t>
            </w:r>
          </w:p>
          <w:p w14:paraId="0E78141D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//@siclog "Step 23"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BA5581">
              <w:rPr>
                <w:rFonts w:ascii="Arial" w:hAnsi="Arial"/>
                <w:lang w:eastAsia="en-GB"/>
              </w:rPr>
              <w:t>@</w:t>
            </w:r>
          </w:p>
          <w:p w14:paraId="2FA8667E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// The SS transmits a TRACKING AREA UPDATE ACCEPT message including GUTI-1.</w:t>
            </w:r>
          </w:p>
          <w:p w14:paraId="6A70ADF6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BA5581">
              <w:rPr>
                <w:rFonts w:ascii="Arial" w:hAnsi="Arial"/>
                <w:lang w:eastAsia="en-GB"/>
              </w:rPr>
              <w:t>(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cas_NB_SRB_NasPdu_REQ</w:t>
            </w:r>
            <w:proofErr w:type="spellEnd"/>
            <w:r w:rsidRPr="00BA5581">
              <w:rPr>
                <w:rFonts w:ascii="Arial" w:hAnsi="Arial"/>
                <w:lang w:eastAsia="en-GB"/>
              </w:rPr>
              <w:t>(nbiot_Cell1,</w:t>
            </w:r>
          </w:p>
          <w:p w14:paraId="7FCEAD6D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tsc_SRB1bis,</w:t>
            </w:r>
          </w:p>
          <w:p w14:paraId="36E0207D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BA5581">
              <w:rPr>
                <w:rFonts w:ascii="Arial" w:hAnsi="Arial"/>
                <w:lang w:eastAsia="en-GB"/>
              </w:rPr>
              <w:t>,</w:t>
            </w:r>
          </w:p>
          <w:p w14:paraId="4F4B38D8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cs_NAS_Request</w:t>
            </w:r>
            <w:proofErr w:type="spellEnd"/>
            <w:r w:rsidRPr="00BA5581">
              <w:rPr>
                <w:rFonts w:ascii="Arial" w:hAnsi="Arial"/>
                <w:lang w:eastAsia="en-GB"/>
              </w:rPr>
              <w:t>(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BA5581">
              <w:rPr>
                <w:rFonts w:ascii="Arial" w:hAnsi="Arial"/>
                <w:lang w:eastAsia="en-GB"/>
              </w:rPr>
              <w:t>,</w:t>
            </w:r>
          </w:p>
          <w:p w14:paraId="13D0A3B8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cs_TAU_Accept_Common</w:t>
            </w:r>
            <w:proofErr w:type="spellEnd"/>
            <w:r w:rsidRPr="00BA5581">
              <w:rPr>
                <w:rFonts w:ascii="Arial" w:hAnsi="Arial"/>
                <w:lang w:eastAsia="en-GB"/>
              </w:rPr>
              <w:t>(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tsc_EpsUpdate_TaUpdate</w:t>
            </w:r>
            <w:proofErr w:type="spellEnd"/>
            <w:r w:rsidRPr="00BA5581">
              <w:rPr>
                <w:rFonts w:ascii="Arial" w:hAnsi="Arial"/>
                <w:lang w:eastAsia="en-GB"/>
              </w:rPr>
              <w:t>,</w:t>
            </w:r>
          </w:p>
          <w:p w14:paraId="462576E0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f_GutiParameters2MobileIdentity(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tsc_IEI_Guti</w:t>
            </w:r>
            <w:proofErr w:type="spellEnd"/>
            <w:r w:rsidRPr="00BA5581">
              <w:rPr>
                <w:rFonts w:ascii="Arial" w:hAnsi="Arial"/>
                <w:lang w:eastAsia="en-GB"/>
              </w:rPr>
              <w:t>, v_Guti_Params1),</w:t>
            </w:r>
          </w:p>
          <w:p w14:paraId="264E4F96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cds_TAIListNonConsecutive_tlv</w:t>
            </w:r>
            <w:proofErr w:type="spellEnd"/>
            <w:r w:rsidRPr="00BA5581">
              <w:rPr>
                <w:rFonts w:ascii="Arial" w:hAnsi="Arial"/>
                <w:lang w:eastAsia="en-GB"/>
              </w:rPr>
              <w:t>(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v_PLMN</w:t>
            </w:r>
            <w:proofErr w:type="spellEnd"/>
            <w:r w:rsidRPr="00BA5581">
              <w:rPr>
                <w:rFonts w:ascii="Arial" w:hAnsi="Arial"/>
                <w:lang w:eastAsia="en-GB"/>
              </w:rPr>
              <w:t>, { bit2oct(v_Tac) }),</w:t>
            </w:r>
          </w:p>
          <w:p w14:paraId="254FE9A9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v_EPS_ContextStatus</w:t>
            </w:r>
            <w:proofErr w:type="spellEnd"/>
            <w:r w:rsidRPr="00BA5581">
              <w:rPr>
                <w:rFonts w:ascii="Arial" w:hAnsi="Arial"/>
                <w:lang w:eastAsia="en-GB"/>
              </w:rPr>
              <w:t>,</w:t>
            </w:r>
          </w:p>
          <w:p w14:paraId="05C3CCC5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14:paraId="439342E9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14:paraId="037AB7F8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f_GetNBIOTAdditionalUpdateResult(</w:t>
            </w:r>
            <w:r w:rsidRPr="00BA5581">
              <w:rPr>
                <w:rFonts w:ascii="Arial" w:hAnsi="Arial"/>
                <w:highlight w:val="yellow"/>
                <w:lang w:eastAsia="en-GB"/>
              </w:rPr>
              <w:t>v_ReceivedAsp.Signalling.Nas[0]</w:t>
            </w:r>
            <w:r w:rsidRPr="0024079B">
              <w:rPr>
                <w:rFonts w:ascii="Arial" w:hAnsi="Arial"/>
                <w:lang w:eastAsia="en-GB"/>
              </w:rPr>
              <w:t>.Pdu.Msg.tRACKING_AREA_UPDATE_REQUEST.addUpdateType),</w:t>
            </w:r>
          </w:p>
          <w:p w14:paraId="15F057F9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-, -, -,</w:t>
            </w:r>
          </w:p>
          <w:p w14:paraId="406BABBF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f_GetNBIOTNetworkFeatureSupport</w:t>
            </w:r>
            <w:proofErr w:type="spellEnd"/>
            <w:r w:rsidRPr="00BA5581">
              <w:rPr>
                <w:rFonts w:ascii="Arial" w:hAnsi="Arial"/>
                <w:lang w:eastAsia="en-GB"/>
              </w:rPr>
              <w:t>(CONTROL_PLANE),</w:t>
            </w:r>
          </w:p>
          <w:p w14:paraId="7DA89261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-, -,</w:t>
            </w:r>
          </w:p>
          <w:p w14:paraId="470484D4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cr_GPRS_Timer2_3('5E'O, tsc_Gprs3TimerUnit_1min, '00100'B), // @sic R5-199012 sic@</w:t>
            </w:r>
          </w:p>
          <w:p w14:paraId="1368A0F2" w14:textId="77777777"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v_T3324Value1Min))));</w:t>
            </w:r>
          </w:p>
          <w:p w14:paraId="2FF314EB" w14:textId="77777777" w:rsidR="00300C5B" w:rsidRPr="004031F3" w:rsidRDefault="00BA5581" w:rsidP="00BA55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47F1800" w14:textId="77777777" w:rsidR="00300C5B" w:rsidRDefault="00300C5B" w:rsidP="00300C5B">
      <w:pPr>
        <w:rPr>
          <w:noProof/>
          <w:lang w:val="en-US"/>
        </w:rPr>
      </w:pPr>
    </w:p>
    <w:p w14:paraId="3AC879DD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F148D" w14:textId="77777777" w:rsidR="00AC1EF6" w:rsidRDefault="00AC1EF6">
      <w:r>
        <w:separator/>
      </w:r>
    </w:p>
  </w:endnote>
  <w:endnote w:type="continuationSeparator" w:id="0">
    <w:p w14:paraId="7BA8B1B4" w14:textId="77777777" w:rsidR="00AC1EF6" w:rsidRDefault="00AC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D4759" w14:textId="77777777" w:rsidR="00AC1EF6" w:rsidRDefault="00AC1EF6">
      <w:r>
        <w:separator/>
      </w:r>
    </w:p>
  </w:footnote>
  <w:footnote w:type="continuationSeparator" w:id="0">
    <w:p w14:paraId="51B94F24" w14:textId="77777777" w:rsidR="00AC1EF6" w:rsidRDefault="00AC1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29A87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C6E6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34D88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8300F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22E4A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737C2"/>
    <w:rsid w:val="00192C46"/>
    <w:rsid w:val="001A08B3"/>
    <w:rsid w:val="001A7B60"/>
    <w:rsid w:val="001B52F0"/>
    <w:rsid w:val="001B7A65"/>
    <w:rsid w:val="001C4EB9"/>
    <w:rsid w:val="001E41F3"/>
    <w:rsid w:val="00217D9A"/>
    <w:rsid w:val="0023471B"/>
    <w:rsid w:val="0024079B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5718D"/>
    <w:rsid w:val="0036004C"/>
    <w:rsid w:val="003609EF"/>
    <w:rsid w:val="0036231A"/>
    <w:rsid w:val="00371520"/>
    <w:rsid w:val="00374DD4"/>
    <w:rsid w:val="003C6C80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63AB"/>
    <w:rsid w:val="004E2639"/>
    <w:rsid w:val="004E709B"/>
    <w:rsid w:val="00501FBE"/>
    <w:rsid w:val="0051580D"/>
    <w:rsid w:val="0052248D"/>
    <w:rsid w:val="00535ABD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81541"/>
    <w:rsid w:val="00695808"/>
    <w:rsid w:val="006B46FB"/>
    <w:rsid w:val="006E0C1F"/>
    <w:rsid w:val="006E21FB"/>
    <w:rsid w:val="006E6703"/>
    <w:rsid w:val="0071206F"/>
    <w:rsid w:val="007444EB"/>
    <w:rsid w:val="007631E5"/>
    <w:rsid w:val="00772610"/>
    <w:rsid w:val="00780EBA"/>
    <w:rsid w:val="00792342"/>
    <w:rsid w:val="007977A8"/>
    <w:rsid w:val="007A2EB7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A45A6"/>
    <w:rsid w:val="008C03D4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1EF6"/>
    <w:rsid w:val="00AC5820"/>
    <w:rsid w:val="00AC77AD"/>
    <w:rsid w:val="00AD1CD8"/>
    <w:rsid w:val="00AF2172"/>
    <w:rsid w:val="00AF52D3"/>
    <w:rsid w:val="00B00E66"/>
    <w:rsid w:val="00B258BB"/>
    <w:rsid w:val="00B43DB1"/>
    <w:rsid w:val="00B67B97"/>
    <w:rsid w:val="00B75E77"/>
    <w:rsid w:val="00B968C8"/>
    <w:rsid w:val="00BA3EC5"/>
    <w:rsid w:val="00BA51D9"/>
    <w:rsid w:val="00BA5581"/>
    <w:rsid w:val="00BA6344"/>
    <w:rsid w:val="00BB5DFC"/>
    <w:rsid w:val="00BD279D"/>
    <w:rsid w:val="00BD282F"/>
    <w:rsid w:val="00BD6BB8"/>
    <w:rsid w:val="00BD7B89"/>
    <w:rsid w:val="00BF395A"/>
    <w:rsid w:val="00C01E37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B2E0F"/>
    <w:rsid w:val="00CC5026"/>
    <w:rsid w:val="00CC68D0"/>
    <w:rsid w:val="00CD44D0"/>
    <w:rsid w:val="00CE3B53"/>
    <w:rsid w:val="00D03F9A"/>
    <w:rsid w:val="00D06D51"/>
    <w:rsid w:val="00D24991"/>
    <w:rsid w:val="00D25980"/>
    <w:rsid w:val="00D27DD1"/>
    <w:rsid w:val="00D30E2E"/>
    <w:rsid w:val="00D50255"/>
    <w:rsid w:val="00D62158"/>
    <w:rsid w:val="00D62441"/>
    <w:rsid w:val="00D66520"/>
    <w:rsid w:val="00D80E11"/>
    <w:rsid w:val="00DA686F"/>
    <w:rsid w:val="00DC4BFF"/>
    <w:rsid w:val="00DD11FD"/>
    <w:rsid w:val="00DE26B2"/>
    <w:rsid w:val="00DE34CF"/>
    <w:rsid w:val="00DF7933"/>
    <w:rsid w:val="00E13F3D"/>
    <w:rsid w:val="00E14D7D"/>
    <w:rsid w:val="00E34898"/>
    <w:rsid w:val="00E37029"/>
    <w:rsid w:val="00E615BE"/>
    <w:rsid w:val="00E80755"/>
    <w:rsid w:val="00E80ECF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26BE0"/>
    <w:rsid w:val="00F300FB"/>
    <w:rsid w:val="00F35BDB"/>
    <w:rsid w:val="00F86140"/>
    <w:rsid w:val="00F90DF6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19B937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718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BB789-C88B-43E2-8126-726F3211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1192</Words>
  <Characters>6558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1900-01-01T00:00:00Z</cp:lastPrinted>
  <dcterms:created xsi:type="dcterms:W3CDTF">2021-03-03T14:48:00Z</dcterms:created>
  <dcterms:modified xsi:type="dcterms:W3CDTF">2021-03-03T14:48:00Z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