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E814B6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91E51">
        <w:rPr>
          <w:b/>
          <w:i/>
          <w:noProof/>
          <w:sz w:val="28"/>
        </w:rPr>
        <w:t>026</w:t>
      </w:r>
      <w:r w:rsidR="00E22A08">
        <w:rPr>
          <w:b/>
          <w:i/>
          <w:noProof/>
          <w:sz w:val="28"/>
        </w:rPr>
        <w:t>8</w:t>
      </w:r>
    </w:p>
    <w:p w14:paraId="5D6FC58C" w14:textId="307A0302" w:rsidR="001A09A3" w:rsidRDefault="00FE0D3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A2ED4F8" w:rsidR="001E41F3" w:rsidRPr="004B51F2" w:rsidRDefault="009B032D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067</w:t>
            </w:r>
            <w:r w:rsidR="00E22A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A58C566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E22A08">
              <w:rPr>
                <w:b/>
                <w:noProof/>
                <w:sz w:val="28"/>
              </w:rPr>
              <w:t>6.0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6B5520" w:rsidR="001E41F3" w:rsidRDefault="00677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u</w:t>
            </w:r>
            <w:r w:rsidR="007B6FF7">
              <w:rPr>
                <w:noProof/>
              </w:rPr>
              <w:t>sage of TCP in DL requests in IMS over 5GS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786613B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065760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663CA01" w:rsidR="001E41F3" w:rsidRDefault="007B6F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</w:t>
            </w:r>
            <w:r w:rsidR="00E22A08"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2141FDA" w:rsidR="001E41F3" w:rsidRDefault="004B5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8DF26E0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2A08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3C31E20" w:rsidR="001E41F3" w:rsidRDefault="007B6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test cases generally use UDP for DL requests. For reasons of test coverage, the test cases in clause 8 of TS 34.229-1 used TCP instead. In TS 34.229-5, the same holds for the test cases in clause 6. This is not reflected in TTCN yet, and hence clause 8 test cases in TS 34.229-5 use TCP.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EDAEE3A" w:rsidR="001E41F3" w:rsidRDefault="007B6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corresponding check in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f_IMS_PTC_ImsInfo_Init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036069D" w:rsidR="001E41F3" w:rsidRDefault="007B6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 between TTCN and prose persists.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04AD5C" w:rsidR="001E41F3" w:rsidRDefault="00E2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6.x.NR5GC, 8.x.NR5GC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13476C6" w:rsidR="001E41F3" w:rsidRDefault="007B6F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42292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FBE63F7" w14:textId="6A5290A0" w:rsidR="00525F5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5F5F" w:rsidRPr="00A4621D">
        <w:rPr>
          <w:rFonts w:cs="Arial"/>
          <w:iCs/>
        </w:rPr>
        <w:t>Table of Contents</w:t>
      </w:r>
      <w:r w:rsidR="00525F5F">
        <w:tab/>
      </w:r>
      <w:r w:rsidR="00525F5F">
        <w:fldChar w:fldCharType="begin"/>
      </w:r>
      <w:r w:rsidR="00525F5F">
        <w:instrText xml:space="preserve"> PAGEREF _Toc64229211 \h </w:instrText>
      </w:r>
      <w:r w:rsidR="00525F5F">
        <w:fldChar w:fldCharType="separate"/>
      </w:r>
      <w:r w:rsidR="00525F5F">
        <w:t>2</w:t>
      </w:r>
      <w:r w:rsidR="00525F5F">
        <w:fldChar w:fldCharType="end"/>
      </w:r>
    </w:p>
    <w:p w14:paraId="760DE760" w14:textId="61240DA6" w:rsidR="00525F5F" w:rsidRDefault="00525F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21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2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_Toc64229212 \h </w:instrText>
      </w:r>
      <w:r>
        <w:fldChar w:fldCharType="separate"/>
      </w:r>
      <w:r>
        <w:t>3</w:t>
      </w:r>
      <w:r>
        <w:fldChar w:fldCharType="end"/>
      </w:r>
    </w:p>
    <w:p w14:paraId="0E723667" w14:textId="3894DBFB" w:rsidR="00525F5F" w:rsidRDefault="00525F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21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2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_Toc64229213 \h </w:instrText>
      </w:r>
      <w:r>
        <w:fldChar w:fldCharType="separate"/>
      </w:r>
      <w:r>
        <w:t>3</w:t>
      </w:r>
      <w:r>
        <w:fldChar w:fldCharType="end"/>
      </w:r>
    </w:p>
    <w:p w14:paraId="4E9DCFE1" w14:textId="15B2F6C6" w:rsidR="00525F5F" w:rsidRDefault="00525F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621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621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_Toc64229214 \h </w:instrText>
      </w:r>
      <w:r>
        <w:fldChar w:fldCharType="separate"/>
      </w:r>
      <w:r>
        <w:t>3</w:t>
      </w:r>
      <w:r>
        <w:fldChar w:fldCharType="end"/>
      </w:r>
    </w:p>
    <w:p w14:paraId="2E4D4796" w14:textId="0B41A0B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659733C" w14:textId="7537B690" w:rsidR="003A22C0" w:rsidRPr="00525F5F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4229212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554AD22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 w:rsidR="002F2A89">
        <w:rPr>
          <w:rFonts w:cs="Arial"/>
        </w:rPr>
        <w:t xml:space="preserve"> ATS 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74D35B2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2F2A89" w:rsidRPr="00481B72">
        <w:rPr>
          <w:rFonts w:cs="Arial"/>
          <w:lang w:eastAsia="ja-JP"/>
        </w:rPr>
        <w:t>hans.rohnert@rohde-schwarz.com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4229213"/>
      <w:r w:rsidRPr="00854C55">
        <w:rPr>
          <w:b/>
        </w:rPr>
        <w:t>Corrections required</w:t>
      </w:r>
      <w:bookmarkEnd w:id="4"/>
      <w:bookmarkEnd w:id="5"/>
      <w:bookmarkEnd w:id="6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4229214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2A97C25C" w:rsidR="003A22C0" w:rsidRPr="002D56A7" w:rsidRDefault="007B6FF7" w:rsidP="00317F09">
            <w:pPr>
              <w:spacing w:after="0"/>
            </w:pP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f_IMS_PTC_ImsInfo_Init</w:t>
            </w:r>
            <w:proofErr w:type="spellEnd"/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546A0703" w:rsidR="003A22C0" w:rsidRPr="0022675A" w:rsidRDefault="007B6FF7" w:rsidP="00317F09">
            <w:pPr>
              <w:rPr>
                <w:rFonts w:ascii="Arial" w:hAnsi="Arial" w:cs="Arial"/>
              </w:rPr>
            </w:pPr>
            <w:r>
              <w:rPr>
                <w:noProof/>
              </w:rPr>
              <w:t>IMS test cases generally use UDP for DL requests. For reasons of test coverage, the test cases in clause 8 of TS 34.229-1 used TCP instead. In TS 34.229-5, the same holds for the test cases in clause 6. This is not reflected in TTCN yet, and hence clause 8 test cases in TS 34.229-5 use TCP.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6FBDE648" w:rsidR="003A22C0" w:rsidRPr="000352E9" w:rsidRDefault="007B6FF7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Added a corresponding check in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f_IMS_PTC_ImsInfo_Init</w:t>
            </w:r>
            <w:proofErr w:type="spellEnd"/>
            <w:r>
              <w:rPr>
                <w:noProof/>
              </w:rPr>
              <w:t>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26F21C08" w:rsidR="003A22C0" w:rsidRPr="00E751F5" w:rsidRDefault="007B6FF7" w:rsidP="00317F0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IMS_Component.ttcn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5FE30A90" w:rsidR="003A22C0" w:rsidRPr="00E751F5" w:rsidRDefault="007A47FD" w:rsidP="00317F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E691021" w14:textId="77777777" w:rsidR="003A22C0" w:rsidRDefault="003A22C0" w:rsidP="003A22C0">
      <w:pPr>
        <w:rPr>
          <w:noProof/>
        </w:rPr>
      </w:pPr>
    </w:p>
    <w:p w14:paraId="5E65FD5B" w14:textId="77777777" w:rsidR="00F40BC6" w:rsidRDefault="00F40BC6" w:rsidP="00F40BC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0BC6" w14:paraId="2FAF965F" w14:textId="77777777" w:rsidTr="00F40BC6">
        <w:tc>
          <w:tcPr>
            <w:tcW w:w="9855" w:type="dxa"/>
          </w:tcPr>
          <w:p w14:paraId="42F8C046" w14:textId="0280F551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function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f_IMS_PTC_ImsInfo_Init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(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IP_AddrInfo_Type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p_UE_Address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,</w:t>
            </w:r>
          </w:p>
          <w:p w14:paraId="5BF50343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                   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IP_AddrInfo_Type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p_NW_Address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,</w:t>
            </w:r>
          </w:p>
          <w:p w14:paraId="618B0644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                       template (omit)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REGISTER_Request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p_RegisterReq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:= omit,</w:t>
            </w:r>
          </w:p>
          <w:p w14:paraId="2D7C523E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                   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boolean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p_SigCompStarted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:= false) runs on IMS_PTC</w:t>
            </w:r>
          </w:p>
          <w:p w14:paraId="156BF1D0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{ /* @sic R5s130756 change 14, 15 sic@ */</w:t>
            </w:r>
          </w:p>
          <w:p w14:paraId="69287181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var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REGISTER_Request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v_RegisterReq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4F9763DD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var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InternetProtocol_Type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v_TransportProtocol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udp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    /* @sic acc. to discussions regarding rejection of R5-130765 at RAN WG5 Meeting #58 in Malta per default UDP is used for all requests in DL sic@ */</w:t>
            </w:r>
          </w:p>
          <w:p w14:paraId="7DDEF4BE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  <w:p w14:paraId="6D600698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</w:t>
            </w:r>
            <w:r w:rsidRPr="007B6FF7">
              <w:rPr>
                <w:rFonts w:asciiTheme="minorHAnsi" w:hAnsiTheme="minorHAnsi" w:cstheme="minorHAnsi"/>
                <w:highlight w:val="yellow"/>
                <w:lang w:val="en-US"/>
              </w:rPr>
              <w:t>if (match(</w:t>
            </w:r>
            <w:proofErr w:type="spellStart"/>
            <w:r w:rsidRPr="007B6FF7">
              <w:rPr>
                <w:rFonts w:asciiTheme="minorHAnsi" w:hAnsiTheme="minorHAnsi" w:cstheme="minorHAnsi"/>
                <w:highlight w:val="yellow"/>
                <w:lang w:val="en-US"/>
              </w:rPr>
              <w:t>testcasename</w:t>
            </w:r>
            <w:proofErr w:type="spellEnd"/>
            <w:r w:rsidRPr="007B6FF7">
              <w:rPr>
                <w:rFonts w:asciiTheme="minorHAnsi" w:hAnsiTheme="minorHAnsi" w:cstheme="minorHAnsi"/>
                <w:highlight w:val="yellow"/>
                <w:lang w:val="en-US"/>
              </w:rPr>
              <w:t>(), pattern "TC_8_[0-9]#(1,2)"))</w:t>
            </w:r>
            <w:r w:rsidRPr="00F40BC6">
              <w:rPr>
                <w:rFonts w:asciiTheme="minorHAnsi" w:hAnsiTheme="minorHAnsi" w:cstheme="minorHAnsi"/>
                <w:lang w:val="en-US"/>
              </w:rPr>
              <w:t xml:space="preserve"> { /* @sic R5-131292 - TCP as normative DL transport protocol in IMS Registration test sic@</w:t>
            </w:r>
          </w:p>
          <w:p w14:paraId="17E9F2E0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                                                     @sic R5s130897 - distinguish IMS from LTE test cases sic@ */</w:t>
            </w:r>
          </w:p>
          <w:p w14:paraId="05174662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v_TransportProtocol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tcp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68F3CA42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}</w:t>
            </w:r>
          </w:p>
          <w:p w14:paraId="6BA329B4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  <w:p w14:paraId="6D83D586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vc_IMS_Global.Ctrl.IgnoreReset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:= false;                 /* @sic R5s150031: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f_IMS_PTC_ImsInfo_Init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is called e.g. after the UE has send the initial REGISTER =&gt; from now on we need to care about any reset sic@ */</w:t>
            </w:r>
          </w:p>
          <w:p w14:paraId="75A36EB0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vc_IMS_Global.Ctrl.WaitForPublish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:= false;              /* @sic R5-155916: PUBLISH during initial registration sic@ */</w:t>
            </w:r>
          </w:p>
          <w:p w14:paraId="19DA3D44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  <w:p w14:paraId="646D1FC2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vc_IMS_Global.ImsInfo.UE_Address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p_UE_Address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49684F4F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vc_IMS_Global.ImsInfo.NW_Address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p_NW_Address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41B770E0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vc_IMS_Global.ImsInfo.TransportProtocol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  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v_TransportProtocol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35721FC9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vc_IMS_Global.ImsInfo.SigCompStarted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     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p_SigCompStarted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763A36C3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  <w:p w14:paraId="3253C164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if (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ispresent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(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p_RegisterReq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)) {</w:t>
            </w:r>
          </w:p>
          <w:p w14:paraId="522ED831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v_RegisterReq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valueof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(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p_RegisterReq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);</w:t>
            </w:r>
          </w:p>
          <w:p w14:paraId="6A28B8D9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lastRenderedPageBreak/>
              <w:t xml:space="preserve">  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vc_IMS_Global.ImsInfo.Registration.ContactUrl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f_MessageHeader_GetContactSipUrl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(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v_RegisterReq.msgHeader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);</w:t>
            </w:r>
          </w:p>
          <w:p w14:paraId="37484FFF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vc_IMS_Global.ImsInfo.Registration.Uri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    := f_SIP_SipUrl_GetPublicUserIdentity(f_Addr_Union_GetSipUrl(v_RegisterReq.msgHeader.toField.addressField));</w:t>
            </w:r>
          </w:p>
          <w:p w14:paraId="6C31CA71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vc_IMS_Global.ImsInfo.Registration.CallId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v_RegisterReq.msgHeader.callId.callid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4D3044F7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vc_IMS_Global.ImsInfo.Registration.Cseq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 xml:space="preserve">    := </w:t>
            </w:r>
            <w:proofErr w:type="spellStart"/>
            <w:r w:rsidRPr="00F40BC6">
              <w:rPr>
                <w:rFonts w:asciiTheme="minorHAnsi" w:hAnsiTheme="minorHAnsi" w:cstheme="minorHAnsi"/>
                <w:lang w:val="en-US"/>
              </w:rPr>
              <w:t>v_RegisterReq.msgHeader.cSeq.seqNumber</w:t>
            </w:r>
            <w:proofErr w:type="spellEnd"/>
            <w:r w:rsidRPr="00F40BC6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4FD29192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}</w:t>
            </w:r>
          </w:p>
          <w:p w14:paraId="09B57CFB" w14:textId="5C275FB6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  <w:p w14:paraId="09C041F9" w14:textId="1E820666" w:rsidR="00F40BC6" w:rsidRDefault="00F40BC6" w:rsidP="00F56E30">
            <w:pPr>
              <w:rPr>
                <w:lang w:val="en-US"/>
              </w:rPr>
            </w:pPr>
          </w:p>
        </w:tc>
      </w:tr>
    </w:tbl>
    <w:p w14:paraId="7E2874BA" w14:textId="77777777" w:rsidR="00F40BC6" w:rsidRDefault="00F40BC6" w:rsidP="00F40BC6">
      <w:pPr>
        <w:rPr>
          <w:lang w:val="en-US"/>
        </w:rPr>
      </w:pPr>
    </w:p>
    <w:p w14:paraId="711308F1" w14:textId="77777777" w:rsidR="00F40BC6" w:rsidRDefault="00F40BC6" w:rsidP="00F40BC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0BC6" w14:paraId="265BE84D" w14:textId="77777777" w:rsidTr="00F40BC6">
        <w:tc>
          <w:tcPr>
            <w:tcW w:w="9855" w:type="dxa"/>
          </w:tcPr>
          <w:p w14:paraId="578663EC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652AF1">
              <w:rPr>
                <w:lang w:val="en-US"/>
              </w:rPr>
              <w:t xml:space="preserve">function </w:t>
            </w:r>
            <w:proofErr w:type="spellStart"/>
            <w:r w:rsidRPr="00F40BC6">
              <w:rPr>
                <w:lang w:val="en-US"/>
              </w:rPr>
              <w:t>f_IMS_PTC_ImsInfo_Init</w:t>
            </w:r>
            <w:proofErr w:type="spellEnd"/>
            <w:r w:rsidRPr="00F40BC6">
              <w:rPr>
                <w:lang w:val="en-US"/>
              </w:rPr>
              <w:t>(</w:t>
            </w:r>
            <w:proofErr w:type="spellStart"/>
            <w:r w:rsidRPr="00F40BC6">
              <w:rPr>
                <w:lang w:val="en-US"/>
              </w:rPr>
              <w:t>IP_AddrInfo_Type</w:t>
            </w:r>
            <w:proofErr w:type="spellEnd"/>
            <w:r w:rsidRPr="00F40BC6">
              <w:rPr>
                <w:lang w:val="en-US"/>
              </w:rPr>
              <w:t xml:space="preserve"> </w:t>
            </w:r>
            <w:proofErr w:type="spellStart"/>
            <w:r w:rsidRPr="00F40BC6">
              <w:rPr>
                <w:lang w:val="en-US"/>
              </w:rPr>
              <w:t>p_UE_Address</w:t>
            </w:r>
            <w:proofErr w:type="spellEnd"/>
            <w:r w:rsidRPr="00F40BC6">
              <w:rPr>
                <w:lang w:val="en-US"/>
              </w:rPr>
              <w:t>,</w:t>
            </w:r>
          </w:p>
          <w:p w14:paraId="59B4276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                            </w:t>
            </w:r>
            <w:proofErr w:type="spellStart"/>
            <w:r w:rsidRPr="00F40BC6">
              <w:rPr>
                <w:lang w:val="en-US"/>
              </w:rPr>
              <w:t>IP_AddrInfo_Type</w:t>
            </w:r>
            <w:proofErr w:type="spellEnd"/>
            <w:r w:rsidRPr="00F40BC6">
              <w:rPr>
                <w:lang w:val="en-US"/>
              </w:rPr>
              <w:t xml:space="preserve"> </w:t>
            </w:r>
            <w:proofErr w:type="spellStart"/>
            <w:r w:rsidRPr="00F40BC6">
              <w:rPr>
                <w:lang w:val="en-US"/>
              </w:rPr>
              <w:t>p_NW_Address</w:t>
            </w:r>
            <w:proofErr w:type="spellEnd"/>
            <w:r w:rsidRPr="00F40BC6">
              <w:rPr>
                <w:lang w:val="en-US"/>
              </w:rPr>
              <w:t>,</w:t>
            </w:r>
          </w:p>
          <w:p w14:paraId="6F579B7D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                            template (omit) </w:t>
            </w:r>
            <w:proofErr w:type="spellStart"/>
            <w:r w:rsidRPr="00F40BC6">
              <w:rPr>
                <w:lang w:val="en-US"/>
              </w:rPr>
              <w:t>REGISTER_Request</w:t>
            </w:r>
            <w:proofErr w:type="spellEnd"/>
            <w:r w:rsidRPr="00F40BC6">
              <w:rPr>
                <w:lang w:val="en-US"/>
              </w:rPr>
              <w:t xml:space="preserve"> </w:t>
            </w:r>
            <w:proofErr w:type="spellStart"/>
            <w:r w:rsidRPr="00F40BC6">
              <w:rPr>
                <w:lang w:val="en-US"/>
              </w:rPr>
              <w:t>p_RegisterReq</w:t>
            </w:r>
            <w:proofErr w:type="spellEnd"/>
            <w:r w:rsidRPr="00F40BC6">
              <w:rPr>
                <w:lang w:val="en-US"/>
              </w:rPr>
              <w:t xml:space="preserve"> := omit,</w:t>
            </w:r>
          </w:p>
          <w:p w14:paraId="0EF4EFCB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                            </w:t>
            </w:r>
            <w:proofErr w:type="spellStart"/>
            <w:r w:rsidRPr="00F40BC6">
              <w:rPr>
                <w:lang w:val="en-US"/>
              </w:rPr>
              <w:t>boolean</w:t>
            </w:r>
            <w:proofErr w:type="spellEnd"/>
            <w:r w:rsidRPr="00F40BC6">
              <w:rPr>
                <w:lang w:val="en-US"/>
              </w:rPr>
              <w:t xml:space="preserve"> </w:t>
            </w:r>
            <w:proofErr w:type="spellStart"/>
            <w:r w:rsidRPr="00F40BC6">
              <w:rPr>
                <w:lang w:val="en-US"/>
              </w:rPr>
              <w:t>p_SigCompStarted</w:t>
            </w:r>
            <w:proofErr w:type="spellEnd"/>
            <w:r w:rsidRPr="00F40BC6">
              <w:rPr>
                <w:lang w:val="en-US"/>
              </w:rPr>
              <w:t xml:space="preserve"> := false) runs on IMS_PTC</w:t>
            </w:r>
          </w:p>
          <w:p w14:paraId="659FE914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{ /* @sic R5s130756 change 14, 15 sic@ */</w:t>
            </w:r>
          </w:p>
          <w:p w14:paraId="42BD9628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var </w:t>
            </w:r>
            <w:proofErr w:type="spellStart"/>
            <w:r w:rsidRPr="00F40BC6">
              <w:rPr>
                <w:lang w:val="en-US"/>
              </w:rPr>
              <w:t>REGISTER_Request</w:t>
            </w:r>
            <w:proofErr w:type="spellEnd"/>
            <w:r w:rsidRPr="00F40BC6">
              <w:rPr>
                <w:lang w:val="en-US"/>
              </w:rPr>
              <w:t xml:space="preserve"> </w:t>
            </w:r>
            <w:proofErr w:type="spellStart"/>
            <w:r w:rsidRPr="00F40BC6">
              <w:rPr>
                <w:lang w:val="en-US"/>
              </w:rPr>
              <w:t>v_RegisterReq</w:t>
            </w:r>
            <w:proofErr w:type="spellEnd"/>
            <w:r w:rsidRPr="00F40BC6">
              <w:rPr>
                <w:lang w:val="en-US"/>
              </w:rPr>
              <w:t>;</w:t>
            </w:r>
          </w:p>
          <w:p w14:paraId="7E3659F7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var </w:t>
            </w:r>
            <w:proofErr w:type="spellStart"/>
            <w:r w:rsidRPr="00F40BC6">
              <w:rPr>
                <w:lang w:val="en-US"/>
              </w:rPr>
              <w:t>InternetProtocol_Type</w:t>
            </w:r>
            <w:proofErr w:type="spellEnd"/>
            <w:r w:rsidRPr="00F40BC6">
              <w:rPr>
                <w:lang w:val="en-US"/>
              </w:rPr>
              <w:t xml:space="preserve"> </w:t>
            </w:r>
            <w:proofErr w:type="spellStart"/>
            <w:r w:rsidRPr="00F40BC6">
              <w:rPr>
                <w:lang w:val="en-US"/>
              </w:rPr>
              <w:t>v_TransportProtocol</w:t>
            </w:r>
            <w:proofErr w:type="spellEnd"/>
            <w:r w:rsidRPr="00F40BC6">
              <w:rPr>
                <w:lang w:val="en-US"/>
              </w:rPr>
              <w:t xml:space="preserve"> := </w:t>
            </w:r>
            <w:proofErr w:type="spellStart"/>
            <w:r w:rsidRPr="00F40BC6">
              <w:rPr>
                <w:lang w:val="en-US"/>
              </w:rPr>
              <w:t>udp</w:t>
            </w:r>
            <w:proofErr w:type="spellEnd"/>
            <w:r w:rsidRPr="00F40BC6">
              <w:rPr>
                <w:lang w:val="en-US"/>
              </w:rPr>
              <w:t>;    /* @sic acc. to discussions regarding rejection of R5-130765 at RAN WG5 Meeting #58 in Malta per default UDP is used for all requests in DL sic@ */</w:t>
            </w:r>
          </w:p>
          <w:p w14:paraId="062645FB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r w:rsidRPr="007B6FF7">
              <w:rPr>
                <w:highlight w:val="yellow"/>
                <w:lang w:val="en-US"/>
              </w:rPr>
              <w:t xml:space="preserve">var </w:t>
            </w:r>
            <w:proofErr w:type="spellStart"/>
            <w:r w:rsidRPr="007B6FF7">
              <w:rPr>
                <w:highlight w:val="yellow"/>
                <w:lang w:val="en-US"/>
              </w:rPr>
              <w:t>charstring</w:t>
            </w:r>
            <w:proofErr w:type="spellEnd"/>
            <w:r w:rsidRPr="007B6FF7">
              <w:rPr>
                <w:highlight w:val="yellow"/>
                <w:lang w:val="en-US"/>
              </w:rPr>
              <w:t xml:space="preserve"> </w:t>
            </w:r>
            <w:proofErr w:type="spellStart"/>
            <w:r w:rsidRPr="007B6FF7">
              <w:rPr>
                <w:highlight w:val="yellow"/>
                <w:lang w:val="en-US"/>
              </w:rPr>
              <w:t>v_Testcasename</w:t>
            </w:r>
            <w:proofErr w:type="spellEnd"/>
            <w:r w:rsidRPr="007B6FF7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7B6FF7">
              <w:rPr>
                <w:highlight w:val="yellow"/>
                <w:lang w:val="en-US"/>
              </w:rPr>
              <w:t>testcasename</w:t>
            </w:r>
            <w:proofErr w:type="spellEnd"/>
            <w:r w:rsidRPr="007B6FF7">
              <w:rPr>
                <w:highlight w:val="yellow"/>
                <w:lang w:val="en-US"/>
              </w:rPr>
              <w:t>();</w:t>
            </w:r>
          </w:p>
          <w:p w14:paraId="05575B5F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</w:t>
            </w:r>
          </w:p>
          <w:p w14:paraId="0358ECEF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/* @sic R5-131292 - TCP as normative DL transport protocol in IMS Registration test sic@</w:t>
            </w:r>
          </w:p>
          <w:p w14:paraId="058640C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   @sic R5s130897 - distinguish IMS from LTE test cases sic@ */</w:t>
            </w:r>
          </w:p>
          <w:p w14:paraId="0A6EDADF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r w:rsidRPr="007B6FF7">
              <w:rPr>
                <w:highlight w:val="yellow"/>
                <w:lang w:val="en-US"/>
              </w:rPr>
              <w:t>if (match(</w:t>
            </w:r>
            <w:proofErr w:type="spellStart"/>
            <w:r w:rsidRPr="007B6FF7">
              <w:rPr>
                <w:highlight w:val="yellow"/>
                <w:lang w:val="en-US"/>
              </w:rPr>
              <w:t>v_Testcasename</w:t>
            </w:r>
            <w:proofErr w:type="spellEnd"/>
            <w:r w:rsidRPr="007B6FF7">
              <w:rPr>
                <w:highlight w:val="yellow"/>
                <w:lang w:val="en-US"/>
              </w:rPr>
              <w:t>, pattern "TC_8_[0-9]#(1,2)") or match(</w:t>
            </w:r>
            <w:proofErr w:type="spellStart"/>
            <w:r w:rsidRPr="007B6FF7">
              <w:rPr>
                <w:highlight w:val="yellow"/>
                <w:lang w:val="en-US"/>
              </w:rPr>
              <w:t>v_Testcasename</w:t>
            </w:r>
            <w:proofErr w:type="spellEnd"/>
            <w:r w:rsidRPr="007B6FF7">
              <w:rPr>
                <w:highlight w:val="yellow"/>
                <w:lang w:val="en-US"/>
              </w:rPr>
              <w:t>, pattern "TC_6_[0-9]#(1,2)_NR5GC"))</w:t>
            </w:r>
            <w:r w:rsidRPr="00F40BC6">
              <w:rPr>
                <w:lang w:val="en-US"/>
              </w:rPr>
              <w:t xml:space="preserve"> { </w:t>
            </w:r>
          </w:p>
          <w:p w14:paraId="59CF5DAC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</w:t>
            </w:r>
            <w:proofErr w:type="spellStart"/>
            <w:r w:rsidRPr="00F40BC6">
              <w:rPr>
                <w:lang w:val="en-US"/>
              </w:rPr>
              <w:t>v_TransportProtocol</w:t>
            </w:r>
            <w:proofErr w:type="spellEnd"/>
            <w:r w:rsidRPr="00F40BC6">
              <w:rPr>
                <w:lang w:val="en-US"/>
              </w:rPr>
              <w:t xml:space="preserve"> := </w:t>
            </w:r>
            <w:proofErr w:type="spellStart"/>
            <w:r w:rsidRPr="00F40BC6">
              <w:rPr>
                <w:lang w:val="en-US"/>
              </w:rPr>
              <w:t>tcp</w:t>
            </w:r>
            <w:proofErr w:type="spellEnd"/>
            <w:r w:rsidRPr="00F40BC6">
              <w:rPr>
                <w:lang w:val="en-US"/>
              </w:rPr>
              <w:t>;</w:t>
            </w:r>
          </w:p>
          <w:p w14:paraId="03498653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}</w:t>
            </w:r>
          </w:p>
          <w:p w14:paraId="36B2D4C7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</w:p>
          <w:p w14:paraId="059999BC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proofErr w:type="spellStart"/>
            <w:r w:rsidRPr="00F40BC6">
              <w:rPr>
                <w:lang w:val="en-US"/>
              </w:rPr>
              <w:t>vc_IMS_Global.Ctrl.IgnoreReset</w:t>
            </w:r>
            <w:proofErr w:type="spellEnd"/>
            <w:r w:rsidRPr="00F40BC6">
              <w:rPr>
                <w:lang w:val="en-US"/>
              </w:rPr>
              <w:t xml:space="preserve"> := false;                 /* @sic R5s150031: </w:t>
            </w:r>
            <w:proofErr w:type="spellStart"/>
            <w:r w:rsidRPr="00F40BC6">
              <w:rPr>
                <w:lang w:val="en-US"/>
              </w:rPr>
              <w:t>f_IMS_PTC_ImsInfo_Init</w:t>
            </w:r>
            <w:proofErr w:type="spellEnd"/>
            <w:r w:rsidRPr="00F40BC6">
              <w:rPr>
                <w:lang w:val="en-US"/>
              </w:rPr>
              <w:t xml:space="preserve"> is called e.g. after the UE has send the initial REGISTER =&gt; from now on we need to care about any reset sic@ */</w:t>
            </w:r>
          </w:p>
          <w:p w14:paraId="70AB77B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proofErr w:type="spellStart"/>
            <w:r w:rsidRPr="00F40BC6">
              <w:rPr>
                <w:lang w:val="en-US"/>
              </w:rPr>
              <w:t>vc_IMS_Global.Ctrl.WaitForPublish</w:t>
            </w:r>
            <w:proofErr w:type="spellEnd"/>
            <w:r w:rsidRPr="00F40BC6">
              <w:rPr>
                <w:lang w:val="en-US"/>
              </w:rPr>
              <w:t xml:space="preserve"> := false;              /* @sic R5-155916: PUBLISH during initial registration sic@ */</w:t>
            </w:r>
          </w:p>
          <w:p w14:paraId="7D1BBC8E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</w:p>
          <w:p w14:paraId="2C1D8C26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proofErr w:type="spellStart"/>
            <w:r w:rsidRPr="00F40BC6">
              <w:rPr>
                <w:lang w:val="en-US"/>
              </w:rPr>
              <w:t>vc_IMS_Global.ImsInfo.UE_Address</w:t>
            </w:r>
            <w:proofErr w:type="spellEnd"/>
            <w:r w:rsidRPr="00F40BC6">
              <w:rPr>
                <w:lang w:val="en-US"/>
              </w:rPr>
              <w:t xml:space="preserve">           := </w:t>
            </w:r>
            <w:proofErr w:type="spellStart"/>
            <w:r w:rsidRPr="00F40BC6">
              <w:rPr>
                <w:lang w:val="en-US"/>
              </w:rPr>
              <w:t>p_UE_Address</w:t>
            </w:r>
            <w:proofErr w:type="spellEnd"/>
            <w:r w:rsidRPr="00F40BC6">
              <w:rPr>
                <w:lang w:val="en-US"/>
              </w:rPr>
              <w:t>;</w:t>
            </w:r>
          </w:p>
          <w:p w14:paraId="04964B53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proofErr w:type="spellStart"/>
            <w:r w:rsidRPr="00F40BC6">
              <w:rPr>
                <w:lang w:val="en-US"/>
              </w:rPr>
              <w:t>vc_IMS_Global.ImsInfo.NW_Address</w:t>
            </w:r>
            <w:proofErr w:type="spellEnd"/>
            <w:r w:rsidRPr="00F40BC6">
              <w:rPr>
                <w:lang w:val="en-US"/>
              </w:rPr>
              <w:t xml:space="preserve">           := </w:t>
            </w:r>
            <w:proofErr w:type="spellStart"/>
            <w:r w:rsidRPr="00F40BC6">
              <w:rPr>
                <w:lang w:val="en-US"/>
              </w:rPr>
              <w:t>p_NW_Address</w:t>
            </w:r>
            <w:proofErr w:type="spellEnd"/>
            <w:r w:rsidRPr="00F40BC6">
              <w:rPr>
                <w:lang w:val="en-US"/>
              </w:rPr>
              <w:t>;</w:t>
            </w:r>
          </w:p>
          <w:p w14:paraId="14D46780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proofErr w:type="spellStart"/>
            <w:r w:rsidRPr="00F40BC6">
              <w:rPr>
                <w:lang w:val="en-US"/>
              </w:rPr>
              <w:t>vc_IMS_Global.ImsInfo.TransportProtocol</w:t>
            </w:r>
            <w:proofErr w:type="spellEnd"/>
            <w:r w:rsidRPr="00F40BC6">
              <w:rPr>
                <w:lang w:val="en-US"/>
              </w:rPr>
              <w:t xml:space="preserve">    := </w:t>
            </w:r>
            <w:proofErr w:type="spellStart"/>
            <w:r w:rsidRPr="00F40BC6">
              <w:rPr>
                <w:lang w:val="en-US"/>
              </w:rPr>
              <w:t>v_TransportProtocol</w:t>
            </w:r>
            <w:proofErr w:type="spellEnd"/>
            <w:r w:rsidRPr="00F40BC6">
              <w:rPr>
                <w:lang w:val="en-US"/>
              </w:rPr>
              <w:t>;</w:t>
            </w:r>
          </w:p>
          <w:p w14:paraId="339363C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proofErr w:type="spellStart"/>
            <w:r w:rsidRPr="00F40BC6">
              <w:rPr>
                <w:lang w:val="en-US"/>
              </w:rPr>
              <w:t>vc_IMS_Global.ImsInfo.SigCompStarted</w:t>
            </w:r>
            <w:proofErr w:type="spellEnd"/>
            <w:r w:rsidRPr="00F40BC6">
              <w:rPr>
                <w:lang w:val="en-US"/>
              </w:rPr>
              <w:t xml:space="preserve">       := </w:t>
            </w:r>
            <w:proofErr w:type="spellStart"/>
            <w:r w:rsidRPr="00F40BC6">
              <w:rPr>
                <w:lang w:val="en-US"/>
              </w:rPr>
              <w:t>p_SigCompStarted</w:t>
            </w:r>
            <w:proofErr w:type="spellEnd"/>
            <w:r w:rsidRPr="00F40BC6">
              <w:rPr>
                <w:lang w:val="en-US"/>
              </w:rPr>
              <w:t>;</w:t>
            </w:r>
          </w:p>
          <w:p w14:paraId="3866BD2E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</w:p>
          <w:p w14:paraId="58744DEC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if (</w:t>
            </w:r>
            <w:proofErr w:type="spellStart"/>
            <w:r w:rsidRPr="00F40BC6">
              <w:rPr>
                <w:lang w:val="en-US"/>
              </w:rPr>
              <w:t>ispresent</w:t>
            </w:r>
            <w:proofErr w:type="spellEnd"/>
            <w:r w:rsidRPr="00F40BC6">
              <w:rPr>
                <w:lang w:val="en-US"/>
              </w:rPr>
              <w:t>(</w:t>
            </w:r>
            <w:proofErr w:type="spellStart"/>
            <w:r w:rsidRPr="00F40BC6">
              <w:rPr>
                <w:lang w:val="en-US"/>
              </w:rPr>
              <w:t>p_RegisterReq</w:t>
            </w:r>
            <w:proofErr w:type="spellEnd"/>
            <w:r w:rsidRPr="00F40BC6">
              <w:rPr>
                <w:lang w:val="en-US"/>
              </w:rPr>
              <w:t>)) {</w:t>
            </w:r>
          </w:p>
          <w:p w14:paraId="00DE4A2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</w:t>
            </w:r>
            <w:proofErr w:type="spellStart"/>
            <w:r w:rsidRPr="00F40BC6">
              <w:rPr>
                <w:lang w:val="en-US"/>
              </w:rPr>
              <w:t>v_RegisterReq</w:t>
            </w:r>
            <w:proofErr w:type="spellEnd"/>
            <w:r w:rsidRPr="00F40BC6">
              <w:rPr>
                <w:lang w:val="en-US"/>
              </w:rPr>
              <w:t xml:space="preserve"> := </w:t>
            </w:r>
            <w:proofErr w:type="spellStart"/>
            <w:r w:rsidRPr="00F40BC6">
              <w:rPr>
                <w:lang w:val="en-US"/>
              </w:rPr>
              <w:t>valueof</w:t>
            </w:r>
            <w:proofErr w:type="spellEnd"/>
            <w:r w:rsidRPr="00F40BC6">
              <w:rPr>
                <w:lang w:val="en-US"/>
              </w:rPr>
              <w:t>(</w:t>
            </w:r>
            <w:proofErr w:type="spellStart"/>
            <w:r w:rsidRPr="00F40BC6">
              <w:rPr>
                <w:lang w:val="en-US"/>
              </w:rPr>
              <w:t>p_RegisterReq</w:t>
            </w:r>
            <w:proofErr w:type="spellEnd"/>
            <w:r w:rsidRPr="00F40BC6">
              <w:rPr>
                <w:lang w:val="en-US"/>
              </w:rPr>
              <w:t>);</w:t>
            </w:r>
          </w:p>
          <w:p w14:paraId="6ACE7CF9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</w:t>
            </w:r>
            <w:proofErr w:type="spellStart"/>
            <w:r w:rsidRPr="00F40BC6">
              <w:rPr>
                <w:lang w:val="en-US"/>
              </w:rPr>
              <w:t>vc_IMS_Global.ImsInfo.Registration.ContactUrl</w:t>
            </w:r>
            <w:proofErr w:type="spellEnd"/>
            <w:r w:rsidRPr="00F40BC6">
              <w:rPr>
                <w:lang w:val="en-US"/>
              </w:rPr>
              <w:t xml:space="preserve"> := </w:t>
            </w:r>
            <w:proofErr w:type="spellStart"/>
            <w:r w:rsidRPr="00F40BC6">
              <w:rPr>
                <w:lang w:val="en-US"/>
              </w:rPr>
              <w:t>f_MessageHeader_GetContactSipUrl</w:t>
            </w:r>
            <w:proofErr w:type="spellEnd"/>
            <w:r w:rsidRPr="00F40BC6">
              <w:rPr>
                <w:lang w:val="en-US"/>
              </w:rPr>
              <w:t>(</w:t>
            </w:r>
            <w:proofErr w:type="spellStart"/>
            <w:r w:rsidRPr="00F40BC6">
              <w:rPr>
                <w:lang w:val="en-US"/>
              </w:rPr>
              <w:t>v_RegisterReq.msgHeader</w:t>
            </w:r>
            <w:proofErr w:type="spellEnd"/>
            <w:r w:rsidRPr="00F40BC6">
              <w:rPr>
                <w:lang w:val="en-US"/>
              </w:rPr>
              <w:t>);</w:t>
            </w:r>
          </w:p>
          <w:p w14:paraId="0E9D4403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</w:t>
            </w:r>
            <w:proofErr w:type="spellStart"/>
            <w:r w:rsidRPr="00F40BC6">
              <w:rPr>
                <w:lang w:val="en-US"/>
              </w:rPr>
              <w:t>vc_IMS_Global.ImsInfo.Registration.Uri</w:t>
            </w:r>
            <w:proofErr w:type="spellEnd"/>
            <w:r w:rsidRPr="00F40BC6">
              <w:rPr>
                <w:lang w:val="en-US"/>
              </w:rPr>
              <w:t xml:space="preserve">     := f_SIP_SipUrl_GetPublicUserIdentity(f_Addr_Union_GetSipUrl(v_RegisterReq.msgHeader.toField.addressField));</w:t>
            </w:r>
          </w:p>
          <w:p w14:paraId="4246E727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</w:t>
            </w:r>
            <w:proofErr w:type="spellStart"/>
            <w:r w:rsidRPr="00F40BC6">
              <w:rPr>
                <w:lang w:val="en-US"/>
              </w:rPr>
              <w:t>vc_IMS_Global.ImsInfo.Registration.CallId</w:t>
            </w:r>
            <w:proofErr w:type="spellEnd"/>
            <w:r w:rsidRPr="00F40BC6">
              <w:rPr>
                <w:lang w:val="en-US"/>
              </w:rPr>
              <w:t xml:space="preserve">  := </w:t>
            </w:r>
            <w:proofErr w:type="spellStart"/>
            <w:r w:rsidRPr="00F40BC6">
              <w:rPr>
                <w:lang w:val="en-US"/>
              </w:rPr>
              <w:t>v_RegisterReq.msgHeader.callId.callid</w:t>
            </w:r>
            <w:proofErr w:type="spellEnd"/>
            <w:r w:rsidRPr="00F40BC6">
              <w:rPr>
                <w:lang w:val="en-US"/>
              </w:rPr>
              <w:t>;</w:t>
            </w:r>
          </w:p>
          <w:p w14:paraId="351EA89F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</w:t>
            </w:r>
            <w:proofErr w:type="spellStart"/>
            <w:r w:rsidRPr="00F40BC6">
              <w:rPr>
                <w:lang w:val="en-US"/>
              </w:rPr>
              <w:t>vc_IMS_Global.ImsInfo.Registration.Cseq</w:t>
            </w:r>
            <w:proofErr w:type="spellEnd"/>
            <w:r w:rsidRPr="00F40BC6">
              <w:rPr>
                <w:lang w:val="en-US"/>
              </w:rPr>
              <w:t xml:space="preserve">    := </w:t>
            </w:r>
            <w:proofErr w:type="spellStart"/>
            <w:r w:rsidRPr="00F40BC6">
              <w:rPr>
                <w:lang w:val="en-US"/>
              </w:rPr>
              <w:t>v_RegisterReq.msgHeader.cSeq.seqNumber</w:t>
            </w:r>
            <w:proofErr w:type="spellEnd"/>
            <w:r w:rsidRPr="00F40BC6">
              <w:rPr>
                <w:lang w:val="en-US"/>
              </w:rPr>
              <w:t>;</w:t>
            </w:r>
          </w:p>
          <w:p w14:paraId="7437B35A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}</w:t>
            </w:r>
          </w:p>
          <w:p w14:paraId="024AEBAF" w14:textId="17E86A80" w:rsid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}</w:t>
            </w:r>
          </w:p>
          <w:p w14:paraId="3B4D7A5C" w14:textId="320A015E" w:rsidR="00F40BC6" w:rsidRDefault="00F40BC6" w:rsidP="00F56E30">
            <w:pPr>
              <w:rPr>
                <w:lang w:val="en-US"/>
              </w:rPr>
            </w:pPr>
          </w:p>
        </w:tc>
      </w:tr>
    </w:tbl>
    <w:p w14:paraId="2EEB9363" w14:textId="77777777" w:rsidR="00F40BC6" w:rsidRDefault="00F40BC6" w:rsidP="00F40BC6"/>
    <w:p w14:paraId="6F9C6E32" w14:textId="324D669A" w:rsidR="003A22C0" w:rsidRPr="00854C55" w:rsidRDefault="003A22C0" w:rsidP="003A22C0">
      <w:pPr>
        <w:rPr>
          <w:rFonts w:cs="Arial"/>
          <w:color w:val="FF0000"/>
        </w:rPr>
      </w:pPr>
    </w:p>
    <w:sectPr w:rsidR="003A22C0" w:rsidRPr="00854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CB063" w14:textId="77777777" w:rsidR="00FE0D30" w:rsidRDefault="00FE0D30">
      <w:r>
        <w:separator/>
      </w:r>
    </w:p>
  </w:endnote>
  <w:endnote w:type="continuationSeparator" w:id="0">
    <w:p w14:paraId="357A79AA" w14:textId="77777777" w:rsidR="00FE0D30" w:rsidRDefault="00FE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9FDE6" w14:textId="77777777" w:rsidR="00FE0D30" w:rsidRDefault="00FE0D30">
      <w:r>
        <w:separator/>
      </w:r>
    </w:p>
  </w:footnote>
  <w:footnote w:type="continuationSeparator" w:id="0">
    <w:p w14:paraId="6DA83F52" w14:textId="77777777" w:rsidR="00FE0D30" w:rsidRDefault="00FE0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362B"/>
    <w:rsid w:val="002E472E"/>
    <w:rsid w:val="002F2A89"/>
    <w:rsid w:val="00304B7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51F2"/>
    <w:rsid w:val="004B75B7"/>
    <w:rsid w:val="0051580D"/>
    <w:rsid w:val="00525F5F"/>
    <w:rsid w:val="00547111"/>
    <w:rsid w:val="00577094"/>
    <w:rsid w:val="00592D74"/>
    <w:rsid w:val="005E2C44"/>
    <w:rsid w:val="00621188"/>
    <w:rsid w:val="006257ED"/>
    <w:rsid w:val="00630A13"/>
    <w:rsid w:val="00665C47"/>
    <w:rsid w:val="00677918"/>
    <w:rsid w:val="00695808"/>
    <w:rsid w:val="006B3C17"/>
    <w:rsid w:val="006B46FB"/>
    <w:rsid w:val="006E21FB"/>
    <w:rsid w:val="00792342"/>
    <w:rsid w:val="007977A8"/>
    <w:rsid w:val="007A47FD"/>
    <w:rsid w:val="007B512A"/>
    <w:rsid w:val="007B6FF7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C1219"/>
    <w:rsid w:val="008F3789"/>
    <w:rsid w:val="008F686C"/>
    <w:rsid w:val="0090009D"/>
    <w:rsid w:val="009148DE"/>
    <w:rsid w:val="00937A5E"/>
    <w:rsid w:val="00941E30"/>
    <w:rsid w:val="009777D9"/>
    <w:rsid w:val="00991B88"/>
    <w:rsid w:val="00991E51"/>
    <w:rsid w:val="009A5753"/>
    <w:rsid w:val="009A579D"/>
    <w:rsid w:val="009B032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42245"/>
    <w:rsid w:val="00D50255"/>
    <w:rsid w:val="00D66520"/>
    <w:rsid w:val="00DE34CF"/>
    <w:rsid w:val="00DE7626"/>
    <w:rsid w:val="00E13F3D"/>
    <w:rsid w:val="00E22A08"/>
    <w:rsid w:val="00E259B2"/>
    <w:rsid w:val="00E34898"/>
    <w:rsid w:val="00EB09B7"/>
    <w:rsid w:val="00EB3036"/>
    <w:rsid w:val="00EE23DC"/>
    <w:rsid w:val="00EE7D7C"/>
    <w:rsid w:val="00F135D0"/>
    <w:rsid w:val="00F25D98"/>
    <w:rsid w:val="00F300FB"/>
    <w:rsid w:val="00F40BC6"/>
    <w:rsid w:val="00FB6386"/>
    <w:rsid w:val="00FC79FD"/>
    <w:rsid w:val="00FE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A89BA-C018-46F7-93D5-4BAF6E98D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766</Words>
  <Characters>6641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2021-02-15T14:01:00Z</dcterms:created>
  <dcterms:modified xsi:type="dcterms:W3CDTF">2021-02-15T14:01:00Z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