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DBA5C" w14:textId="77777777" w:rsidR="00646086" w:rsidRDefault="00646086" w:rsidP="006460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R5s210267</w:t>
        </w:r>
      </w:fldSimple>
    </w:p>
    <w:p w14:paraId="46333BB4" w14:textId="77777777" w:rsidR="00646086" w:rsidRDefault="00646086" w:rsidP="006460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6086" w14:paraId="5A006813" w14:textId="77777777" w:rsidTr="002B0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651E4" w14:textId="77777777" w:rsidR="00646086" w:rsidRDefault="00646086" w:rsidP="002B0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6086" w14:paraId="56791921" w14:textId="77777777" w:rsidTr="002B0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58F58" w14:textId="77777777" w:rsidR="00646086" w:rsidRDefault="00646086" w:rsidP="002B0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6086" w14:paraId="0AE13913" w14:textId="77777777" w:rsidTr="002B0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5F1FB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14:paraId="52BA4F26" w14:textId="77777777" w:rsidTr="002B0FF3">
        <w:tc>
          <w:tcPr>
            <w:tcW w:w="142" w:type="dxa"/>
            <w:tcBorders>
              <w:left w:val="single" w:sz="4" w:space="0" w:color="auto"/>
            </w:tcBorders>
          </w:tcPr>
          <w:p w14:paraId="7D57505C" w14:textId="77777777"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2DE0C" w14:textId="77777777" w:rsidR="00646086" w:rsidRPr="00410371" w:rsidRDefault="00646086" w:rsidP="002B0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DFD3950" w14:textId="77777777" w:rsidR="00646086" w:rsidRDefault="00646086" w:rsidP="002B0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8CB2C9" w14:textId="77777777" w:rsidR="00646086" w:rsidRPr="00410371" w:rsidRDefault="00646086" w:rsidP="002B0F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1592</w:t>
              </w:r>
            </w:fldSimple>
          </w:p>
        </w:tc>
        <w:tc>
          <w:tcPr>
            <w:tcW w:w="709" w:type="dxa"/>
          </w:tcPr>
          <w:p w14:paraId="0EB3CB9F" w14:textId="77777777" w:rsidR="00646086" w:rsidRDefault="00646086" w:rsidP="002B0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75D51" w14:textId="77777777" w:rsidR="00646086" w:rsidRPr="00410371" w:rsidRDefault="00646086" w:rsidP="002B0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E3BC00" w14:textId="77777777" w:rsidR="00646086" w:rsidRDefault="00646086" w:rsidP="002B0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B02217" w14:textId="77777777" w:rsidR="00646086" w:rsidRPr="00410371" w:rsidRDefault="00646086" w:rsidP="002B0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8C13E" w14:textId="77777777" w:rsidR="00646086" w:rsidRDefault="00646086" w:rsidP="002B0FF3">
            <w:pPr>
              <w:pStyle w:val="CRCoverPage"/>
              <w:spacing w:after="0"/>
              <w:rPr>
                <w:noProof/>
              </w:rPr>
            </w:pPr>
          </w:p>
        </w:tc>
      </w:tr>
      <w:tr w:rsidR="00646086" w14:paraId="2452A3C7" w14:textId="77777777" w:rsidTr="002B0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B46A9" w14:textId="77777777" w:rsidR="00646086" w:rsidRDefault="00646086" w:rsidP="002B0FF3">
            <w:pPr>
              <w:pStyle w:val="CRCoverPage"/>
              <w:spacing w:after="0"/>
              <w:rPr>
                <w:noProof/>
              </w:rPr>
            </w:pPr>
          </w:p>
        </w:tc>
      </w:tr>
      <w:tr w:rsidR="00646086" w14:paraId="706AE284" w14:textId="77777777" w:rsidTr="002B0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1CFBB" w14:textId="77777777" w:rsidR="00646086" w:rsidRPr="00F25D98" w:rsidRDefault="00646086" w:rsidP="002B0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6086" w14:paraId="1D5A16E6" w14:textId="77777777" w:rsidTr="002B0FF3">
        <w:tc>
          <w:tcPr>
            <w:tcW w:w="9641" w:type="dxa"/>
            <w:gridSpan w:val="9"/>
          </w:tcPr>
          <w:p w14:paraId="4F80DAE3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2D46A1" w14:textId="77777777" w:rsidR="00646086" w:rsidRDefault="00646086" w:rsidP="006460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6086" w14:paraId="78DB8A3E" w14:textId="77777777" w:rsidTr="002B0FF3">
        <w:tc>
          <w:tcPr>
            <w:tcW w:w="2835" w:type="dxa"/>
          </w:tcPr>
          <w:p w14:paraId="77FB567E" w14:textId="77777777" w:rsidR="00646086" w:rsidRDefault="00646086" w:rsidP="002B0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320EF9" w14:textId="77777777"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508DA" w14:textId="77777777" w:rsidR="00646086" w:rsidRDefault="00646086" w:rsidP="002B0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E154FB" w14:textId="77777777" w:rsidR="00646086" w:rsidRDefault="00646086" w:rsidP="002B0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61BD8" w14:textId="77777777" w:rsidR="00646086" w:rsidRDefault="00646086" w:rsidP="002B0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E6EE49" w14:textId="77777777" w:rsidR="00646086" w:rsidRDefault="00646086" w:rsidP="002B0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01E92" w14:textId="77777777" w:rsidR="00646086" w:rsidRDefault="00646086" w:rsidP="002B0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B1756D" w14:textId="77777777"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28B6C" w14:textId="77777777" w:rsidR="00646086" w:rsidRDefault="00646086" w:rsidP="002B0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536ED4" w14:textId="77777777" w:rsidR="00646086" w:rsidRDefault="00646086" w:rsidP="006460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6086" w14:paraId="2016B1B9" w14:textId="77777777" w:rsidTr="002B0FF3">
        <w:tc>
          <w:tcPr>
            <w:tcW w:w="9640" w:type="dxa"/>
            <w:gridSpan w:val="11"/>
          </w:tcPr>
          <w:p w14:paraId="30CF69B2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14:paraId="25AC5DF4" w14:textId="77777777" w:rsidTr="002B0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ACDACE" w14:textId="77777777"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2C715" w14:textId="77777777"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f_NG_GetPDNAddress</w:t>
            </w:r>
            <w:proofErr w:type="spellEnd"/>
            <w:r>
              <w:fldChar w:fldCharType="end"/>
            </w:r>
          </w:p>
        </w:tc>
      </w:tr>
      <w:tr w:rsidR="00646086" w14:paraId="75684E8D" w14:textId="77777777" w:rsidTr="002B0FF3">
        <w:tc>
          <w:tcPr>
            <w:tcW w:w="1843" w:type="dxa"/>
            <w:tcBorders>
              <w:left w:val="single" w:sz="4" w:space="0" w:color="auto"/>
            </w:tcBorders>
          </w:tcPr>
          <w:p w14:paraId="609D0DB7" w14:textId="77777777"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4088A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14:paraId="6FF93907" w14:textId="77777777" w:rsidTr="002B0FF3">
        <w:tc>
          <w:tcPr>
            <w:tcW w:w="1843" w:type="dxa"/>
            <w:tcBorders>
              <w:left w:val="single" w:sz="4" w:space="0" w:color="auto"/>
            </w:tcBorders>
          </w:tcPr>
          <w:p w14:paraId="3D9A6ECF" w14:textId="77777777"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9D124" w14:textId="77777777"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46086" w14:paraId="2839628C" w14:textId="77777777" w:rsidTr="002B0FF3">
        <w:tc>
          <w:tcPr>
            <w:tcW w:w="1843" w:type="dxa"/>
            <w:tcBorders>
              <w:left w:val="single" w:sz="4" w:space="0" w:color="auto"/>
            </w:tcBorders>
          </w:tcPr>
          <w:p w14:paraId="470DB169" w14:textId="77777777"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EA53" w14:textId="77777777" w:rsidR="00646086" w:rsidRDefault="00D13764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6086">
              <w:fldChar w:fldCharType="begin"/>
            </w:r>
            <w:r w:rsidR="00646086">
              <w:instrText xml:space="preserve"> DOCPROPERTY  SourceIfTsg  \* MERGEFORMAT </w:instrText>
            </w:r>
            <w:r w:rsidR="00646086">
              <w:fldChar w:fldCharType="end"/>
            </w:r>
          </w:p>
        </w:tc>
      </w:tr>
      <w:tr w:rsidR="00646086" w14:paraId="4DBE7498" w14:textId="77777777" w:rsidTr="002B0FF3">
        <w:tc>
          <w:tcPr>
            <w:tcW w:w="1843" w:type="dxa"/>
            <w:tcBorders>
              <w:left w:val="single" w:sz="4" w:space="0" w:color="auto"/>
            </w:tcBorders>
          </w:tcPr>
          <w:p w14:paraId="3C865A05" w14:textId="77777777"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83E66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14:paraId="2D9D7E95" w14:textId="77777777" w:rsidTr="002B0FF3">
        <w:tc>
          <w:tcPr>
            <w:tcW w:w="1843" w:type="dxa"/>
            <w:tcBorders>
              <w:left w:val="single" w:sz="4" w:space="0" w:color="auto"/>
            </w:tcBorders>
          </w:tcPr>
          <w:p w14:paraId="1E8BC523" w14:textId="77777777"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681FD" w14:textId="77777777"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85C28B" w14:textId="77777777" w:rsidR="00646086" w:rsidRDefault="00646086" w:rsidP="002B0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51D3F" w14:textId="77777777"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FD00D" w14:textId="77777777"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2021-02-15</w:t>
              </w:r>
            </w:fldSimple>
          </w:p>
        </w:tc>
      </w:tr>
      <w:tr w:rsidR="00646086" w14:paraId="1902D86F" w14:textId="77777777" w:rsidTr="002B0FF3">
        <w:tc>
          <w:tcPr>
            <w:tcW w:w="1843" w:type="dxa"/>
            <w:tcBorders>
              <w:left w:val="single" w:sz="4" w:space="0" w:color="auto"/>
            </w:tcBorders>
          </w:tcPr>
          <w:p w14:paraId="0E0DD746" w14:textId="77777777"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08544C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6C679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8C1C9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F0DD8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14:paraId="3451758D" w14:textId="77777777" w:rsidTr="002B0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5E04F" w14:textId="77777777"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EB0334" w14:textId="77777777" w:rsidR="00646086" w:rsidRDefault="00646086" w:rsidP="002B0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E6A6D2" w14:textId="77777777" w:rsidR="00646086" w:rsidRDefault="00646086" w:rsidP="002B0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ACAB0" w14:textId="77777777" w:rsidR="00646086" w:rsidRDefault="00646086" w:rsidP="002B0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E9A47" w14:textId="77777777"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46086" w14:paraId="7465EB96" w14:textId="77777777" w:rsidTr="002B0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7814F" w14:textId="77777777"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C87A6F" w14:textId="77777777" w:rsidR="00646086" w:rsidRDefault="00646086" w:rsidP="002B0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0DB9C9" w14:textId="77777777" w:rsidR="00646086" w:rsidRDefault="00646086" w:rsidP="002B0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9D161C" w14:textId="77777777" w:rsidR="00646086" w:rsidRPr="007C2097" w:rsidRDefault="00646086" w:rsidP="002B0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6086" w14:paraId="7D6F9355" w14:textId="77777777" w:rsidTr="002B0FF3">
        <w:tc>
          <w:tcPr>
            <w:tcW w:w="1843" w:type="dxa"/>
          </w:tcPr>
          <w:p w14:paraId="050BDB46" w14:textId="77777777"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E7B09F" w14:textId="77777777"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14:paraId="569593B3" w14:textId="77777777" w:rsidTr="002B0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42056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951D7" w14:textId="77777777" w:rsidR="00393E94" w:rsidRPr="00476A5E" w:rsidRDefault="00393E94" w:rsidP="00393E94">
            <w:pPr>
              <w:pStyle w:val="CRCoverPage"/>
              <w:spacing w:after="0"/>
            </w:pPr>
            <w:r>
              <w:t xml:space="preserve">In </w:t>
            </w:r>
            <w:proofErr w:type="spellStart"/>
            <w:r w:rsidRPr="006506A9">
              <w:t>f_NG_GetPDNAddress</w:t>
            </w:r>
            <w:proofErr w:type="spellEnd"/>
            <w:r>
              <w:t xml:space="preserve"> </w:t>
            </w:r>
            <w:r w:rsidRPr="006506A9">
              <w:t xml:space="preserve">ipv6Address is not initialised and therefore results in runtime error due to </w:t>
            </w:r>
            <w:proofErr w:type="spellStart"/>
            <w:r w:rsidRPr="006506A9">
              <w:t>uninitalised</w:t>
            </w:r>
            <w:proofErr w:type="spellEnd"/>
            <w:r w:rsidRPr="006506A9">
              <w:t xml:space="preserve"> values</w:t>
            </w:r>
          </w:p>
        </w:tc>
      </w:tr>
      <w:tr w:rsidR="00393E94" w14:paraId="5D4E8E7E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017C3" w14:textId="77777777"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C7698" w14:textId="77777777"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14:paraId="7F05628D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D598E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177FF" w14:textId="77777777" w:rsidR="00393E94" w:rsidRPr="006506A9" w:rsidRDefault="00393E94" w:rsidP="00393E94">
            <w:pPr>
              <w:pStyle w:val="CRCoverPage"/>
              <w:spacing w:after="0"/>
            </w:pPr>
            <w:r w:rsidRPr="006506A9">
              <w:t>Added ipv6</w:t>
            </w:r>
            <w:proofErr w:type="gramStart"/>
            <w:r w:rsidRPr="006506A9">
              <w:t>Address :</w:t>
            </w:r>
            <w:proofErr w:type="gramEnd"/>
            <w:r w:rsidRPr="006506A9">
              <w:t>= omit</w:t>
            </w:r>
          </w:p>
        </w:tc>
      </w:tr>
      <w:tr w:rsidR="00393E94" w14:paraId="59A3432D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2B12A" w14:textId="77777777"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34823" w14:textId="77777777"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14:paraId="71456578" w14:textId="77777777" w:rsidTr="002B0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4F4BB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D8C8A" w14:textId="77777777" w:rsidR="00393E94" w:rsidRDefault="00393E94" w:rsidP="0039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execution will result in </w:t>
            </w:r>
            <w:r w:rsidRPr="006506A9">
              <w:rPr>
                <w:noProof/>
              </w:rPr>
              <w:t>Runtime exception UninitializedValueException</w:t>
            </w:r>
          </w:p>
        </w:tc>
      </w:tr>
      <w:tr w:rsidR="00393E94" w14:paraId="16D9BB43" w14:textId="77777777" w:rsidTr="002B0FF3">
        <w:tc>
          <w:tcPr>
            <w:tcW w:w="2694" w:type="dxa"/>
            <w:gridSpan w:val="2"/>
          </w:tcPr>
          <w:p w14:paraId="0E52968C" w14:textId="77777777"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662658" w14:textId="77777777"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14:paraId="2411CD64" w14:textId="77777777" w:rsidTr="002B0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1C325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83910" w14:textId="77777777" w:rsidR="00393E94" w:rsidRDefault="00393E94" w:rsidP="0039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SA test cases.</w:t>
            </w:r>
          </w:p>
        </w:tc>
      </w:tr>
      <w:tr w:rsidR="00393E94" w14:paraId="4B1A509D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1401B" w14:textId="77777777"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53049" w14:textId="77777777"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14:paraId="2BF2D2FF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366AF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724A2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54B9F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52D479" w14:textId="77777777" w:rsidR="00393E94" w:rsidRDefault="00393E94" w:rsidP="0039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AE0B43" w14:textId="77777777"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14:paraId="27F6EEC0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54952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A899D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DEFB4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11918D" w14:textId="77777777" w:rsidR="00393E94" w:rsidRDefault="00393E94" w:rsidP="0039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9B1CD" w14:textId="77777777"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14:paraId="4008B9DC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1F72B" w14:textId="77777777"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40808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0BD2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36D39" w14:textId="77777777" w:rsidR="00393E94" w:rsidRDefault="00393E94" w:rsidP="0039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2202B" w14:textId="77777777"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14:paraId="40A70085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EF528" w14:textId="77777777"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FB6E8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89EAD" w14:textId="77777777"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C15C3" w14:textId="77777777" w:rsidR="00393E94" w:rsidRDefault="00393E94" w:rsidP="0039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B952E" w14:textId="77777777"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14:paraId="6EBD0476" w14:textId="77777777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BBD10" w14:textId="77777777"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10B57" w14:textId="77777777" w:rsidR="00393E94" w:rsidRDefault="00393E94" w:rsidP="00393E94">
            <w:pPr>
              <w:pStyle w:val="CRCoverPage"/>
              <w:spacing w:after="0"/>
              <w:rPr>
                <w:noProof/>
              </w:rPr>
            </w:pPr>
          </w:p>
        </w:tc>
      </w:tr>
      <w:tr w:rsidR="00393E94" w14:paraId="6612F3E1" w14:textId="77777777" w:rsidTr="002B0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1065F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E4CBD" w14:textId="77777777" w:rsidR="00393E94" w:rsidRDefault="00393E94" w:rsidP="0039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E94" w:rsidRPr="008863B9" w14:paraId="14D55F4A" w14:textId="77777777" w:rsidTr="00646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2FD72" w14:textId="77777777" w:rsidR="00393E94" w:rsidRPr="008863B9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961B7CF" w14:textId="77777777" w:rsidR="00393E94" w:rsidRPr="008863B9" w:rsidRDefault="00393E94" w:rsidP="00393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E94" w14:paraId="369B26FF" w14:textId="77777777" w:rsidTr="002B0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548A3" w14:textId="77777777"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07C3E" w14:textId="77777777" w:rsidR="00393E94" w:rsidRDefault="00393E94" w:rsidP="0039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3E19F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A8F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404855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161AC12" w14:textId="77777777" w:rsidR="006506A9" w:rsidRPr="00344D6E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06A9" w:rsidRPr="00822A24">
        <w:rPr>
          <w:rFonts w:ascii="Arial" w:hAnsi="Arial" w:cs="Arial"/>
          <w:iCs/>
        </w:rPr>
        <w:t>Table of Contents</w:t>
      </w:r>
      <w:r w:rsidR="006506A9">
        <w:tab/>
      </w:r>
      <w:r w:rsidR="006506A9">
        <w:fldChar w:fldCharType="begin"/>
      </w:r>
      <w:r w:rsidR="006506A9">
        <w:instrText xml:space="preserve"> PAGEREF _Toc64048550 \h </w:instrText>
      </w:r>
      <w:r w:rsidR="006506A9">
        <w:fldChar w:fldCharType="separate"/>
      </w:r>
      <w:r w:rsidR="006506A9">
        <w:t>2</w:t>
      </w:r>
      <w:r w:rsidR="006506A9">
        <w:fldChar w:fldCharType="end"/>
      </w:r>
    </w:p>
    <w:p w14:paraId="5B130C7F" w14:textId="77777777" w:rsidR="006506A9" w:rsidRPr="00344D6E" w:rsidRDefault="006506A9">
      <w:pPr>
        <w:pStyle w:val="TOC1"/>
        <w:rPr>
          <w:rFonts w:ascii="Calibri" w:hAnsi="Calibri"/>
          <w:szCs w:val="22"/>
          <w:lang w:eastAsia="en-GB"/>
        </w:rPr>
      </w:pPr>
      <w:r w:rsidRPr="00822A24">
        <w:rPr>
          <w:b/>
        </w:rPr>
        <w:t>1</w:t>
      </w:r>
      <w:r w:rsidRPr="00344D6E">
        <w:rPr>
          <w:rFonts w:ascii="Calibri" w:hAnsi="Calibri"/>
          <w:szCs w:val="22"/>
          <w:lang w:eastAsia="en-GB"/>
        </w:rPr>
        <w:tab/>
      </w:r>
      <w:r w:rsidRPr="00822A24">
        <w:rPr>
          <w:b/>
        </w:rPr>
        <w:t>Corrections</w:t>
      </w:r>
      <w:r>
        <w:tab/>
      </w:r>
      <w:r>
        <w:fldChar w:fldCharType="begin"/>
      </w:r>
      <w:r>
        <w:instrText xml:space="preserve"> PAGEREF _Toc64048551 \h </w:instrText>
      </w:r>
      <w:r>
        <w:fldChar w:fldCharType="separate"/>
      </w:r>
      <w:r>
        <w:t>3</w:t>
      </w:r>
      <w:r>
        <w:fldChar w:fldCharType="end"/>
      </w:r>
    </w:p>
    <w:p w14:paraId="04D35BCD" w14:textId="77777777" w:rsidR="006506A9" w:rsidRPr="00344D6E" w:rsidRDefault="006506A9">
      <w:pPr>
        <w:pStyle w:val="TOC2"/>
        <w:rPr>
          <w:rFonts w:ascii="Calibri" w:hAnsi="Calibri"/>
          <w:sz w:val="22"/>
          <w:szCs w:val="22"/>
          <w:lang w:eastAsia="en-GB"/>
        </w:rPr>
      </w:pPr>
      <w:r w:rsidRPr="00822A24">
        <w:rPr>
          <w:b/>
          <w:lang w:val="pt-BR"/>
        </w:rPr>
        <w:t>1.1</w:t>
      </w:r>
      <w:r w:rsidRPr="00344D6E">
        <w:rPr>
          <w:rFonts w:ascii="Calibri" w:hAnsi="Calibri"/>
          <w:sz w:val="22"/>
          <w:szCs w:val="22"/>
          <w:lang w:eastAsia="en-GB"/>
        </w:rPr>
        <w:tab/>
      </w:r>
      <w:r w:rsidRPr="00822A24">
        <w:rPr>
          <w:b/>
        </w:rPr>
        <w:t>Correction to f_NG_GetPDNAddress</w:t>
      </w:r>
      <w:r>
        <w:tab/>
      </w:r>
      <w:r>
        <w:fldChar w:fldCharType="begin"/>
      </w:r>
      <w:r>
        <w:instrText xml:space="preserve"> PAGEREF _Toc64048552 \h </w:instrText>
      </w:r>
      <w:r>
        <w:fldChar w:fldCharType="separate"/>
      </w:r>
      <w:r>
        <w:t>3</w:t>
      </w:r>
      <w:r>
        <w:fldChar w:fldCharType="end"/>
      </w:r>
    </w:p>
    <w:p w14:paraId="3B757E05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57068A6" w14:textId="77777777" w:rsidR="00446488" w:rsidRDefault="00446488" w:rsidP="00446488"/>
    <w:p w14:paraId="646B722F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4048551"/>
      <w:r w:rsidRPr="00854C55">
        <w:rPr>
          <w:b/>
        </w:rPr>
        <w:t>Corrections</w:t>
      </w:r>
      <w:bookmarkEnd w:id="2"/>
      <w:bookmarkEnd w:id="3"/>
      <w:bookmarkEnd w:id="4"/>
    </w:p>
    <w:p w14:paraId="090852AA" w14:textId="77777777"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4048552"/>
      <w:r w:rsidRPr="00FD6988">
        <w:rPr>
          <w:b/>
        </w:rPr>
        <w:t xml:space="preserve">Correction to </w:t>
      </w:r>
      <w:proofErr w:type="spellStart"/>
      <w:r w:rsidR="006506A9" w:rsidRPr="006506A9">
        <w:rPr>
          <w:b/>
        </w:rPr>
        <w:t>f_NG_GetPDNAddress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28C3404F" w14:textId="77777777" w:rsidTr="00E14D7D">
        <w:trPr>
          <w:trHeight w:val="447"/>
        </w:trPr>
        <w:tc>
          <w:tcPr>
            <w:tcW w:w="1985" w:type="dxa"/>
          </w:tcPr>
          <w:p w14:paraId="1F57F237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BF3F323" w14:textId="77777777" w:rsidR="005C576A" w:rsidRPr="002E5199" w:rsidRDefault="006506A9" w:rsidP="00BE31F0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6506A9">
              <w:t>f_NG_GetPDNAddress</w:t>
            </w:r>
            <w:proofErr w:type="spellEnd"/>
          </w:p>
        </w:tc>
      </w:tr>
      <w:tr w:rsidR="005C576A" w14:paraId="4F6064D2" w14:textId="77777777" w:rsidTr="00E14D7D">
        <w:trPr>
          <w:trHeight w:val="452"/>
        </w:trPr>
        <w:tc>
          <w:tcPr>
            <w:tcW w:w="1985" w:type="dxa"/>
          </w:tcPr>
          <w:p w14:paraId="6586F22F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05ECF7" w14:textId="77777777" w:rsidR="00885849" w:rsidRPr="00476A5E" w:rsidRDefault="006506A9" w:rsidP="00BE31F0">
            <w:pPr>
              <w:pStyle w:val="CRCoverPage"/>
              <w:spacing w:after="0"/>
            </w:pPr>
            <w:r>
              <w:t xml:space="preserve">In </w:t>
            </w:r>
            <w:proofErr w:type="spellStart"/>
            <w:r w:rsidRPr="006506A9">
              <w:t>f_NG_GetPDNAddress</w:t>
            </w:r>
            <w:proofErr w:type="spellEnd"/>
            <w:r>
              <w:t xml:space="preserve"> </w:t>
            </w:r>
            <w:r w:rsidRPr="006506A9">
              <w:t xml:space="preserve">ipv6Address is not initialised and therefore results in runtime error due to </w:t>
            </w:r>
            <w:proofErr w:type="spellStart"/>
            <w:r w:rsidRPr="006506A9">
              <w:t>uninitalised</w:t>
            </w:r>
            <w:proofErr w:type="spellEnd"/>
            <w:r w:rsidRPr="006506A9">
              <w:t xml:space="preserve"> values</w:t>
            </w:r>
          </w:p>
        </w:tc>
      </w:tr>
      <w:tr w:rsidR="005C576A" w14:paraId="3483BCB5" w14:textId="77777777" w:rsidTr="00E14D7D">
        <w:tc>
          <w:tcPr>
            <w:tcW w:w="1985" w:type="dxa"/>
          </w:tcPr>
          <w:p w14:paraId="4008A2C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58B77B" w14:textId="77777777" w:rsidR="005C576A" w:rsidRPr="00300C5B" w:rsidRDefault="006506A9" w:rsidP="00E573EE">
            <w:pPr>
              <w:pStyle w:val="CRCoverPage"/>
              <w:spacing w:after="0"/>
              <w:rPr>
                <w:noProof/>
                <w:lang w:val="en-US"/>
              </w:rPr>
            </w:pPr>
            <w:r w:rsidRPr="006506A9">
              <w:t>Added ipv6</w:t>
            </w:r>
            <w:proofErr w:type="gramStart"/>
            <w:r w:rsidRPr="006506A9">
              <w:t>Address :</w:t>
            </w:r>
            <w:proofErr w:type="gramEnd"/>
            <w:r w:rsidRPr="006506A9">
              <w:t>= omit</w:t>
            </w:r>
          </w:p>
        </w:tc>
      </w:tr>
      <w:tr w:rsidR="005C576A" w14:paraId="10D23AC5" w14:textId="77777777" w:rsidTr="00E14D7D">
        <w:tc>
          <w:tcPr>
            <w:tcW w:w="1985" w:type="dxa"/>
          </w:tcPr>
          <w:p w14:paraId="3CEB291F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4955B09" w14:textId="77777777" w:rsidR="005C576A" w:rsidRPr="00811A71" w:rsidRDefault="006506A9" w:rsidP="005C576A">
            <w:pPr>
              <w:spacing w:after="0"/>
              <w:rPr>
                <w:rFonts w:ascii="Arial" w:hAnsi="Arial" w:cs="Arial"/>
                <w:noProof/>
              </w:rPr>
            </w:pPr>
            <w:r w:rsidRPr="006506A9">
              <w:rPr>
                <w:rFonts w:ascii="Arial" w:hAnsi="Arial" w:cs="Arial"/>
                <w:noProof/>
              </w:rPr>
              <w:t>NG_NASTemplateFunctions</w:t>
            </w:r>
          </w:p>
        </w:tc>
      </w:tr>
      <w:tr w:rsidR="005C576A" w:rsidRPr="00E751F5" w14:paraId="77CBB259" w14:textId="77777777" w:rsidTr="00E14D7D">
        <w:tc>
          <w:tcPr>
            <w:tcW w:w="1985" w:type="dxa"/>
          </w:tcPr>
          <w:p w14:paraId="6C254A84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A89792" w14:textId="74799FC2" w:rsidR="005C576A" w:rsidRPr="00E751F5" w:rsidRDefault="00607DD6" w:rsidP="005C57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C85F957" w14:textId="77777777" w:rsidR="001E41F3" w:rsidRDefault="001E41F3">
      <w:pPr>
        <w:rPr>
          <w:noProof/>
          <w:lang w:val="en-US"/>
        </w:rPr>
      </w:pPr>
    </w:p>
    <w:p w14:paraId="1ABB65EF" w14:textId="77777777" w:rsidR="00300C5B" w:rsidRDefault="00300C5B" w:rsidP="00300C5B">
      <w:pPr>
        <w:rPr>
          <w:noProof/>
        </w:rPr>
      </w:pPr>
    </w:p>
    <w:p w14:paraId="224247CF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488D6A53" w14:textId="77777777" w:rsidTr="000441DD">
        <w:tc>
          <w:tcPr>
            <w:tcW w:w="9855" w:type="dxa"/>
          </w:tcPr>
          <w:p w14:paraId="63C99CB3" w14:textId="77777777" w:rsidR="00300C5B" w:rsidRPr="00BE31F0" w:rsidRDefault="00300C5B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300C5B" w:rsidRPr="002E5199" w14:paraId="1EE34944" w14:textId="77777777" w:rsidTr="000441DD">
        <w:tc>
          <w:tcPr>
            <w:tcW w:w="9855" w:type="dxa"/>
          </w:tcPr>
          <w:p w14:paraId="7434D02F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f_NG_</w:t>
            </w:r>
            <w:proofErr w:type="gramStart"/>
            <w:r w:rsidRPr="006506A9">
              <w:rPr>
                <w:rFonts w:ascii="Arial" w:hAnsi="Arial"/>
                <w:lang w:eastAsia="en-GB"/>
              </w:rPr>
              <w:t>GetPDNAddress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6506A9">
              <w:rPr>
                <w:rFonts w:ascii="Arial" w:hAnsi="Arial"/>
                <w:lang w:eastAsia="en-GB"/>
              </w:rPr>
              <w:t>boolean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p_IPv4AllocationViaNas,</w:t>
            </w:r>
          </w:p>
          <w:p w14:paraId="292399B4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                        B3_Type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/>
                <w:lang w:eastAsia="en-GB"/>
              </w:rPr>
              <w:t>,</w:t>
            </w:r>
          </w:p>
          <w:p w14:paraId="55CC6754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PDN_AddressInfo_Type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p_PDN_Address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PDU_Address</w:t>
            </w:r>
            <w:proofErr w:type="spellEnd"/>
          </w:p>
          <w:p w14:paraId="1DA4F2A9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{</w:t>
            </w:r>
          </w:p>
          <w:p w14:paraId="5BFDFB82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O4_Type v_Addr</w:t>
            </w:r>
            <w:proofErr w:type="gramStart"/>
            <w:r w:rsidRPr="006506A9">
              <w:rPr>
                <w:rFonts w:ascii="Arial" w:hAnsi="Arial"/>
                <w:lang w:eastAsia="en-GB"/>
              </w:rPr>
              <w:t>4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f_Convert_IPv4Addr2OctString(p_PDN_Address.UE_IPAddressIPv4); // @sic R5s200643 sic@</w:t>
            </w:r>
          </w:p>
          <w:p w14:paraId="39A69A52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v_Addr</w:t>
            </w:r>
            <w:proofErr w:type="gramStart"/>
            <w:r w:rsidRPr="006506A9">
              <w:rPr>
                <w:rFonts w:ascii="Arial" w:hAnsi="Arial"/>
                <w:lang w:eastAsia="en-GB"/>
              </w:rPr>
              <w:t>6:=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 f_Convert_IPv6Addr2OctString(p_PDN_Address.UE_IPAddressIPv6); // @sic R5s200643 sic@</w:t>
            </w:r>
          </w:p>
          <w:p w14:paraId="477B0B70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Type4Length_Type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14:paraId="5672A4BF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v_AddressInfo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14:paraId="07272428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PDU_Address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14:paraId="03A2D42C" w14:textId="77777777" w:rsidR="00300C5B" w:rsidRDefault="006506A9" w:rsidP="006506A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506A9">
              <w:rPr>
                <w:rFonts w:ascii="Arial" w:hAnsi="Arial"/>
                <w:b/>
                <w:lang w:eastAsia="en-GB"/>
              </w:rPr>
              <w:t xml:space="preserve">    </w:t>
            </w:r>
          </w:p>
          <w:p w14:paraId="18B253F5" w14:textId="77777777" w:rsidR="006506A9" w:rsidRDefault="006506A9" w:rsidP="006506A9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&lt;Section Skipped&gt;</w:t>
            </w:r>
          </w:p>
          <w:p w14:paraId="0C4BABC8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</w:p>
          <w:p w14:paraId="4E09DFF6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v_PDU_</w:t>
            </w:r>
            <w:proofErr w:type="gramStart"/>
            <w:r w:rsidRPr="006506A9">
              <w:rPr>
                <w:rFonts w:ascii="Arial" w:hAnsi="Arial"/>
                <w:lang w:eastAsia="en-GB"/>
              </w:rPr>
              <w:t>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{</w:t>
            </w:r>
          </w:p>
          <w:p w14:paraId="6BE1C512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iei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'29'O,</w:t>
            </w:r>
          </w:p>
          <w:p w14:paraId="4F52222C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iel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/>
                <w:lang w:eastAsia="en-GB"/>
              </w:rPr>
              <w:t>,</w:t>
            </w:r>
          </w:p>
          <w:p w14:paraId="1CF5DBB6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spare    </w:t>
            </w:r>
            <w:proofErr w:type="gramStart"/>
            <w:r w:rsidRPr="006506A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tsc_Spare4,  // @sic R5s201526 sic@</w:t>
            </w:r>
          </w:p>
          <w:p w14:paraId="1EFA93E9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si16LLA  </w:t>
            </w:r>
            <w:proofErr w:type="gramStart"/>
            <w:r w:rsidRPr="006506A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'0'B,        // @sic R5s201526 sic@</w:t>
            </w:r>
          </w:p>
          <w:p w14:paraId="0E090D5E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typeValue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/>
                <w:lang w:eastAsia="en-GB"/>
              </w:rPr>
              <w:t>,</w:t>
            </w:r>
          </w:p>
          <w:p w14:paraId="0C5279B6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adressInfo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v_AddressInfo</w:t>
            </w:r>
            <w:proofErr w:type="spellEnd"/>
          </w:p>
          <w:p w14:paraId="5313F530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};</w:t>
            </w:r>
          </w:p>
          <w:p w14:paraId="3FB20383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</w:p>
          <w:p w14:paraId="2B3D8099" w14:textId="77777777"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14:paraId="717B3669" w14:textId="77777777" w:rsidR="006506A9" w:rsidRPr="002E5199" w:rsidRDefault="006506A9" w:rsidP="006506A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107E7791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EBDC28D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0DD8300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793B3619" w14:textId="77777777" w:rsidTr="000441DD">
        <w:tc>
          <w:tcPr>
            <w:tcW w:w="9855" w:type="dxa"/>
          </w:tcPr>
          <w:p w14:paraId="3CF7606E" w14:textId="77777777" w:rsidR="00300C5B" w:rsidRPr="00BE31F0" w:rsidRDefault="00300C5B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6506A9" w:rsidRPr="007630FD" w14:paraId="2ED1122E" w14:textId="77777777" w:rsidTr="000441DD">
        <w:tc>
          <w:tcPr>
            <w:tcW w:w="9855" w:type="dxa"/>
          </w:tcPr>
          <w:p w14:paraId="6F974AA0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f_NG_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GetPDNAddress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6506A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p_IPv4AllocationViaNas,</w:t>
            </w:r>
          </w:p>
          <w:p w14:paraId="1A16CB8C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                        B3_Type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14:paraId="778B713A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                       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PDN_AddressInfo_Type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p_PDN_Address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PDU_Address</w:t>
            </w:r>
            <w:proofErr w:type="spellEnd"/>
          </w:p>
          <w:p w14:paraId="3B83C731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97D65DD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O4_Type v_Addr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4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f_Convert_IPv4Addr2OctString(p_PDN_Address.UE_IPAddressIPv4); // @sic R5s200643 sic@</w:t>
            </w:r>
          </w:p>
          <w:p w14:paraId="6AB99890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v_Addr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6:=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 f_Convert_IPv6Addr2OctString(p_PDN_Address.UE_IPAddressIPv6); // @sic R5s200643 sic@</w:t>
            </w:r>
          </w:p>
          <w:p w14:paraId="6D1EBEE0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Type4Length_Type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14:paraId="4F8D8D29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lastRenderedPageBreak/>
              <w:t xml:space="preserve">    var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v_AddressInfo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14:paraId="046D4C6B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PDU_Address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14:paraId="70195546" w14:textId="77777777" w:rsid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&lt;Section Skipped&gt;</w:t>
            </w:r>
          </w:p>
          <w:p w14:paraId="16E9454F" w14:textId="77777777" w:rsid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E14AA50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506A9">
              <w:rPr>
                <w:rFonts w:ascii="Arial" w:hAnsi="Arial" w:cs="Arial"/>
                <w:lang w:eastAsia="en-GB"/>
              </w:rPr>
              <w:t>v_PDU_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{</w:t>
            </w:r>
          </w:p>
          <w:p w14:paraId="49D684E5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'29'O,</w:t>
            </w:r>
          </w:p>
          <w:p w14:paraId="45B52A1F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14:paraId="521DB470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spare    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tsc_Spare4,  // @sic R5s201526 sic@</w:t>
            </w:r>
          </w:p>
          <w:p w14:paraId="58A009F9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si16LLA  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'0'B,        // @sic R5s201526 sic@</w:t>
            </w:r>
          </w:p>
          <w:p w14:paraId="0EAB74C5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typeValue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14:paraId="62AB5ED7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adressInfo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v_AddressInfo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14:paraId="63623D90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r w:rsidRPr="006506A9">
              <w:rPr>
                <w:rFonts w:ascii="Arial" w:hAnsi="Arial" w:cs="Arial"/>
                <w:highlight w:val="yellow"/>
                <w:lang w:eastAsia="en-GB"/>
              </w:rPr>
              <w:t>ipv6</w:t>
            </w:r>
            <w:proofErr w:type="gramStart"/>
            <w:r w:rsidRPr="006506A9">
              <w:rPr>
                <w:rFonts w:ascii="Arial" w:hAnsi="Arial" w:cs="Arial"/>
                <w:highlight w:val="yellow"/>
                <w:lang w:eastAsia="en-GB"/>
              </w:rPr>
              <w:t>Address :</w:t>
            </w:r>
            <w:proofErr w:type="gramEnd"/>
            <w:r w:rsidRPr="006506A9">
              <w:rPr>
                <w:rFonts w:ascii="Arial" w:hAnsi="Arial" w:cs="Arial"/>
                <w:highlight w:val="yellow"/>
                <w:lang w:eastAsia="en-GB"/>
              </w:rPr>
              <w:t>= omit</w:t>
            </w:r>
            <w:r w:rsidRPr="006506A9">
              <w:rPr>
                <w:rFonts w:ascii="Arial" w:hAnsi="Arial" w:cs="Arial"/>
                <w:lang w:eastAsia="en-GB"/>
              </w:rPr>
              <w:t xml:space="preserve"> .</w:t>
            </w:r>
          </w:p>
          <w:p w14:paraId="4AE0A6E3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};</w:t>
            </w:r>
          </w:p>
          <w:p w14:paraId="276F29AF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E9EE288" w14:textId="77777777"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14:paraId="606571F1" w14:textId="77777777" w:rsidR="006506A9" w:rsidRPr="00BE31F0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25B32A35" w14:textId="77777777" w:rsidR="00300C5B" w:rsidRDefault="00300C5B" w:rsidP="00300C5B">
      <w:pPr>
        <w:rPr>
          <w:noProof/>
          <w:lang w:val="en-US"/>
        </w:rPr>
      </w:pPr>
    </w:p>
    <w:p w14:paraId="6566EF45" w14:textId="77777777" w:rsidR="00876065" w:rsidRDefault="00876065" w:rsidP="00300C5B">
      <w:pPr>
        <w:rPr>
          <w:noProof/>
          <w:lang w:val="en-US"/>
        </w:rPr>
      </w:pPr>
    </w:p>
    <w:sectPr w:rsidR="008760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637D0" w14:textId="77777777" w:rsidR="00195445" w:rsidRDefault="00195445">
      <w:r>
        <w:separator/>
      </w:r>
    </w:p>
  </w:endnote>
  <w:endnote w:type="continuationSeparator" w:id="0">
    <w:p w14:paraId="74D777FA" w14:textId="77777777" w:rsidR="00195445" w:rsidRDefault="0019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AD8D2" w14:textId="77777777" w:rsidR="00195445" w:rsidRDefault="00195445">
      <w:r>
        <w:separator/>
      </w:r>
    </w:p>
  </w:footnote>
  <w:footnote w:type="continuationSeparator" w:id="0">
    <w:p w14:paraId="4660E347" w14:textId="77777777" w:rsidR="00195445" w:rsidRDefault="00195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B5D74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FCB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BAF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16E4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33426"/>
    <w:rsid w:val="00145D43"/>
    <w:rsid w:val="00153FCB"/>
    <w:rsid w:val="00154DA1"/>
    <w:rsid w:val="00154EF6"/>
    <w:rsid w:val="00157804"/>
    <w:rsid w:val="00191CFC"/>
    <w:rsid w:val="00192C46"/>
    <w:rsid w:val="00195445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44D6E"/>
    <w:rsid w:val="003609EF"/>
    <w:rsid w:val="0036231A"/>
    <w:rsid w:val="00374DD4"/>
    <w:rsid w:val="00393E94"/>
    <w:rsid w:val="003E1A36"/>
    <w:rsid w:val="003E49B6"/>
    <w:rsid w:val="00410371"/>
    <w:rsid w:val="00416B5B"/>
    <w:rsid w:val="004242F1"/>
    <w:rsid w:val="00446488"/>
    <w:rsid w:val="00461F12"/>
    <w:rsid w:val="00476A5E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07DD6"/>
    <w:rsid w:val="00617D68"/>
    <w:rsid w:val="00621188"/>
    <w:rsid w:val="006257ED"/>
    <w:rsid w:val="00646086"/>
    <w:rsid w:val="006506A9"/>
    <w:rsid w:val="00681541"/>
    <w:rsid w:val="00695808"/>
    <w:rsid w:val="006B46FB"/>
    <w:rsid w:val="006E21FB"/>
    <w:rsid w:val="00702995"/>
    <w:rsid w:val="0071206F"/>
    <w:rsid w:val="007341EF"/>
    <w:rsid w:val="00757BDD"/>
    <w:rsid w:val="007630FD"/>
    <w:rsid w:val="00772610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76065"/>
    <w:rsid w:val="00885849"/>
    <w:rsid w:val="008863B9"/>
    <w:rsid w:val="008A45A6"/>
    <w:rsid w:val="008F686C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1019C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B562D"/>
    <w:rsid w:val="00CC5026"/>
    <w:rsid w:val="00CC68D0"/>
    <w:rsid w:val="00CE097C"/>
    <w:rsid w:val="00CE3B53"/>
    <w:rsid w:val="00D03F9A"/>
    <w:rsid w:val="00D06D51"/>
    <w:rsid w:val="00D13764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33D02"/>
    <w:rsid w:val="00F470DF"/>
    <w:rsid w:val="00F86140"/>
    <w:rsid w:val="00F90DF6"/>
    <w:rsid w:val="00FA671B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8457F"/>
  <w15:docId w15:val="{A9908694-B4B8-430E-A926-C50A8C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2130B-AA2C-4FA2-9B41-A27F5566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2021-03-05T17:30:00Z</dcterms:created>
  <dcterms:modified xsi:type="dcterms:W3CDTF">2021-03-05T17:30:00Z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