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C0DD3" w14:textId="77777777" w:rsidR="00CF0064" w:rsidRDefault="00CF0064" w:rsidP="00CF00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R5s210158</w:t>
        </w:r>
      </w:fldSimple>
    </w:p>
    <w:p w14:paraId="231B2A3A" w14:textId="77777777" w:rsidR="00CF0064" w:rsidRDefault="00CF0064" w:rsidP="00CF00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0064" w14:paraId="140C4F6A" w14:textId="77777777" w:rsidTr="00836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FACFD" w14:textId="77777777" w:rsidR="00CF0064" w:rsidRDefault="00CF0064" w:rsidP="00836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F0064" w14:paraId="763FCDC5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4F3F65" w14:textId="77777777" w:rsidR="00CF0064" w:rsidRDefault="00CF0064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0064" w14:paraId="2D4A6EA5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5F4BB" w14:textId="77777777"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14:paraId="444B1D30" w14:textId="77777777" w:rsidTr="008367A8">
        <w:tc>
          <w:tcPr>
            <w:tcW w:w="142" w:type="dxa"/>
            <w:tcBorders>
              <w:left w:val="single" w:sz="4" w:space="0" w:color="auto"/>
            </w:tcBorders>
          </w:tcPr>
          <w:p w14:paraId="1B837913" w14:textId="77777777" w:rsidR="00CF0064" w:rsidRDefault="00CF0064" w:rsidP="00836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C88C2C" w14:textId="77777777" w:rsidR="00CF0064" w:rsidRPr="00410371" w:rsidRDefault="00CF0064" w:rsidP="00836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1B6254A" w14:textId="77777777" w:rsidR="00CF0064" w:rsidRDefault="00CF0064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4F4A" w14:textId="77777777" w:rsidR="00CF0064" w:rsidRPr="00410371" w:rsidRDefault="00CF0064" w:rsidP="008367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4586</w:t>
              </w:r>
            </w:fldSimple>
          </w:p>
        </w:tc>
        <w:tc>
          <w:tcPr>
            <w:tcW w:w="709" w:type="dxa"/>
          </w:tcPr>
          <w:p w14:paraId="1A0BA7B2" w14:textId="77777777" w:rsidR="00CF0064" w:rsidRDefault="00CF0064" w:rsidP="00836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D1B06" w14:textId="77777777" w:rsidR="00CF0064" w:rsidRPr="00410371" w:rsidRDefault="00CF0064" w:rsidP="00836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9729A54" w14:textId="77777777" w:rsidR="00CF0064" w:rsidRDefault="00CF0064" w:rsidP="00836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790F6" w14:textId="77777777" w:rsidR="00CF0064" w:rsidRPr="00410371" w:rsidRDefault="00CF0064" w:rsidP="00836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0FE5E" w14:textId="77777777" w:rsidR="00CF0064" w:rsidRDefault="00CF0064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CF0064" w14:paraId="1F75CFB6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B8764" w14:textId="77777777" w:rsidR="00CF0064" w:rsidRDefault="00CF0064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CF0064" w14:paraId="089DB61D" w14:textId="77777777" w:rsidTr="00836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AE3E6E" w14:textId="77777777" w:rsidR="00CF0064" w:rsidRPr="00F25D98" w:rsidRDefault="00CF0064" w:rsidP="00836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0064" w14:paraId="77A56AD3" w14:textId="77777777" w:rsidTr="008367A8">
        <w:tc>
          <w:tcPr>
            <w:tcW w:w="9641" w:type="dxa"/>
            <w:gridSpan w:val="9"/>
          </w:tcPr>
          <w:p w14:paraId="25603A33" w14:textId="77777777"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00189D" w14:textId="77777777" w:rsidR="00CF0064" w:rsidRDefault="00CF0064" w:rsidP="00CF00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0064" w14:paraId="40C7D701" w14:textId="77777777" w:rsidTr="008367A8">
        <w:tc>
          <w:tcPr>
            <w:tcW w:w="2835" w:type="dxa"/>
          </w:tcPr>
          <w:p w14:paraId="3EBD1188" w14:textId="77777777" w:rsidR="00CF0064" w:rsidRDefault="00CF0064" w:rsidP="00836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5667B8" w14:textId="77777777" w:rsidR="00CF0064" w:rsidRDefault="00CF0064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5EB76" w14:textId="77777777" w:rsidR="00CF0064" w:rsidRDefault="00CF0064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B7042F" w14:textId="77777777" w:rsidR="00CF0064" w:rsidRDefault="00CF0064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82B5B" w14:textId="77777777" w:rsidR="00CF0064" w:rsidRDefault="00CF0064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14294F" w14:textId="77777777" w:rsidR="00CF0064" w:rsidRDefault="00CF0064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1A13A" w14:textId="77777777" w:rsidR="00CF0064" w:rsidRDefault="00CF0064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30CA0" w14:textId="77777777" w:rsidR="00CF0064" w:rsidRDefault="00CF0064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85F2C" w14:textId="77777777" w:rsidR="00CF0064" w:rsidRDefault="00CF0064" w:rsidP="00836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9007CC" w14:textId="77777777" w:rsidR="00CF0064" w:rsidRDefault="00CF0064" w:rsidP="00CF00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0064" w14:paraId="5E9E2B05" w14:textId="77777777" w:rsidTr="008367A8">
        <w:tc>
          <w:tcPr>
            <w:tcW w:w="9640" w:type="dxa"/>
            <w:gridSpan w:val="11"/>
          </w:tcPr>
          <w:p w14:paraId="2987ED0F" w14:textId="77777777"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14:paraId="71A1A360" w14:textId="77777777" w:rsidTr="00836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E53F19" w14:textId="77777777" w:rsidR="00CF0064" w:rsidRDefault="00CF0064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28B95" w14:textId="77777777" w:rsidR="00CF0064" w:rsidRDefault="00CF0064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LTE </w:t>
            </w:r>
            <w:proofErr w:type="spellStart"/>
            <w:r>
              <w:t>eMTC</w:t>
            </w:r>
            <w:proofErr w:type="spellEnd"/>
            <w:r>
              <w:t xml:space="preserve"> testcase 23.1.1</w:t>
            </w:r>
            <w:r>
              <w:fldChar w:fldCharType="end"/>
            </w:r>
          </w:p>
        </w:tc>
      </w:tr>
      <w:tr w:rsidR="00CF0064" w14:paraId="67BD023B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61058851" w14:textId="77777777" w:rsidR="00CF0064" w:rsidRDefault="00CF0064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4B81BD" w14:textId="77777777"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14:paraId="20E0076F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590B71B7" w14:textId="77777777" w:rsidR="00CF0064" w:rsidRDefault="00CF0064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662FB" w14:textId="77777777" w:rsidR="00CF0064" w:rsidRDefault="00CF0064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F0064" w14:paraId="31A426C4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4D89F568" w14:textId="77777777" w:rsidR="00CF0064" w:rsidRDefault="00CF0064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6695" w14:textId="77777777" w:rsidR="00CF0064" w:rsidRDefault="00CF0064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F0064" w14:paraId="05477E11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016FEF5E" w14:textId="77777777" w:rsidR="00CF0064" w:rsidRDefault="00CF0064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EAB89" w14:textId="77777777"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14:paraId="55B5CEEA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22BC0235" w14:textId="77777777" w:rsidR="00CF0064" w:rsidRDefault="00CF0064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AD6F4A" w14:textId="77777777" w:rsidR="00CF0064" w:rsidRPr="00A144F1" w:rsidRDefault="00CF0064" w:rsidP="008367A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A144F1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A144F1">
              <w:rPr>
                <w:noProof/>
                <w:lang w:val="fr-FR"/>
              </w:rPr>
              <w:t>TEI13_Test, LTE_MTCe2_L1-UEConTest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934107" w14:textId="77777777" w:rsidR="00CF0064" w:rsidRPr="00A144F1" w:rsidRDefault="00CF0064" w:rsidP="008367A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26689" w14:textId="77777777" w:rsidR="00CF0064" w:rsidRDefault="00CF0064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46A11" w14:textId="77777777" w:rsidR="00CF0064" w:rsidRDefault="00CF0064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2021-01-28</w:t>
              </w:r>
            </w:fldSimple>
          </w:p>
        </w:tc>
      </w:tr>
      <w:tr w:rsidR="00CF0064" w14:paraId="01067CE6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3ACFBE73" w14:textId="77777777" w:rsidR="00CF0064" w:rsidRDefault="00CF0064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A1AA4" w14:textId="77777777"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6CEFC1" w14:textId="77777777"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36815B" w14:textId="77777777"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D230D" w14:textId="77777777"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14:paraId="288E80E7" w14:textId="77777777" w:rsidTr="00836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236E1" w14:textId="77777777" w:rsidR="00CF0064" w:rsidRDefault="00CF0064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303FD7" w14:textId="77777777" w:rsidR="00CF0064" w:rsidRDefault="00CF0064" w:rsidP="00836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0DE1EA" w14:textId="77777777" w:rsidR="00CF0064" w:rsidRDefault="00CF0064" w:rsidP="00836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09A6E" w14:textId="77777777" w:rsidR="00CF0064" w:rsidRDefault="00CF0064" w:rsidP="00836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178A7" w14:textId="77777777" w:rsidR="00CF0064" w:rsidRDefault="00CF0064" w:rsidP="00836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CF0064" w14:paraId="0F20ACC6" w14:textId="77777777" w:rsidTr="00836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F3D669" w14:textId="77777777" w:rsidR="00CF0064" w:rsidRDefault="00CF0064" w:rsidP="00836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7578B4" w14:textId="77777777" w:rsidR="00CF0064" w:rsidRDefault="00CF0064" w:rsidP="00836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A43CEC" w14:textId="77777777" w:rsidR="00CF0064" w:rsidRDefault="00CF0064" w:rsidP="00836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21807" w14:textId="77777777" w:rsidR="00CF0064" w:rsidRPr="007C2097" w:rsidRDefault="00CF0064" w:rsidP="00836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F0064" w14:paraId="27D5747D" w14:textId="77777777" w:rsidTr="008367A8">
        <w:tc>
          <w:tcPr>
            <w:tcW w:w="1843" w:type="dxa"/>
          </w:tcPr>
          <w:p w14:paraId="7390CE84" w14:textId="77777777" w:rsidR="00CF0064" w:rsidRDefault="00CF0064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F8CB3" w14:textId="77777777" w:rsidR="00CF0064" w:rsidRDefault="00CF0064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14:paraId="06CB9BFB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2A17F" w14:textId="77777777"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A66EC" w14:textId="77777777" w:rsidR="00CF0064" w:rsidRPr="00517CCF" w:rsidRDefault="00CF0064" w:rsidP="00CF0064">
            <w:pPr>
              <w:pStyle w:val="CRCoverPage"/>
              <w:spacing w:after="0"/>
              <w:rPr>
                <w:rFonts w:cs="Arial"/>
                <w:noProof/>
              </w:rPr>
            </w:pPr>
            <w:r w:rsidRPr="00517CCF">
              <w:rPr>
                <w:rFonts w:cs="Arial"/>
                <w:noProof/>
              </w:rPr>
              <w:t xml:space="preserve">In the current TTCN implementation, at Step 17a1 and </w:t>
            </w:r>
            <w:r w:rsidRPr="00517CCF">
              <w:rPr>
                <w:rFonts w:cs="Arial"/>
              </w:rPr>
              <w:t>18a1</w:t>
            </w:r>
            <w:r w:rsidRPr="00517CCF">
              <w:rPr>
                <w:rFonts w:cs="Arial"/>
                <w:noProof/>
              </w:rPr>
              <w:t xml:space="preserve"> SS sends MODIFY EPS BEARER CONTEXT REQUEST, with EPS bearer ID set as </w:t>
            </w:r>
            <w:proofErr w:type="spellStart"/>
            <w:r w:rsidRPr="00517CCF">
              <w:rPr>
                <w:rFonts w:cs="Arial"/>
                <w:color w:val="000000"/>
                <w:lang w:val="en-US" w:eastAsia="zh-CN"/>
              </w:rPr>
              <w:t>tsc_</w:t>
            </w:r>
            <w:proofErr w:type="gramStart"/>
            <w:r w:rsidRPr="00517CCF">
              <w:rPr>
                <w:rFonts w:cs="Arial"/>
                <w:color w:val="000000"/>
                <w:lang w:val="en-US" w:eastAsia="zh-CN"/>
              </w:rPr>
              <w:t>EpsDefaultBearerId</w:t>
            </w:r>
            <w:proofErr w:type="spellEnd"/>
            <w:r w:rsidRPr="00517CCF">
              <w:rPr>
                <w:rFonts w:cs="Arial"/>
                <w:noProof/>
              </w:rPr>
              <w:t xml:space="preserve"> .</w:t>
            </w:r>
            <w:proofErr w:type="gramEnd"/>
            <w:r w:rsidRPr="00517CCF">
              <w:rPr>
                <w:rFonts w:cs="Arial"/>
                <w:noProof/>
              </w:rPr>
              <w:t xml:space="preserve"> However, the TTCN expects EPS bearer ID as </w:t>
            </w:r>
            <w:proofErr w:type="spellStart"/>
            <w:r w:rsidRPr="00517CCF">
              <w:rPr>
                <w:rFonts w:cs="Arial"/>
                <w:color w:val="000000"/>
                <w:lang w:val="en-US" w:eastAsia="zh-CN"/>
              </w:rPr>
              <w:t>tsc_EpsDedicatedBearerId</w:t>
            </w:r>
            <w:proofErr w:type="spellEnd"/>
            <w:r w:rsidRPr="00517CCF">
              <w:rPr>
                <w:rFonts w:cs="Arial"/>
                <w:color w:val="000000"/>
                <w:lang w:val="en-US" w:eastAsia="zh-CN"/>
              </w:rPr>
              <w:t xml:space="preserve"> in </w:t>
            </w:r>
            <w:proofErr w:type="gramStart"/>
            <w:r w:rsidRPr="00517CCF">
              <w:rPr>
                <w:rFonts w:cs="Arial"/>
                <w:color w:val="000000"/>
                <w:lang w:val="en-US" w:eastAsia="zh-CN"/>
              </w:rPr>
              <w:t xml:space="preserve">the </w:t>
            </w:r>
            <w:r w:rsidRPr="00517CCF">
              <w:rPr>
                <w:rFonts w:cs="Arial"/>
              </w:rPr>
              <w:t xml:space="preserve"> MODIFY</w:t>
            </w:r>
            <w:proofErr w:type="gramEnd"/>
            <w:r w:rsidRPr="00517CCF">
              <w:rPr>
                <w:rFonts w:cs="Arial"/>
              </w:rPr>
              <w:t xml:space="preserve"> EPS BEARER CONTEXT ACCEPT message</w:t>
            </w:r>
            <w:r w:rsidRPr="00517CCF">
              <w:rPr>
                <w:rFonts w:cs="Arial"/>
                <w:noProof/>
              </w:rPr>
              <w:t xml:space="preserve"> at step17a2 and </w:t>
            </w:r>
            <w:r w:rsidRPr="00517CCF">
              <w:rPr>
                <w:rFonts w:cs="Arial"/>
              </w:rPr>
              <w:t>18a2</w:t>
            </w:r>
            <w:r w:rsidRPr="00517CCF">
              <w:rPr>
                <w:rFonts w:cs="Arial"/>
                <w:noProof/>
              </w:rPr>
              <w:t xml:space="preserve">. </w:t>
            </w:r>
          </w:p>
          <w:p w14:paraId="262B20C9" w14:textId="77777777" w:rsidR="00CF0064" w:rsidRPr="00517CCF" w:rsidRDefault="00CF0064" w:rsidP="00CF0064">
            <w:pPr>
              <w:pStyle w:val="CRCoverPage"/>
              <w:spacing w:after="0"/>
              <w:rPr>
                <w:rFonts w:cs="Arial"/>
                <w:noProof/>
              </w:rPr>
            </w:pPr>
            <w:r w:rsidRPr="00517CCF">
              <w:rPr>
                <w:rFonts w:cs="Arial"/>
                <w:noProof/>
              </w:rPr>
              <w:t xml:space="preserve">This needs to be corrected. </w:t>
            </w:r>
          </w:p>
          <w:p w14:paraId="5F958992" w14:textId="77777777" w:rsidR="00CF0064" w:rsidRPr="005763FC" w:rsidRDefault="00CF0064" w:rsidP="00CF0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0064" w14:paraId="3B4AFF08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B9BEA" w14:textId="77777777"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92E88" w14:textId="77777777" w:rsidR="00CF0064" w:rsidRDefault="00CF0064" w:rsidP="00CF0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14:paraId="228E6807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6B7C3" w14:textId="77777777"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49639" w14:textId="77777777" w:rsidR="00CF0064" w:rsidRPr="00517CCF" w:rsidRDefault="00CF0064" w:rsidP="00CF0064">
            <w:pPr>
              <w:pStyle w:val="CRCoverPage"/>
              <w:spacing w:after="0"/>
              <w:rPr>
                <w:rFonts w:cs="Arial"/>
                <w:noProof/>
              </w:rPr>
            </w:pPr>
            <w:r w:rsidRPr="00517CCF">
              <w:rPr>
                <w:rFonts w:cs="Arial"/>
                <w:noProof/>
              </w:rPr>
              <w:t xml:space="preserve">Replaced </w:t>
            </w:r>
            <w:proofErr w:type="spellStart"/>
            <w:r w:rsidRPr="00517CCF">
              <w:rPr>
                <w:rFonts w:cs="Arial"/>
                <w:color w:val="000000"/>
                <w:lang w:val="en-US" w:eastAsia="zh-CN"/>
              </w:rPr>
              <w:t>tsc_EpsDedicatedBearerId</w:t>
            </w:r>
            <w:proofErr w:type="spellEnd"/>
            <w:r w:rsidRPr="00517CCF">
              <w:rPr>
                <w:rFonts w:cs="Arial"/>
                <w:color w:val="000000"/>
                <w:lang w:val="en-US" w:eastAsia="zh-CN"/>
              </w:rPr>
              <w:t xml:space="preserve"> </w:t>
            </w:r>
            <w:r w:rsidRPr="00517CCF">
              <w:rPr>
                <w:rFonts w:cs="Arial"/>
                <w:noProof/>
              </w:rPr>
              <w:t xml:space="preserve">with </w:t>
            </w:r>
            <w:proofErr w:type="spellStart"/>
            <w:r w:rsidRPr="00517CCF">
              <w:rPr>
                <w:rFonts w:cs="Arial"/>
                <w:color w:val="000000"/>
                <w:lang w:val="en-US" w:eastAsia="zh-CN"/>
              </w:rPr>
              <w:t>tsc_EpsDefaultBearerId</w:t>
            </w:r>
            <w:proofErr w:type="spellEnd"/>
            <w:r w:rsidRPr="00517CCF">
              <w:rPr>
                <w:rFonts w:cs="Arial"/>
                <w:noProof/>
              </w:rPr>
              <w:t xml:space="preserve"> for UE </w:t>
            </w:r>
            <w:r w:rsidRPr="00517CCF">
              <w:rPr>
                <w:rFonts w:cs="Arial"/>
              </w:rPr>
              <w:t xml:space="preserve">MODIFY EPS BEARER CONTEXT ACCEPT message </w:t>
            </w:r>
            <w:r w:rsidRPr="00517CCF">
              <w:rPr>
                <w:rFonts w:cs="Arial"/>
                <w:noProof/>
              </w:rPr>
              <w:t xml:space="preserve">at step17a2 and </w:t>
            </w:r>
            <w:r w:rsidRPr="00517CCF">
              <w:rPr>
                <w:rFonts w:cs="Arial"/>
              </w:rPr>
              <w:t>18a2</w:t>
            </w:r>
            <w:r w:rsidRPr="00517CCF">
              <w:rPr>
                <w:rFonts w:cs="Arial"/>
                <w:noProof/>
              </w:rPr>
              <w:t>.</w:t>
            </w:r>
          </w:p>
          <w:p w14:paraId="34E3CF24" w14:textId="77777777" w:rsidR="00CF0064" w:rsidRPr="00517CCF" w:rsidRDefault="00CF0064" w:rsidP="00CF0064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</w:tc>
      </w:tr>
      <w:tr w:rsidR="00CF0064" w14:paraId="014CB26E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9A71D" w14:textId="77777777"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CE3D1" w14:textId="77777777" w:rsidR="00CF0064" w:rsidRDefault="00CF0064" w:rsidP="00CF0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:rsidRPr="00D24ADB" w14:paraId="44AF0F58" w14:textId="77777777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5CFD8" w14:textId="77777777"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37FEA" w14:textId="77777777" w:rsidR="00CF0064" w:rsidRPr="00D24ADB" w:rsidRDefault="00CF0064" w:rsidP="00CF0064">
            <w:pPr>
              <w:pStyle w:val="CRCoverPage"/>
              <w:spacing w:after="0"/>
              <w:rPr>
                <w:noProof/>
                <w:lang w:val="fr-FR"/>
              </w:rPr>
            </w:pPr>
            <w:r w:rsidRPr="00D24ADB">
              <w:rPr>
                <w:noProof/>
                <w:lang w:val="fr-FR"/>
              </w:rPr>
              <w:t>TC implementation FAIL a conformant UE</w:t>
            </w:r>
          </w:p>
        </w:tc>
      </w:tr>
      <w:tr w:rsidR="00CF0064" w:rsidRPr="00D24ADB" w14:paraId="483B4CE5" w14:textId="77777777" w:rsidTr="008367A8">
        <w:tc>
          <w:tcPr>
            <w:tcW w:w="2694" w:type="dxa"/>
            <w:gridSpan w:val="2"/>
          </w:tcPr>
          <w:p w14:paraId="0AEC8CEC" w14:textId="77777777" w:rsidR="00CF0064" w:rsidRPr="00D24ADB" w:rsidRDefault="00CF0064" w:rsidP="00CF0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2FE6E711" w14:textId="77777777" w:rsidR="00CF0064" w:rsidRPr="00D24ADB" w:rsidRDefault="00CF0064" w:rsidP="00CF006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0064" w14:paraId="5787B586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1BF3D" w14:textId="77777777"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25D08" w14:textId="77777777" w:rsidR="00CF0064" w:rsidRDefault="00CF0064" w:rsidP="00CF0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23.1.1</w:t>
            </w:r>
          </w:p>
        </w:tc>
      </w:tr>
      <w:tr w:rsidR="00CF0064" w14:paraId="410FE924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BC9AC" w14:textId="77777777"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485DA" w14:textId="77777777" w:rsidR="00CF0064" w:rsidRDefault="00CF0064" w:rsidP="00CF0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064" w14:paraId="5C9EA682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FE7F7" w14:textId="77777777"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2B90F" w14:textId="77777777"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22557C" w14:textId="77777777"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363223" w14:textId="77777777" w:rsidR="00CF0064" w:rsidRDefault="00CF0064" w:rsidP="00CF0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2E5C7B" w14:textId="77777777" w:rsidR="00CF0064" w:rsidRDefault="00CF0064" w:rsidP="00CF0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064" w14:paraId="41BB9657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C289" w14:textId="77777777"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DE87" w14:textId="77777777"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2DC4D" w14:textId="77777777"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A482C" w14:textId="77777777" w:rsidR="00CF0064" w:rsidRDefault="00CF0064" w:rsidP="00CF0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F7D6C" w14:textId="77777777" w:rsidR="00CF0064" w:rsidRDefault="00CF0064" w:rsidP="00CF0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064" w14:paraId="475129C4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3560E" w14:textId="77777777"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937BE" w14:textId="77777777"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C5A01" w14:textId="77777777"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859401" w14:textId="77777777" w:rsidR="00CF0064" w:rsidRDefault="00CF0064" w:rsidP="00CF0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BDAAF" w14:textId="77777777" w:rsidR="00CF0064" w:rsidRDefault="00CF0064" w:rsidP="00CF0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064" w14:paraId="4A51F69A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C14E7" w14:textId="77777777"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AAD72" w14:textId="77777777"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CCBDA" w14:textId="77777777" w:rsidR="00CF0064" w:rsidRDefault="00CF0064" w:rsidP="00CF0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53114" w14:textId="77777777" w:rsidR="00CF0064" w:rsidRDefault="00CF0064" w:rsidP="00CF0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89FA9" w14:textId="77777777" w:rsidR="00CF0064" w:rsidRDefault="00CF0064" w:rsidP="00CF0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064" w14:paraId="37406E02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E547A" w14:textId="77777777" w:rsidR="00CF0064" w:rsidRDefault="00CF0064" w:rsidP="00CF0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BA0B1" w14:textId="77777777" w:rsidR="00CF0064" w:rsidRDefault="00CF0064" w:rsidP="00CF0064">
            <w:pPr>
              <w:pStyle w:val="CRCoverPage"/>
              <w:spacing w:after="0"/>
              <w:rPr>
                <w:noProof/>
              </w:rPr>
            </w:pPr>
          </w:p>
        </w:tc>
      </w:tr>
      <w:tr w:rsidR="00CF0064" w14:paraId="7E140B3B" w14:textId="77777777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9160C" w14:textId="77777777"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FA399" w14:textId="77777777" w:rsidR="00CF0064" w:rsidRDefault="00CF0064" w:rsidP="00CF0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0064" w:rsidRPr="008863B9" w14:paraId="62560640" w14:textId="77777777" w:rsidTr="00836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FD0CA" w14:textId="77777777" w:rsidR="00CF0064" w:rsidRPr="008863B9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F9C70D" w14:textId="77777777" w:rsidR="00CF0064" w:rsidRPr="008863B9" w:rsidRDefault="00CF0064" w:rsidP="00CF00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0064" w14:paraId="3617D293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ABEDC" w14:textId="77777777" w:rsidR="00CF0064" w:rsidRDefault="00CF0064" w:rsidP="00CF0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8D031" w14:textId="77777777" w:rsidR="00CF0064" w:rsidRDefault="00CF0064" w:rsidP="00CF0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F62519" w14:textId="77777777"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14:paraId="5FFA05CC" w14:textId="77777777" w:rsidR="003854BF" w:rsidRDefault="003854BF" w:rsidP="003854BF">
      <w:pPr>
        <w:rPr>
          <w:noProof/>
        </w:rPr>
      </w:pPr>
    </w:p>
    <w:p w14:paraId="15BD5B86" w14:textId="77777777"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6CD330" w14:textId="77777777" w:rsidR="00BB18FC" w:rsidRDefault="00BB18FC" w:rsidP="00BB18FC">
      <w:pPr>
        <w:rPr>
          <w:noProof/>
        </w:rPr>
      </w:pPr>
    </w:p>
    <w:p w14:paraId="15EE920F" w14:textId="77777777" w:rsidR="001D7A98" w:rsidRPr="00D83A7A" w:rsidRDefault="001D7A98" w:rsidP="007D24FF">
      <w:pPr>
        <w:pStyle w:val="Heading1"/>
        <w:rPr>
          <w:rStyle w:val="Emphasis"/>
          <w:rFonts w:cs="Arial"/>
          <w:i w:val="0"/>
          <w:lang w:eastAsia="en-GB"/>
        </w:rPr>
      </w:pPr>
      <w:bookmarkStart w:id="0" w:name="_Toc62723724"/>
      <w:r w:rsidRPr="00D83A7A">
        <w:rPr>
          <w:rStyle w:val="Emphasis"/>
          <w:rFonts w:cs="Arial"/>
          <w:i w:val="0"/>
        </w:rPr>
        <w:t>Table of Contents</w:t>
      </w:r>
      <w:bookmarkEnd w:id="0"/>
    </w:p>
    <w:p w14:paraId="7C661712" w14:textId="77777777" w:rsidR="00E12333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2333" w:rsidRPr="00195764">
        <w:rPr>
          <w:rFonts w:cs="Arial"/>
          <w:iCs/>
        </w:rPr>
        <w:t>Table of Contents</w:t>
      </w:r>
      <w:r w:rsidR="00E12333">
        <w:tab/>
      </w:r>
      <w:r w:rsidR="00E12333">
        <w:fldChar w:fldCharType="begin"/>
      </w:r>
      <w:r w:rsidR="00E12333">
        <w:instrText xml:space="preserve"> PAGEREF _Toc62723724 \h </w:instrText>
      </w:r>
      <w:r w:rsidR="00E12333">
        <w:fldChar w:fldCharType="separate"/>
      </w:r>
      <w:r w:rsidR="00E12333">
        <w:t>2</w:t>
      </w:r>
      <w:r w:rsidR="00E12333">
        <w:fldChar w:fldCharType="end"/>
      </w:r>
    </w:p>
    <w:p w14:paraId="739014A2" w14:textId="77777777" w:rsidR="00E12333" w:rsidRDefault="00E1233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Corrections to update BearerId test cases 23.1.1</w:t>
      </w:r>
      <w:r>
        <w:tab/>
      </w:r>
      <w:r>
        <w:fldChar w:fldCharType="begin"/>
      </w:r>
      <w:r>
        <w:instrText xml:space="preserve"> PAGEREF _Toc62723725 \h </w:instrText>
      </w:r>
      <w:r>
        <w:fldChar w:fldCharType="separate"/>
      </w:r>
      <w:r>
        <w:t>3</w:t>
      </w:r>
      <w:r>
        <w:fldChar w:fldCharType="end"/>
      </w:r>
    </w:p>
    <w:p w14:paraId="797477DE" w14:textId="77777777" w:rsidR="00E12333" w:rsidRDefault="00E1233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 Correction to ' f_TC_23_1_1_EUTRA() '</w:t>
      </w:r>
      <w:r>
        <w:tab/>
      </w:r>
      <w:r>
        <w:fldChar w:fldCharType="begin"/>
      </w:r>
      <w:r>
        <w:instrText xml:space="preserve"> PAGEREF _Toc62723726 \h </w:instrText>
      </w:r>
      <w:r>
        <w:fldChar w:fldCharType="separate"/>
      </w:r>
      <w:r>
        <w:t>3</w:t>
      </w:r>
      <w:r>
        <w:fldChar w:fldCharType="end"/>
      </w:r>
    </w:p>
    <w:p w14:paraId="04278AF2" w14:textId="77777777" w:rsidR="001D7A98" w:rsidRDefault="001D7A98" w:rsidP="001D7A9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C0A0CCC" w14:textId="77777777" w:rsidR="001D7A98" w:rsidRPr="00A15357" w:rsidRDefault="00627289" w:rsidP="00A15357">
      <w:pPr>
        <w:pStyle w:val="Heading1"/>
      </w:pPr>
      <w:bookmarkStart w:id="1" w:name="_Toc62723725"/>
      <w:r>
        <w:lastRenderedPageBreak/>
        <w:t xml:space="preserve">Corrections to </w:t>
      </w:r>
      <w:r w:rsidR="00DD41A1">
        <w:t xml:space="preserve">update </w:t>
      </w:r>
      <w:proofErr w:type="spellStart"/>
      <w:r w:rsidR="001E2B5E">
        <w:t>BearerId</w:t>
      </w:r>
      <w:proofErr w:type="spellEnd"/>
      <w:r w:rsidR="001E2B5E">
        <w:t xml:space="preserve"> </w:t>
      </w:r>
      <w:r>
        <w:t>test case</w:t>
      </w:r>
      <w:r w:rsidR="008A54E2">
        <w:t xml:space="preserve">s </w:t>
      </w:r>
      <w:r w:rsidR="001E2B5E">
        <w:t>23.1.1</w:t>
      </w:r>
      <w:bookmarkEnd w:id="1"/>
    </w:p>
    <w:p w14:paraId="2899F8BA" w14:textId="77777777" w:rsidR="0029133A" w:rsidRPr="00907505" w:rsidRDefault="00A15357" w:rsidP="00A15357">
      <w:pPr>
        <w:pStyle w:val="Heading2"/>
      </w:pPr>
      <w:bookmarkStart w:id="2" w:name="_Toc62723726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>
        <w:t xml:space="preserve">1. Correction to </w:t>
      </w:r>
      <w:r w:rsidR="00B829CF">
        <w:t>'</w:t>
      </w:r>
      <w:r w:rsidR="00FB74A8" w:rsidRPr="00FB74A8">
        <w:t xml:space="preserve"> </w:t>
      </w:r>
      <w:r w:rsidR="001E2B5E" w:rsidRPr="001E2B5E">
        <w:t>f_TC_23_1_1_</w:t>
      </w:r>
      <w:proofErr w:type="gramStart"/>
      <w:r w:rsidR="001E2B5E" w:rsidRPr="001E2B5E">
        <w:t>EUTRA(</w:t>
      </w:r>
      <w:proofErr w:type="gramEnd"/>
      <w:r w:rsidR="001E2B5E" w:rsidRPr="001E2B5E">
        <w:t>)</w:t>
      </w:r>
      <w:r w:rsidR="001E2B5E">
        <w:t xml:space="preserve"> </w:t>
      </w:r>
      <w:r w:rsidR="00B829CF">
        <w:t>'</w:t>
      </w:r>
      <w:bookmarkEnd w:id="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AF2960" w14:paraId="3649C321" w14:textId="77777777" w:rsidTr="00FC3CCF">
        <w:tc>
          <w:tcPr>
            <w:tcW w:w="1985" w:type="dxa"/>
          </w:tcPr>
          <w:p w14:paraId="35E7D2E9" w14:textId="77777777" w:rsidR="00DE6E67" w:rsidRPr="00AF2960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DE6E67" w:rsidRPr="00AF2960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992F83C" w14:textId="77777777" w:rsidR="00DE6E67" w:rsidRPr="00E56C84" w:rsidRDefault="001E2B5E" w:rsidP="00907505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E56C84">
              <w:rPr>
                <w:rFonts w:cs="Arial"/>
                <w:noProof/>
              </w:rPr>
              <w:t>f_TC_23_1_1_EUTRA()</w:t>
            </w:r>
            <w:r w:rsidRPr="00E56C84">
              <w:rPr>
                <w:rFonts w:cs="Arial"/>
              </w:rPr>
              <w:t xml:space="preserve"> </w:t>
            </w:r>
            <w:r w:rsidR="00FB74A8" w:rsidRPr="00E56C84">
              <w:rPr>
                <w:rFonts w:cs="Arial"/>
              </w:rPr>
              <w:t>()</w:t>
            </w:r>
          </w:p>
        </w:tc>
      </w:tr>
      <w:tr w:rsidR="00DE6E67" w:rsidRPr="00AF2960" w14:paraId="324D447B" w14:textId="77777777" w:rsidTr="00FC3CCF">
        <w:trPr>
          <w:trHeight w:val="350"/>
        </w:trPr>
        <w:tc>
          <w:tcPr>
            <w:tcW w:w="1985" w:type="dxa"/>
          </w:tcPr>
          <w:p w14:paraId="46CF9EB5" w14:textId="77777777" w:rsidR="00DE6E67" w:rsidRPr="00AF2960" w:rsidRDefault="00DE6E67" w:rsidP="00FC3CCF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260857CD" w14:textId="77777777" w:rsidR="00E56C84" w:rsidRPr="00E56C84" w:rsidRDefault="00E56C84" w:rsidP="00E56C84">
            <w:pPr>
              <w:pStyle w:val="CRCoverPage"/>
              <w:spacing w:after="0"/>
              <w:rPr>
                <w:rFonts w:cs="Arial"/>
                <w:noProof/>
              </w:rPr>
            </w:pPr>
            <w:r w:rsidRPr="00E56C84">
              <w:rPr>
                <w:rFonts w:cs="Arial"/>
                <w:noProof/>
              </w:rPr>
              <w:t xml:space="preserve">In the current TTCN implementation, at Step 17a1 and </w:t>
            </w:r>
            <w:r w:rsidRPr="00E56C84">
              <w:rPr>
                <w:rFonts w:cs="Arial"/>
              </w:rPr>
              <w:t>18a1</w:t>
            </w:r>
            <w:r w:rsidRPr="00E56C84">
              <w:rPr>
                <w:rFonts w:cs="Arial"/>
                <w:noProof/>
              </w:rPr>
              <w:t xml:space="preserve"> SS sends MODIFY EPS BEARER CONTEXT REQUEST, with EPS bearer ID set as </w:t>
            </w:r>
            <w:proofErr w:type="spellStart"/>
            <w:r w:rsidRPr="00E56C84">
              <w:rPr>
                <w:rFonts w:cs="Arial"/>
                <w:color w:val="000000"/>
                <w:lang w:val="en-US" w:eastAsia="zh-CN"/>
              </w:rPr>
              <w:t>tsc_</w:t>
            </w:r>
            <w:proofErr w:type="gramStart"/>
            <w:r w:rsidRPr="00E56C84">
              <w:rPr>
                <w:rFonts w:cs="Arial"/>
                <w:color w:val="000000"/>
                <w:lang w:val="en-US" w:eastAsia="zh-CN"/>
              </w:rPr>
              <w:t>EpsDefaultBearerId</w:t>
            </w:r>
            <w:proofErr w:type="spellEnd"/>
            <w:r w:rsidRPr="00E56C84">
              <w:rPr>
                <w:rFonts w:cs="Arial"/>
                <w:noProof/>
              </w:rPr>
              <w:t xml:space="preserve"> .</w:t>
            </w:r>
            <w:proofErr w:type="gramEnd"/>
            <w:r w:rsidRPr="00E56C84">
              <w:rPr>
                <w:rFonts w:cs="Arial"/>
                <w:noProof/>
              </w:rPr>
              <w:t xml:space="preserve"> However, the TTCN expects EPS bearer ID as </w:t>
            </w:r>
            <w:proofErr w:type="spellStart"/>
            <w:r w:rsidRPr="00E56C84">
              <w:rPr>
                <w:rFonts w:cs="Arial"/>
                <w:color w:val="000000"/>
                <w:lang w:val="en-US" w:eastAsia="zh-CN"/>
              </w:rPr>
              <w:t>tsc_EpsDedicatedBearerId</w:t>
            </w:r>
            <w:proofErr w:type="spellEnd"/>
            <w:r w:rsidRPr="00E56C84">
              <w:rPr>
                <w:rFonts w:cs="Arial"/>
                <w:color w:val="000000"/>
                <w:lang w:val="en-US" w:eastAsia="zh-CN"/>
              </w:rPr>
              <w:t xml:space="preserve"> in </w:t>
            </w:r>
            <w:proofErr w:type="gramStart"/>
            <w:r w:rsidRPr="00E56C84">
              <w:rPr>
                <w:rFonts w:cs="Arial"/>
                <w:color w:val="000000"/>
                <w:lang w:val="en-US" w:eastAsia="zh-CN"/>
              </w:rPr>
              <w:t xml:space="preserve">the </w:t>
            </w:r>
            <w:r w:rsidRPr="00E56C84">
              <w:rPr>
                <w:rFonts w:cs="Arial"/>
              </w:rPr>
              <w:t xml:space="preserve"> MODIFY</w:t>
            </w:r>
            <w:proofErr w:type="gramEnd"/>
            <w:r w:rsidRPr="00E56C84">
              <w:rPr>
                <w:rFonts w:cs="Arial"/>
              </w:rPr>
              <w:t xml:space="preserve"> EPS BEARER CONTEXT ACCEPT message</w:t>
            </w:r>
            <w:r w:rsidRPr="00E56C84">
              <w:rPr>
                <w:rFonts w:cs="Arial"/>
                <w:noProof/>
              </w:rPr>
              <w:t xml:space="preserve"> at step17a2 and </w:t>
            </w:r>
            <w:r w:rsidRPr="00E56C84">
              <w:rPr>
                <w:rFonts w:cs="Arial"/>
              </w:rPr>
              <w:t>18a2</w:t>
            </w:r>
            <w:r w:rsidRPr="00E56C84">
              <w:rPr>
                <w:rFonts w:cs="Arial"/>
                <w:noProof/>
              </w:rPr>
              <w:t xml:space="preserve">. </w:t>
            </w:r>
          </w:p>
          <w:p w14:paraId="291D2958" w14:textId="77777777" w:rsidR="00E56C84" w:rsidRPr="00E56C84" w:rsidRDefault="00E56C84" w:rsidP="00E56C84">
            <w:pPr>
              <w:pStyle w:val="CRCoverPage"/>
              <w:spacing w:after="0"/>
              <w:rPr>
                <w:rFonts w:cs="Arial"/>
                <w:noProof/>
              </w:rPr>
            </w:pPr>
            <w:r w:rsidRPr="00E56C84">
              <w:rPr>
                <w:rFonts w:cs="Arial"/>
                <w:noProof/>
              </w:rPr>
              <w:t xml:space="preserve">This needs to be corrected. </w:t>
            </w:r>
          </w:p>
          <w:p w14:paraId="5EC7CE96" w14:textId="77777777" w:rsidR="0065456B" w:rsidRPr="00E56C84" w:rsidRDefault="0065456B" w:rsidP="00110BE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2307" w:rsidRPr="00AF2960" w14:paraId="33C1ACDF" w14:textId="77777777" w:rsidTr="00FC3CCF">
        <w:tc>
          <w:tcPr>
            <w:tcW w:w="1985" w:type="dxa"/>
          </w:tcPr>
          <w:p w14:paraId="5949036A" w14:textId="77777777"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6114E674" w14:textId="77777777" w:rsidR="00E56C84" w:rsidRPr="00E56C84" w:rsidRDefault="00E56C84" w:rsidP="00E56C84">
            <w:pPr>
              <w:pStyle w:val="CRCoverPage"/>
              <w:spacing w:after="0"/>
              <w:rPr>
                <w:rFonts w:cs="Arial"/>
                <w:noProof/>
              </w:rPr>
            </w:pPr>
            <w:r w:rsidRPr="00E56C84">
              <w:rPr>
                <w:rFonts w:cs="Arial"/>
                <w:noProof/>
              </w:rPr>
              <w:t xml:space="preserve">Replaced </w:t>
            </w:r>
            <w:proofErr w:type="spellStart"/>
            <w:r w:rsidRPr="00E56C84">
              <w:rPr>
                <w:rFonts w:cs="Arial"/>
                <w:color w:val="000000"/>
                <w:lang w:val="en-US" w:eastAsia="zh-CN"/>
              </w:rPr>
              <w:t>tsc_EpsDedicatedBearerId</w:t>
            </w:r>
            <w:proofErr w:type="spellEnd"/>
            <w:r w:rsidRPr="00E56C84">
              <w:rPr>
                <w:rFonts w:cs="Arial"/>
                <w:color w:val="000000"/>
                <w:lang w:val="en-US" w:eastAsia="zh-CN"/>
              </w:rPr>
              <w:t xml:space="preserve"> </w:t>
            </w:r>
            <w:r w:rsidRPr="00E56C84">
              <w:rPr>
                <w:rFonts w:cs="Arial"/>
                <w:noProof/>
              </w:rPr>
              <w:t xml:space="preserve">with </w:t>
            </w:r>
            <w:proofErr w:type="spellStart"/>
            <w:r w:rsidRPr="00E56C84">
              <w:rPr>
                <w:rFonts w:cs="Arial"/>
                <w:color w:val="000000"/>
                <w:lang w:val="en-US" w:eastAsia="zh-CN"/>
              </w:rPr>
              <w:t>tsc_EpsDefaultBearerId</w:t>
            </w:r>
            <w:proofErr w:type="spellEnd"/>
            <w:r w:rsidRPr="00E56C84">
              <w:rPr>
                <w:rFonts w:cs="Arial"/>
                <w:noProof/>
              </w:rPr>
              <w:t xml:space="preserve"> for UE </w:t>
            </w:r>
            <w:r w:rsidRPr="00E56C84">
              <w:rPr>
                <w:rFonts w:cs="Arial"/>
              </w:rPr>
              <w:t xml:space="preserve">MODIFY EPS BEARER CONTEXT ACCEPT message </w:t>
            </w:r>
            <w:r w:rsidRPr="00E56C84">
              <w:rPr>
                <w:rFonts w:cs="Arial"/>
                <w:noProof/>
              </w:rPr>
              <w:t xml:space="preserve">at step17a2 and </w:t>
            </w:r>
            <w:r w:rsidRPr="00E56C84">
              <w:rPr>
                <w:rFonts w:cs="Arial"/>
              </w:rPr>
              <w:t>18a2</w:t>
            </w:r>
            <w:r w:rsidRPr="00E56C84">
              <w:rPr>
                <w:rFonts w:cs="Arial"/>
                <w:noProof/>
              </w:rPr>
              <w:t>.</w:t>
            </w:r>
          </w:p>
          <w:p w14:paraId="79D9CE06" w14:textId="77777777" w:rsidR="00B829CF" w:rsidRPr="00E56C84" w:rsidRDefault="00B829CF" w:rsidP="00DD41A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2307" w:rsidRPr="00AF2960" w14:paraId="66339F8A" w14:textId="77777777" w:rsidTr="00FC3CCF">
        <w:tc>
          <w:tcPr>
            <w:tcW w:w="1985" w:type="dxa"/>
          </w:tcPr>
          <w:p w14:paraId="2811C80C" w14:textId="77777777"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4D343074" w14:textId="77777777" w:rsidR="00EE2307" w:rsidRPr="00AF2960" w:rsidRDefault="001E2B5E" w:rsidP="00627289">
            <w:pPr>
              <w:spacing w:after="0"/>
              <w:rPr>
                <w:rFonts w:ascii="Arial" w:hAnsi="Arial" w:cs="Arial"/>
                <w:noProof/>
              </w:rPr>
            </w:pPr>
            <w:r w:rsidRPr="001E2B5E">
              <w:rPr>
                <w:rFonts w:ascii="Arial" w:hAnsi="Arial" w:cs="Arial"/>
                <w:noProof/>
              </w:rPr>
              <w:t>LTE_A_PRO\23</w:t>
            </w:r>
            <w:r w:rsidR="000C3D98" w:rsidRPr="000C3D98">
              <w:rPr>
                <w:rFonts w:ascii="Arial" w:hAnsi="Arial" w:cs="Arial"/>
                <w:noProof/>
              </w:rPr>
              <w:t>\</w:t>
            </w:r>
            <w:r>
              <w:t xml:space="preserve"> </w:t>
            </w:r>
            <w:r w:rsidRPr="001E2B5E">
              <w:rPr>
                <w:rFonts w:ascii="Arial" w:hAnsi="Arial" w:cs="Arial"/>
                <w:noProof/>
              </w:rPr>
              <w:t>CIoT_Optimization_CP.ttcn</w:t>
            </w:r>
          </w:p>
        </w:tc>
      </w:tr>
      <w:tr w:rsidR="00EE2307" w:rsidRPr="00AF2960" w14:paraId="13F0ADD9" w14:textId="77777777" w:rsidTr="00FC3CCF">
        <w:tc>
          <w:tcPr>
            <w:tcW w:w="1985" w:type="dxa"/>
          </w:tcPr>
          <w:p w14:paraId="657C6352" w14:textId="77777777" w:rsidR="00EE2307" w:rsidRPr="00D24ADB" w:rsidRDefault="00EE2307" w:rsidP="00EE230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24AD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</w:tcPr>
          <w:p w14:paraId="6FFB3A18" w14:textId="33ACD543" w:rsidR="00EE2307" w:rsidRPr="00D24ADB" w:rsidRDefault="00D24ADB" w:rsidP="00EE2307">
            <w:pPr>
              <w:rPr>
                <w:rFonts w:ascii="Arial" w:hAnsi="Arial"/>
                <w:highlight w:val="cyan"/>
                <w:lang w:eastAsia="zh-CN"/>
              </w:rPr>
            </w:pPr>
            <w:r w:rsidRPr="00D24ADB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  <w:bookmarkEnd w:id="3"/>
      <w:bookmarkEnd w:id="4"/>
    </w:tbl>
    <w:p w14:paraId="134A0C84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5"/>
    <w:bookmarkEnd w:id="6"/>
    <w:p w14:paraId="1ACEDDA7" w14:textId="77777777" w:rsidR="00DE6E67" w:rsidRDefault="002C636C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14:paraId="7363D706" w14:textId="77777777" w:rsidTr="002C636C">
        <w:tc>
          <w:tcPr>
            <w:tcW w:w="9855" w:type="dxa"/>
          </w:tcPr>
          <w:p w14:paraId="0D19FDE7" w14:textId="77777777" w:rsidR="001E2B5E" w:rsidRDefault="001E2B5E" w:rsidP="003028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</w:p>
          <w:p w14:paraId="392E3D2B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14:paraId="3DED6194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23.1.1</w:t>
            </w:r>
          </w:p>
          <w:p w14:paraId="56C54521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@status    APPROVED (LTE_A_PRO)</w:t>
            </w:r>
          </w:p>
          <w:p w14:paraId="68F9DF13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14:paraId="54EFBECF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f_TC_23_1_1_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0C77DC0D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/*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CIoT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/ Control Plane MO and MT IP and non-IP Data Transfer / Serving PLMN Rate Control / APN Rate Control */</w:t>
            </w:r>
          </w:p>
          <w:p w14:paraId="6D4191D2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v_DataStep3_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11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'F0F0F0'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O;</w:t>
            </w:r>
          </w:p>
          <w:p w14:paraId="078420D9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v_DataStep17a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5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f_GetN_OctetsFromPRBS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(1, 10);</w:t>
            </w:r>
          </w:p>
          <w:p w14:paraId="72ECEC89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EUTRA_SecurityParams_Type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v_AuthParams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063B3D75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tsc_PTI_Unassigned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29B16462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14:paraId="1564C3E5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14:paraId="55BBD5D2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DataLengthReceived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14:paraId="2206CAE2" w14:textId="77777777" w:rsidR="001E2B5E" w:rsidRDefault="001E2B5E" w:rsidP="001E2B5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14:paraId="79A201A9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</w:p>
          <w:p w14:paraId="5726AE20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//Steps 17a1 to 17a8 describe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behaviour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that depends on UE capabilities; the "lower case letter" identifies a step sequence that take place depending on whether the UE supports APN control</w:t>
            </w:r>
          </w:p>
          <w:p w14:paraId="01F2D3AD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14:paraId="5BAF435A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17a1"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6DB7B3AE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The SS sends a MODIFY EPS BEARER CONTEXT REQUEST message of to modify APN, MTU and PLMN rate controls.</w:t>
            </w:r>
          </w:p>
          <w:p w14:paraId="3B74FED7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_APN_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cs_APNRateControlParams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B, int2oct(1, 3));</w:t>
            </w:r>
          </w:p>
          <w:p w14:paraId="126155D9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'0016'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O, bit2oct(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encvalue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)));</w:t>
            </w:r>
          </w:p>
          <w:p w14:paraId="3B273435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NewPco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f_NAS_ExtdProtocolConfigOptionsTX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({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});</w:t>
            </w:r>
          </w:p>
          <w:p w14:paraId="6A0AAEF1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(cas_SRB1_NasPdu_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36E63DA6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39D7EAF0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2B5CC6AA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 w:rsid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cs_ModifyEPSBearerCxtReq_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AllParams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213E3A8E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</w:t>
            </w:r>
            <w:r w:rsidR="00110BE4"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v_PTI,</w:t>
            </w:r>
          </w:p>
          <w:p w14:paraId="6B592868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56702148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26B9989B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392036CB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23E2E456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525E81DF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f_Get_508_PFI(),</w:t>
            </w:r>
          </w:p>
          <w:p w14:paraId="0EA91E8F" w14:textId="77777777"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0905FF90" w14:textId="77777777"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</w:t>
            </w:r>
            <w:r w:rsid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4629DFD9" w14:textId="77777777"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4F7D6BF0" w14:textId="77777777"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19A2A371" w14:textId="77777777"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v_NewPco,</w:t>
            </w:r>
          </w:p>
          <w:p w14:paraId="0F64E3F2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24AD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 xml:space="preserve">                         </w:t>
            </w:r>
            <w:r w:rsidR="00110BE4" w:rsidRPr="00D24AD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 xml:space="preserve"> </w:t>
            </w:r>
            <w:r w:rsidRPr="00D24AD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 xml:space="preserve">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R5s180271 Baseline Moving 2018 Phase 1 sic@</w:t>
            </w:r>
          </w:p>
          <w:p w14:paraId="2C896FBD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14:paraId="2F9081AC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</w:p>
          <w:p w14:paraId="55CB7F6C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17a2"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7AE42733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transmit a MODIFY EPS BEARER CONTEXT ACCEPT message?</w:t>
            </w:r>
          </w:p>
          <w:p w14:paraId="1DC0CEFC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08D14BFA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605C72A9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cr_508_ModifyEPSBearerCxtAccept(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14:paraId="55A7AA1D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__FILE__, __LINE__,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"Step 17a2"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1C3609E2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"Steps 17a3-17a4"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6025D36E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f_EUTRA_CloseUE_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TestLoopModeGH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tsc_UE_TestLoopMode_TypeG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tsc_TestLoopModeGH_UplinkMode_NAS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2, 0);</w:t>
            </w:r>
          </w:p>
          <w:p w14:paraId="262D02DF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</w:p>
          <w:p w14:paraId="27D3EBAC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17a5"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0804E3FA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//SS transmits an ESM DATA TRANSPORT message containing 320 Octets of downlink user data.</w:t>
            </w:r>
          </w:p>
          <w:p w14:paraId="3EAAB407" w14:textId="77777777" w:rsidR="001E2B5E" w:rsidRPr="00A144F1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SRB.</w:t>
            </w:r>
            <w:r w:rsidRPr="00A144F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fr-FR" w:eastAsia="zh-CN"/>
              </w:rPr>
              <w:t>send</w:t>
            </w:r>
            <w:proofErr w:type="spell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(</w:t>
            </w:r>
            <w:proofErr w:type="spell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cas_SRB_NasPdu_</w:t>
            </w:r>
            <w:proofErr w:type="gram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REQ</w:t>
            </w:r>
            <w:proofErr w:type="spell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(</w:t>
            </w:r>
            <w:proofErr w:type="gram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eutra_Cell1,</w:t>
            </w:r>
          </w:p>
          <w:p w14:paraId="35C951F3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 xml:space="preserve">                   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tsc_SRB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1,   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0759B637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17B014C7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5919E3FE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cs_ESM_DATA_TRANSPORT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cs_UserDataContainer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(v_DataStep17a5)))));</w:t>
            </w:r>
          </w:p>
          <w:p w14:paraId="514C6EF9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7C4A2F47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ifpresent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4504BB6B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for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:=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0;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==1; i:=i+1) {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//Steps 17a6-17a8 are repeated  2 times.</w:t>
            </w:r>
          </w:p>
          <w:p w14:paraId="6196BED4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17a6"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6F23A560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//SS starts timer 1 min APN Rate control</w:t>
            </w:r>
          </w:p>
          <w:p w14:paraId="458C5653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t_PLMNRateControl.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start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_EUTRA_SetTimerToleranceMax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nasTimer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60.0));</w:t>
            </w:r>
          </w:p>
          <w:p w14:paraId="33D89122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17a7"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16449D2C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send an ESM DATA TRANSPORT message respecting the APN set in step 17a1: Max size of message 256 Octets?</w:t>
            </w:r>
          </w:p>
          <w:p w14:paraId="614E4FF6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145E8C4D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14:paraId="0A392A16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4E1045BD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cr_ESM_DATA_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TRANSPORT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cr_UserDataContainer(int2oct(lengthof(v_DataStep17a5),2),v_DataStep17a5),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14:paraId="615042E4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17a8"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5F231FDC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//Wait until timer 1 min APN Rate control expires.</w:t>
            </w:r>
          </w:p>
          <w:p w14:paraId="618A1E80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t_PLMNRateControl.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timeout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0AC0FDB4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'01'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B))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ifpresent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28D196C4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14:paraId="0B91B5C6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6FF714DD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74E85B5E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//Steps 18a1-18a6 describe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behaviour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that depends on UE capabilities; the "lower case letter" identifies a step sequence that take place depending on whether the UE supports MTU parameters</w:t>
            </w:r>
          </w:p>
          <w:p w14:paraId="1106135F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pc_NonIP_Link_MTU_Parameter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pc_IPv4_Link_MTU_Parameter) {</w:t>
            </w:r>
          </w:p>
          <w:p w14:paraId="3121DE7B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7B60ECA5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(pc_IPv4_Link_MTU_Parameter) {</w:t>
            </w:r>
          </w:p>
          <w:p w14:paraId="50637F96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v_ProtocolContainerIPv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4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O, int2oct(128, 2));</w:t>
            </w:r>
          </w:p>
          <w:p w14:paraId="14226AE5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14:paraId="076B9F06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+ 1 ;</w:t>
            </w:r>
          </w:p>
          <w:p w14:paraId="46C055C3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14:paraId="5BA6F69A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pc_NonIP_Link_MTU_Parameter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14:paraId="2F4F46D7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14:paraId="0F5D783B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+ 1 ;</w:t>
            </w:r>
          </w:p>
          <w:p w14:paraId="0FDA25E9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14:paraId="3EED1125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14:paraId="27B78672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'0016'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O,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O &amp;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'FFFFFF'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O);</w:t>
            </w:r>
          </w:p>
          <w:p w14:paraId="46AD7A43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14:paraId="083834AF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14:paraId="6F49D6F7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NewPco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f_NAS_ExtdProtocolConfigOptionsTX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7EC8C72D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18a1"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778DF684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//The SS sends a MODIFY EPS BEARER CONTEXT REQUEST message to modify APN, MTU and PLMN rate controls.</w:t>
            </w:r>
          </w:p>
          <w:p w14:paraId="1C3718D2" w14:textId="77777777" w:rsidR="001E2B5E" w:rsidRPr="00A144F1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SRB.</w:t>
            </w:r>
            <w:r w:rsidRPr="00A144F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fr-FR" w:eastAsia="zh-CN"/>
              </w:rPr>
              <w:t>send</w:t>
            </w:r>
            <w:proofErr w:type="spell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(</w:t>
            </w:r>
            <w:proofErr w:type="spell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cas_SRB_NasPdu_</w:t>
            </w:r>
            <w:proofErr w:type="gram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REQ</w:t>
            </w:r>
            <w:proofErr w:type="spell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(</w:t>
            </w:r>
            <w:proofErr w:type="gram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eutra_Cell1,</w:t>
            </w:r>
          </w:p>
          <w:p w14:paraId="08BFF54D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tsc_SRB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1,   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4732499D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6F3EE02D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5A2B1DE0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cs_ModifyEPSBearerCxtReq_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AllParams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4325FA35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v_PTI,</w:t>
            </w:r>
          </w:p>
          <w:p w14:paraId="22FCA94F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51F7FE4F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31E408E6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14361E1F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7B2E586F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3C039DF9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f_Get_508_PFI(),</w:t>
            </w:r>
          </w:p>
          <w:p w14:paraId="71D038D7" w14:textId="77777777"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5C2172B6" w14:textId="77777777"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0A3A8B75" w14:textId="77777777"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0304CB18" w14:textId="77777777" w:rsidR="001E2B5E" w:rsidRPr="00110BE4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69F0050C" w14:textId="77777777" w:rsidR="001E2B5E" w:rsidRPr="00D24ADB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</w:pPr>
            <w:r w:rsidRPr="00D24AD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 xml:space="preserve">                                    </w:t>
            </w:r>
            <w:proofErr w:type="spellStart"/>
            <w:proofErr w:type="gramStart"/>
            <w:r w:rsidRPr="00D24AD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v</w:t>
            </w:r>
            <w:proofErr w:type="gramEnd"/>
            <w:r w:rsidRPr="00D24AD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_NewPco</w:t>
            </w:r>
            <w:proofErr w:type="spellEnd"/>
            <w:r w:rsidRPr="00D24AD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,</w:t>
            </w:r>
          </w:p>
          <w:p w14:paraId="37FE9972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24AD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R5s180271 Baseline Moving 2018 Phase 1 sic@</w:t>
            </w:r>
          </w:p>
          <w:p w14:paraId="3D516D1A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14:paraId="77D34B3E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18a2"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7FFA90B1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transmit a MODIFY EPS BEARER CONTEXT ACCEPT message?</w:t>
            </w:r>
          </w:p>
          <w:p w14:paraId="4A8DCA37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3C9379D2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14:paraId="00B53EF7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443D3CC2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cr_508_ModifyEPSBearerCxtAccept(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tsc_EpsDedicatedBearerId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14:paraId="7C50ACB3" w14:textId="77777777" w:rsidR="001E2B5E" w:rsidRPr="001E2B5E" w:rsidRDefault="001E2B5E" w:rsidP="001E2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__FILE__, __LINE__,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"Step 18a2"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3DFE4C9C" w14:textId="77777777" w:rsidR="001E2B5E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14:paraId="5FCDC0A1" w14:textId="77777777" w:rsidR="005D7BFE" w:rsidRPr="001842A2" w:rsidRDefault="00627289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>}</w:t>
            </w:r>
          </w:p>
        </w:tc>
      </w:tr>
    </w:tbl>
    <w:p w14:paraId="583CE8A8" w14:textId="77777777" w:rsidR="002C636C" w:rsidRDefault="002C636C" w:rsidP="00DE6E67">
      <w:pPr>
        <w:spacing w:after="0"/>
        <w:rPr>
          <w:rFonts w:ascii="Arial" w:hAnsi="Arial"/>
          <w:b/>
          <w:lang w:eastAsia="en-GB"/>
        </w:rPr>
      </w:pPr>
    </w:p>
    <w:p w14:paraId="33B64907" w14:textId="77777777" w:rsidR="005F14D0" w:rsidRDefault="005F14D0" w:rsidP="00DE6E67">
      <w:pPr>
        <w:spacing w:after="0"/>
        <w:rPr>
          <w:rFonts w:ascii="Arial" w:hAnsi="Arial"/>
          <w:b/>
          <w:lang w:eastAsia="en-GB"/>
        </w:rPr>
      </w:pPr>
      <w:bookmarkStart w:id="9" w:name="OLE_LINK4"/>
      <w:bookmarkStart w:id="10" w:name="OLE_LINK5"/>
    </w:p>
    <w:p w14:paraId="731C5CC5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14:paraId="70B9112A" w14:textId="77777777" w:rsidTr="000A5092">
        <w:tc>
          <w:tcPr>
            <w:tcW w:w="9855" w:type="dxa"/>
          </w:tcPr>
          <w:p w14:paraId="221FD97E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14:paraId="3AE78E37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23.1.1</w:t>
            </w:r>
          </w:p>
          <w:p w14:paraId="6047ACD8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@status    APPROVED (LTE_A_PRO)</w:t>
            </w:r>
          </w:p>
          <w:p w14:paraId="38BEC4A5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14:paraId="098AB02F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f_TC_23_1_1_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28959E11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/*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CIoT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/ Control Plane MO and MT IP and non-IP Data Transfer / Serving PLMN Rate Control / APN Rate Control */</w:t>
            </w:r>
          </w:p>
          <w:p w14:paraId="0EDDC559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v_DataStep3_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11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'F0F0F0'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O;</w:t>
            </w:r>
          </w:p>
          <w:p w14:paraId="6CE8B2A2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template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value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v_DataStep17a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5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f_GetN_OctetsFromPRBS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(1, 10);</w:t>
            </w:r>
          </w:p>
          <w:p w14:paraId="3619DFBF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EUTRA_SecurityParams_Type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v_AuthParams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19A975A2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ProcedureTransactionIdentifier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tsc_PTI_Unassigned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15129A20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14:paraId="05AF820A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14:paraId="391C66E4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DataLengthReceived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0;</w:t>
            </w:r>
          </w:p>
          <w:p w14:paraId="11A40795" w14:textId="77777777" w:rsidR="00110BE4" w:rsidRDefault="00110BE4" w:rsidP="00110BE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14:paraId="5CC38EEF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</w:p>
          <w:p w14:paraId="554F3C51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//Steps 17a1 to 17a8 describe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behaviour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that depends on UE capabilities; the "lower case letter" identifies a step sequence that take place depending on whether the UE supports APN control</w:t>
            </w:r>
          </w:p>
          <w:p w14:paraId="5BC9D2EE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14:paraId="68ADD6B1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17a1"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70122328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The SS sends a MODIFY EPS BEARER CONTEXT REQUEST message of to modify APN, MTU and PLMN rate controls.</w:t>
            </w:r>
          </w:p>
          <w:p w14:paraId="02DBB417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_APN_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cs_APNRateControlParams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B, int2oct(1, 3));</w:t>
            </w:r>
          </w:p>
          <w:p w14:paraId="419881E4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'0016'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O, bit2oct(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encvalue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)));</w:t>
            </w:r>
          </w:p>
          <w:p w14:paraId="12BBCFC4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NewPco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f_NAS_ExtdProtocolConfigOptionsTX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({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});</w:t>
            </w:r>
          </w:p>
          <w:p w14:paraId="4A1E44B4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(cas_SRB1_NasPdu_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063E9791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2A4957EA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5ABE755C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cs_ModifyEPSBearerCxtReq_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AllParams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57A943F4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v_PTI,</w:t>
            </w:r>
          </w:p>
          <w:p w14:paraId="13A0D94F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1CBD743B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2B20CEAE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24A5BB7C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05164876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42E68420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f_Get_508_PFI(),</w:t>
            </w:r>
          </w:p>
          <w:p w14:paraId="20678E60" w14:textId="77777777"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3FCDCF0B" w14:textId="77777777"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558CAE7D" w14:textId="77777777"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110ED4EB" w14:textId="77777777"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010AF73E" w14:textId="77777777"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v_NewPco,</w:t>
            </w:r>
          </w:p>
          <w:p w14:paraId="1CBBBE06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R5s180271 Baseline Moving 2018 Phase 1 sic@</w:t>
            </w:r>
          </w:p>
          <w:p w14:paraId="69759E02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14:paraId="603B900C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</w:p>
          <w:p w14:paraId="6812124B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17a2"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1854C3B4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transmit a MODIFY EPS BEARER CONTEXT ACCEPT message?</w:t>
            </w:r>
          </w:p>
          <w:p w14:paraId="06E49EEB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0BB15EA3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2E884EB6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cr_508_ModifyEPSBearerCxtAccept(</w:t>
            </w:r>
            <w:proofErr w:type="spellStart"/>
            <w:r w:rsidR="00C71664" w:rsidRPr="00C71664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14:paraId="3E405823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__FILE__, __LINE__,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"Step 17a2"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4581FD26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"Steps 17a3-17a4"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26D96AC1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f_EUTRA_CloseUE_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TestLoopModeGH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eutra_Cell1,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tsc_UE_TestLoopMode_TypeG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tsc_TestLoopModeGH_UplinkMode_NAS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2, 0);</w:t>
            </w:r>
          </w:p>
          <w:p w14:paraId="7DE140AE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</w:p>
          <w:p w14:paraId="457B59DB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17a5"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28331022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//SS transmits an ESM DATA TRANSPORT message containing 320 Octets of downlink user data.</w:t>
            </w:r>
          </w:p>
          <w:p w14:paraId="49FEBF91" w14:textId="77777777" w:rsidR="00110BE4" w:rsidRPr="00A144F1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SRB.</w:t>
            </w:r>
            <w:r w:rsidRPr="00A144F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fr-FR" w:eastAsia="zh-CN"/>
              </w:rPr>
              <w:t>send</w:t>
            </w:r>
            <w:proofErr w:type="spell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(</w:t>
            </w:r>
            <w:proofErr w:type="spell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cas_SRB_NasPdu_</w:t>
            </w:r>
            <w:proofErr w:type="gram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REQ</w:t>
            </w:r>
            <w:proofErr w:type="spell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(</w:t>
            </w:r>
            <w:proofErr w:type="gram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eutra_Cell1,</w:t>
            </w:r>
          </w:p>
          <w:p w14:paraId="4D080800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 xml:space="preserve">                   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tsc_SRB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1,   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4827B82C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36D15776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18151DCA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 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cs_ESM_DATA_TRANSPORT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v_PTI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cs_UserDataContainer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(v_DataStep17a5)))));</w:t>
            </w:r>
          </w:p>
          <w:p w14:paraId="7D2492A4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7F1A899F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ifpresent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381E9644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for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:=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0;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==1; i:=i+1) {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//Steps 17a6-17a8 are repeated  2 times.</w:t>
            </w:r>
          </w:p>
          <w:p w14:paraId="08779223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17a6"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6E2DFD9D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//SS starts timer 1 min APN Rate control</w:t>
            </w:r>
          </w:p>
          <w:p w14:paraId="75675303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t_PLMNRateControl.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start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_EUTRA_SetTimerToleranceMax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nasTimer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60.0));</w:t>
            </w:r>
          </w:p>
          <w:p w14:paraId="17E89859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17a7"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5129445B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send an ESM DATA TRANSPORT message respecting the APN set in step 17a1: Max size of message 256 Octets?</w:t>
            </w:r>
          </w:p>
          <w:p w14:paraId="37302F7A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4E9A1BAF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14:paraId="0924E38A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6739EC3D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cr_ESM_DATA_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TRANSPORT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cr_UserDataContainer(int2oct(lengthof(v_DataStep17a5),2),v_DataStep17a5),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14:paraId="3428C876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17a8"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1B9F2AB7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//Wait until timer 1 min APN Rate control expires.</w:t>
            </w:r>
          </w:p>
          <w:p w14:paraId="44366BC6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t_PLMNRateControl.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timeout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76D154BB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cr_ReleaseAssistanceInd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'01'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B)) </w:t>
            </w:r>
            <w:proofErr w:type="spellStart"/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ifpresent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;</w:t>
            </w:r>
          </w:p>
          <w:p w14:paraId="57AC86EA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14:paraId="10C097F3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4792100E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497ECD91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//Steps 18a1-18a6 describe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behaviour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that depends on UE capabilities; the "lower case letter" identifies a step sequence that take place depending on whether the UE supports MTU parameters</w:t>
            </w:r>
          </w:p>
          <w:p w14:paraId="20A0FD68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pc_NonIP_Link_MTU_Parameter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or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pc_IPv4_Link_MTU_Parameter) {</w:t>
            </w:r>
          </w:p>
          <w:p w14:paraId="5B264E6E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679BAF05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(pc_IPv4_Link_MTU_Parameter) {</w:t>
            </w:r>
          </w:p>
          <w:p w14:paraId="5A964395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v_ProtocolContainerIPv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4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O, int2oct(128, 2));</w:t>
            </w:r>
          </w:p>
          <w:p w14:paraId="51AB9321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14:paraId="3E383753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+ 1 ;</w:t>
            </w:r>
          </w:p>
          <w:p w14:paraId="0DAF38EE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14:paraId="1627CAC5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pc_NonIP_Link_MTU_Parameter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14:paraId="0F9AA5E9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14:paraId="3ADB93EB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+ 1 ;</w:t>
            </w:r>
          </w:p>
          <w:p w14:paraId="14C661A9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14:paraId="199D4838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pc_APN_RateControl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 {</w:t>
            </w:r>
          </w:p>
          <w:p w14:paraId="41E84C2F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ProtocolContainerAPN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cs_ProtocolContainer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'0016'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O,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'00'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O &amp;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'FFFFFF'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O);</w:t>
            </w:r>
          </w:p>
          <w:p w14:paraId="07BF77A0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[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v_PCOCount</w:t>
            </w:r>
            <w:proofErr w:type="spellEnd"/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]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v_ProtocolContainerIPv4;</w:t>
            </w:r>
          </w:p>
          <w:p w14:paraId="575CF2B7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}</w:t>
            </w:r>
          </w:p>
          <w:p w14:paraId="23D83C29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NewPco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f_NAS_ExtdProtocolConfigOptionsTX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v_ProtocolContainerList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3988B707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18a1"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4CE261FB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//The SS sends a MODIFY EPS BEARER CONTEXT REQUEST message to modify APN, MTU and PLMN rate controls.</w:t>
            </w:r>
          </w:p>
          <w:p w14:paraId="23D5BD3E" w14:textId="77777777" w:rsidR="00110BE4" w:rsidRPr="00A144F1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SRB.</w:t>
            </w:r>
            <w:r w:rsidRPr="00A144F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fr-FR" w:eastAsia="zh-CN"/>
              </w:rPr>
              <w:t>send</w:t>
            </w:r>
            <w:proofErr w:type="spell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(</w:t>
            </w:r>
            <w:proofErr w:type="spell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cas_SRB_NasPdu_</w:t>
            </w:r>
            <w:proofErr w:type="gramStart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REQ</w:t>
            </w:r>
            <w:proofErr w:type="spell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(</w:t>
            </w:r>
            <w:proofErr w:type="gramEnd"/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>eutra_Cell1,</w:t>
            </w:r>
          </w:p>
          <w:p w14:paraId="59C9ABF1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A144F1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tsc_SRB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1,   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28D63423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cs_TimingInfo_Now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3C9AF8A8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Request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20422BFC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cs_ModifyEPSBearerCxtReq_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AllParams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259E2C0E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v_PTI,</w:t>
            </w:r>
          </w:p>
          <w:p w14:paraId="400CCFD4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468DE171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4C0E7555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61B80A14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6C67970D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5D1ABC3E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f_Get_508_PFI(),</w:t>
            </w:r>
          </w:p>
          <w:p w14:paraId="65B46D5D" w14:textId="77777777"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55D476A1" w14:textId="77777777"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52D7E344" w14:textId="77777777"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3F368D4E" w14:textId="77777777"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10BE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omit</w:t>
            </w: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>,</w:t>
            </w:r>
          </w:p>
          <w:p w14:paraId="2AD7CEDE" w14:textId="77777777" w:rsidR="00110BE4" w:rsidRPr="00110BE4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v_NewPco,</w:t>
            </w:r>
          </w:p>
          <w:p w14:paraId="3427D2D9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R5s180271 Baseline Moving 2018 Phase 1 sic@</w:t>
            </w:r>
          </w:p>
          <w:p w14:paraId="76D08B25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14:paraId="3977131D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18a2" </w:t>
            </w:r>
            <w:proofErr w:type="spellStart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2824FF00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//Check: Does the UE transmit a MODIFY EPS BEARER CONTEXT ACCEPT message?</w:t>
            </w:r>
          </w:p>
          <w:p w14:paraId="2E577712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1E2B5E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R5s180379 sic@</w:t>
            </w:r>
          </w:p>
          <w:p w14:paraId="6C7FBFBC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SRB.</w:t>
            </w:r>
            <w:r w:rsidRPr="001E2B5E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receive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(car_SRB1_NasPdu_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eutra_Cell1,</w:t>
            </w:r>
          </w:p>
          <w:p w14:paraId="7BEB7319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cr_NAS_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Indication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tsc_SHT_IntegrityProtected_Ciphered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12AB8430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cr_508_ModifyEPSBearerCxtAccept(</w:t>
            </w:r>
            <w:proofErr w:type="spellStart"/>
            <w:r w:rsidRPr="00110BE4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tsc_EpsDefaultBearerId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))));</w:t>
            </w:r>
          </w:p>
          <w:p w14:paraId="58FAF3E3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proofErr w:type="spell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</w:t>
            </w:r>
            <w:proofErr w:type="gramStart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PreliminaryPass</w:t>
            </w:r>
            <w:proofErr w:type="spell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__FILE__, __LINE__, </w:t>
            </w:r>
            <w:r w:rsidRPr="001E2B5E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"Step 18a2"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2E6B2C20" w14:textId="77777777" w:rsidR="00110BE4" w:rsidRPr="001E2B5E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14:paraId="6088873D" w14:textId="77777777" w:rsidR="005D7BFE" w:rsidRPr="007E520B" w:rsidRDefault="00110BE4" w:rsidP="00110B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de-DE"/>
              </w:rPr>
              <w:t xml:space="preserve">   </w:t>
            </w:r>
            <w:r w:rsidRPr="001E2B5E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de-DE"/>
              </w:rPr>
              <w:t>}</w:t>
            </w:r>
          </w:p>
        </w:tc>
      </w:tr>
      <w:bookmarkEnd w:id="7"/>
      <w:bookmarkEnd w:id="8"/>
      <w:bookmarkEnd w:id="9"/>
      <w:bookmarkEnd w:id="10"/>
    </w:tbl>
    <w:p w14:paraId="06D46894" w14:textId="77777777" w:rsidR="00827D95" w:rsidRDefault="00827D95" w:rsidP="00DD41A1">
      <w:pPr>
        <w:spacing w:after="0"/>
        <w:rPr>
          <w:rFonts w:ascii="Arial" w:hAnsi="Arial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3D07E" w14:textId="77777777" w:rsidR="00B2366A" w:rsidRDefault="00B2366A">
      <w:r>
        <w:separator/>
      </w:r>
    </w:p>
  </w:endnote>
  <w:endnote w:type="continuationSeparator" w:id="0">
    <w:p w14:paraId="352FB28D" w14:textId="77777777" w:rsidR="00B2366A" w:rsidRDefault="00B2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1530A" w14:textId="77777777" w:rsidR="00B2366A" w:rsidRDefault="00B2366A">
      <w:r>
        <w:separator/>
      </w:r>
    </w:p>
  </w:footnote>
  <w:footnote w:type="continuationSeparator" w:id="0">
    <w:p w14:paraId="185ED720" w14:textId="77777777" w:rsidR="00B2366A" w:rsidRDefault="00B23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3E195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10D3A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99808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6C8F1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664D0"/>
    <w:rsid w:val="00067F4B"/>
    <w:rsid w:val="000757B5"/>
    <w:rsid w:val="00076F60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C038A"/>
    <w:rsid w:val="000C3D98"/>
    <w:rsid w:val="000C6598"/>
    <w:rsid w:val="000C742C"/>
    <w:rsid w:val="000D0EB8"/>
    <w:rsid w:val="000E23C8"/>
    <w:rsid w:val="000E30D0"/>
    <w:rsid w:val="000E59D1"/>
    <w:rsid w:val="000E6A6C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0BE4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2B5E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28A4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D608B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5165E"/>
    <w:rsid w:val="004536FB"/>
    <w:rsid w:val="00453BFA"/>
    <w:rsid w:val="0046135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E31D5"/>
    <w:rsid w:val="004F2381"/>
    <w:rsid w:val="005016E9"/>
    <w:rsid w:val="00504C12"/>
    <w:rsid w:val="00506BDB"/>
    <w:rsid w:val="005116DE"/>
    <w:rsid w:val="00512D74"/>
    <w:rsid w:val="005148AA"/>
    <w:rsid w:val="0051580D"/>
    <w:rsid w:val="005158FC"/>
    <w:rsid w:val="00517A24"/>
    <w:rsid w:val="00517CCF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E16"/>
    <w:rsid w:val="006C163C"/>
    <w:rsid w:val="006C527D"/>
    <w:rsid w:val="006C77A9"/>
    <w:rsid w:val="006D15A3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199A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0C5A"/>
    <w:rsid w:val="008F28E3"/>
    <w:rsid w:val="008F5595"/>
    <w:rsid w:val="008F686C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44F1"/>
    <w:rsid w:val="00A15357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B7901"/>
    <w:rsid w:val="00AC3A0C"/>
    <w:rsid w:val="00AC410B"/>
    <w:rsid w:val="00AD1CD8"/>
    <w:rsid w:val="00AD771E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366A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2320"/>
    <w:rsid w:val="00BA34E4"/>
    <w:rsid w:val="00BA3EC5"/>
    <w:rsid w:val="00BB0759"/>
    <w:rsid w:val="00BB095E"/>
    <w:rsid w:val="00BB18FC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1664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064"/>
    <w:rsid w:val="00CF0AD6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4ADB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2333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56C84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F9D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FD3B8"/>
  <w15:chartTrackingRefBased/>
  <w15:docId w15:val="{69EEC5A1-2C4D-4D8B-A6B2-D356EADEE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B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Times New Roman" w:hAnsi="Times New Roman"/>
      <w:lang w:eastAsia="en-US"/>
    </w:rPr>
  </w:style>
  <w:style w:type="character" w:customStyle="1" w:styleId="fontstyle01">
    <w:name w:val="fontstyle01"/>
    <w:rsid w:val="00CA75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Arial" w:hAnsi="Arial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Arial" w:hAnsi="Arial"/>
      <w:lang w:eastAsia="en-US"/>
    </w:rPr>
  </w:style>
  <w:style w:type="character" w:customStyle="1" w:styleId="NOChar">
    <w:name w:val="NO Char"/>
    <w:link w:val="NO"/>
    <w:rsid w:val="00106EBC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0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75AEB-2E81-4335-AFC5-EB584F3C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2735</Words>
  <Characters>15596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18295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Virginie Bardaux</cp:lastModifiedBy>
  <cp:revision>3</cp:revision>
  <cp:lastPrinted>1899-12-31T23:00:00Z</cp:lastPrinted>
  <dcterms:created xsi:type="dcterms:W3CDTF">2021-01-29T14:39:00Z</dcterms:created>
  <dcterms:modified xsi:type="dcterms:W3CDTF">2021-01-29T15:36:00Z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