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48EDB3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32DEB">
          <w:rPr>
            <w:b/>
            <w:i/>
            <w:noProof/>
            <w:sz w:val="28"/>
          </w:rPr>
          <w:t>1</w:t>
        </w:r>
        <w:r w:rsidR="00A10E39">
          <w:rPr>
            <w:b/>
            <w:i/>
            <w:noProof/>
            <w:sz w:val="28"/>
          </w:rPr>
          <w:t>43</w:t>
        </w:r>
      </w:fldSimple>
    </w:p>
    <w:p w14:paraId="5D6FC58C" w14:textId="307A0302" w:rsidR="001A09A3" w:rsidRDefault="00832EA7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167BE58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A10E39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3029C81" w:rsidR="001E41F3" w:rsidRDefault="00A10E39" w:rsidP="00715499">
            <w:pPr>
              <w:pStyle w:val="CRCoverPage"/>
              <w:spacing w:after="0"/>
            </w:pPr>
            <w:r w:rsidRPr="00A10E39">
              <w:t>Correction for NR5GC RRC PWS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354C71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10E39">
              <w:rPr>
                <w:noProof/>
              </w:rPr>
              <w:t>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EEB0591" w:rsidR="00D44D27" w:rsidRDefault="00D00793" w:rsidP="00D0079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“WarningType” field for default SIB6 contents is encoded incorrectly. According to 38.508-1 table 4.6.2-5 it should be '0000 0101 1000 0000'B = 0x0580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9995443" w:rsidR="00D44D27" w:rsidRDefault="00D00793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Corrected “WarningType” in default SIB6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A2AB1F0" w:rsidR="00D44D27" w:rsidRDefault="00A10E39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8.1.5.3.1.NR5GC, 8.1.5.1.2.NR5GC, 8.1.5.1.3.NR5GC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1465330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1465331"/>
      <w:r w:rsidRPr="00854C55">
        <w:rPr>
          <w:b/>
        </w:rPr>
        <w:t>Corrections required</w:t>
      </w:r>
      <w:bookmarkEnd w:id="4"/>
      <w:bookmarkEnd w:id="5"/>
      <w:bookmarkEnd w:id="6"/>
    </w:p>
    <w:p w14:paraId="7662A4A7" w14:textId="61A527B4" w:rsidR="001E4F74" w:rsidRDefault="001E4F74" w:rsidP="001E4F74"/>
    <w:p w14:paraId="167ACAE6" w14:textId="77777777" w:rsidR="00D00793" w:rsidRDefault="00D00793" w:rsidP="00D0079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00793" w14:paraId="4F29292F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8995" w14:textId="77777777" w:rsidR="00D00793" w:rsidRDefault="00D00793" w:rsidP="00B46C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386" w14:textId="72683D39" w:rsidR="00D00793" w:rsidRPr="00D00793" w:rsidRDefault="00D00793" w:rsidP="00B46CF5">
            <w:pPr>
              <w:rPr>
                <w:rFonts w:ascii="Arial" w:hAnsi="Arial" w:cs="Arial"/>
                <w:lang w:eastAsia="de-DE"/>
              </w:rPr>
            </w:pPr>
            <w:r w:rsidRPr="00D00793">
              <w:rPr>
                <w:rFonts w:ascii="Arial" w:hAnsi="Arial" w:cs="Arial"/>
                <w:lang w:eastAsia="de-DE"/>
              </w:rPr>
              <w:t>Template cs_38508_SIB6_Def</w:t>
            </w:r>
          </w:p>
        </w:tc>
      </w:tr>
      <w:tr w:rsidR="00D00793" w14:paraId="038CD6DF" w14:textId="77777777" w:rsidTr="00B46C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380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721" w14:textId="26C90414" w:rsidR="00D00793" w:rsidRDefault="00D00793" w:rsidP="00B46CF5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“</w:t>
            </w:r>
            <w:proofErr w:type="spellStart"/>
            <w:r>
              <w:rPr>
                <w:rFonts w:cs="Arial"/>
                <w:lang w:val="en-US" w:eastAsia="zh-CN"/>
              </w:rPr>
              <w:t>WarningType</w:t>
            </w:r>
            <w:proofErr w:type="spellEnd"/>
            <w:r>
              <w:rPr>
                <w:rFonts w:cs="Arial"/>
                <w:lang w:val="en-US" w:eastAsia="zh-CN"/>
              </w:rPr>
              <w:t xml:space="preserve">” field for default SIB6 contents is encoded incorrectly. According to 38.508-1 table 4.6.2-5 it should be </w:t>
            </w:r>
            <w:r w:rsidRPr="00D00793">
              <w:rPr>
                <w:rFonts w:cs="Arial"/>
                <w:lang w:val="en-US" w:eastAsia="zh-CN"/>
              </w:rPr>
              <w:t>'0000 010110000000'B</w:t>
            </w:r>
            <w:r>
              <w:rPr>
                <w:rFonts w:cs="Arial"/>
                <w:lang w:val="en-US" w:eastAsia="zh-CN"/>
              </w:rPr>
              <w:t xml:space="preserve"> = 0x0580</w:t>
            </w:r>
          </w:p>
          <w:p w14:paraId="4714C9C1" w14:textId="77777777" w:rsidR="00D00793" w:rsidRPr="008D31B6" w:rsidRDefault="00D00793" w:rsidP="00B46CF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D00793" w14:paraId="29FDA29B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CFC0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CF11" w14:textId="374FCC6C" w:rsidR="00D00793" w:rsidRPr="0066224B" w:rsidRDefault="00D00793" w:rsidP="00B46CF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Corrected “WarningType” in default SIB6</w:t>
            </w:r>
          </w:p>
        </w:tc>
      </w:tr>
      <w:tr w:rsidR="00D00793" w14:paraId="3C2072A3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F93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9704" w14:textId="77777777" w:rsidR="00D00793" w:rsidRDefault="00D00793" w:rsidP="00B46CF5">
            <w:pPr>
              <w:spacing w:after="0"/>
              <w:rPr>
                <w:rFonts w:ascii="Arial" w:hAnsi="Arial" w:cs="Arial"/>
                <w:lang w:eastAsia="en-GB"/>
              </w:rPr>
            </w:pPr>
            <w:r w:rsidRPr="008D31B6">
              <w:rPr>
                <w:rFonts w:ascii="Arial" w:hAnsi="Arial" w:cs="Arial"/>
                <w:lang w:val="en-US" w:eastAsia="en-GB"/>
              </w:rPr>
              <w:t>RRC_Others_PWS_Notification_NR5GC.ttcn</w:t>
            </w:r>
          </w:p>
        </w:tc>
      </w:tr>
      <w:tr w:rsidR="00D00793" w14:paraId="49CF49D7" w14:textId="77777777" w:rsidTr="00B46C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9D33" w14:textId="77777777" w:rsidR="00D00793" w:rsidRDefault="00D00793" w:rsidP="00B46C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7A08" w14:textId="7721E2C2" w:rsidR="00D00793" w:rsidRDefault="00043DAB" w:rsidP="00B46CF5">
            <w:pPr>
              <w:rPr>
                <w:rFonts w:ascii="Arial" w:hAnsi="Arial"/>
                <w:lang w:eastAsia="zh-CN"/>
              </w:rPr>
            </w:pPr>
            <w:bookmarkStart w:id="8" w:name="_GoBack"/>
            <w:bookmarkEnd w:id="8"/>
            <w:r w:rsidRPr="00043DAB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0509B24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</w:p>
    <w:p w14:paraId="1F5C8C59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00793" w14:paraId="3658A38B" w14:textId="77777777" w:rsidTr="00B46C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4C2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A8591F" w14:textId="4D5E4B2F" w:rsidR="00D00793" w:rsidRPr="007D09AF" w:rsidRDefault="00D00793" w:rsidP="00D007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17000AE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D70E52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template (value) SIB6 cs_38508_SIB6_Def :=</w:t>
            </w:r>
          </w:p>
          <w:p w14:paraId="754D23F9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{  // As per 38.508-1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2B69EC89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19A41EF6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r w:rsidRPr="007D09AF"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 w:rsidRPr="007D09AF"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 w:rsidRPr="007D09AF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48447904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>,</w:t>
            </w:r>
          </w:p>
          <w:p w14:paraId="05E36A65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 xml:space="preserve"> := '2600'O,</w:t>
            </w:r>
          </w:p>
          <w:p w14:paraId="0075534D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:= omit</w:t>
            </w:r>
          </w:p>
          <w:p w14:paraId="300963B3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7342A2BE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5BC5D6B" w14:textId="77F5AC72" w:rsidR="00D00793" w:rsidRDefault="00D00793" w:rsidP="00D0079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</w:t>
            </w:r>
          </w:p>
        </w:tc>
      </w:tr>
    </w:tbl>
    <w:p w14:paraId="0186E4E4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</w:p>
    <w:p w14:paraId="2F07A6B1" w14:textId="77777777" w:rsidR="00D00793" w:rsidRDefault="00D00793" w:rsidP="00D0079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00793" w14:paraId="0D39B60F" w14:textId="77777777" w:rsidTr="00B46C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A00E" w14:textId="77777777" w:rsidR="00D00793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2D734A3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50B2E6E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00E3F1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template (value) SIB6 cs_38508_SIB6_Def :=</w:t>
            </w:r>
          </w:p>
          <w:p w14:paraId="52354DF2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{  // As per 38.508-1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TTable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4.6.2-5: SIB6</w:t>
            </w:r>
          </w:p>
          <w:p w14:paraId="61FC1BFF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/* @status    APPROVED (NR5GC) */</w:t>
            </w:r>
          </w:p>
          <w:p w14:paraId="1FCAF2BC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fr-FR"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lang w:val="fr-FR" w:eastAsia="de-DE"/>
              </w:rPr>
              <w:t>messageIdentifier</w:t>
            </w:r>
            <w:proofErr w:type="spellEnd"/>
            <w:r w:rsidRPr="007D09AF">
              <w:rPr>
                <w:rFonts w:ascii="Courier New" w:hAnsi="Courier New" w:cs="Courier New"/>
                <w:lang w:val="fr-FR" w:eastAsia="de-DE"/>
              </w:rPr>
              <w:t xml:space="preserve"> := </w:t>
            </w:r>
            <w:proofErr w:type="spellStart"/>
            <w:r w:rsidRPr="007D09AF">
              <w:rPr>
                <w:rFonts w:ascii="Courier New" w:hAnsi="Courier New" w:cs="Courier New"/>
                <w:lang w:val="fr-FR" w:eastAsia="de-DE"/>
              </w:rPr>
              <w:t>tsc_NR_ETWS_MessageIdentifier</w:t>
            </w:r>
            <w:proofErr w:type="spellEnd"/>
            <w:r w:rsidRPr="007D09AF">
              <w:rPr>
                <w:rFonts w:ascii="Courier New" w:hAnsi="Courier New" w:cs="Courier New"/>
                <w:lang w:val="fr-FR" w:eastAsia="de-DE"/>
              </w:rPr>
              <w:t>,</w:t>
            </w:r>
          </w:p>
          <w:p w14:paraId="47CEDBC1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val="fr-FR"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tsc_NR_PWS_SerialNumber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>,</w:t>
            </w:r>
          </w:p>
          <w:p w14:paraId="65D16390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>warningType</w:t>
            </w:r>
            <w:proofErr w:type="spellEnd"/>
            <w:r w:rsidRPr="007D09AF">
              <w:rPr>
                <w:rFonts w:ascii="Courier New" w:hAnsi="Courier New" w:cs="Courier New"/>
                <w:highlight w:val="yellow"/>
                <w:lang w:eastAsia="de-DE"/>
              </w:rPr>
              <w:t xml:space="preserve"> := '0580'O,</w:t>
            </w:r>
          </w:p>
          <w:p w14:paraId="2CE56D18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7D09AF">
              <w:rPr>
                <w:rFonts w:ascii="Courier New" w:hAnsi="Courier New" w:cs="Courier New"/>
                <w:lang w:eastAsia="de-DE"/>
              </w:rPr>
              <w:t>lateNonCriticalExtension</w:t>
            </w:r>
            <w:proofErr w:type="spellEnd"/>
            <w:r w:rsidRPr="007D09AF">
              <w:rPr>
                <w:rFonts w:ascii="Courier New" w:hAnsi="Courier New" w:cs="Courier New"/>
                <w:lang w:eastAsia="de-DE"/>
              </w:rPr>
              <w:t xml:space="preserve"> := omit</w:t>
            </w:r>
          </w:p>
          <w:p w14:paraId="78970D21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5DF9BE7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E6CE2ED" w14:textId="77777777" w:rsidR="00D00793" w:rsidRPr="007D09AF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D4E3AFD" w14:textId="77777777" w:rsidR="00D00793" w:rsidRDefault="00D00793" w:rsidP="00B46C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7D09AF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17F11336" w14:textId="77777777" w:rsidR="00D00793" w:rsidRDefault="00D00793" w:rsidP="001E4F74"/>
    <w:sectPr w:rsidR="00D0079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886905" w14:textId="77777777" w:rsidR="00B94F43" w:rsidRDefault="00B94F43">
      <w:r>
        <w:separator/>
      </w:r>
    </w:p>
  </w:endnote>
  <w:endnote w:type="continuationSeparator" w:id="0">
    <w:p w14:paraId="76AB1658" w14:textId="77777777" w:rsidR="00B94F43" w:rsidRDefault="00B9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8E6A3" w14:textId="77777777" w:rsidR="00B94F43" w:rsidRDefault="00B94F43">
      <w:r>
        <w:separator/>
      </w:r>
    </w:p>
  </w:footnote>
  <w:footnote w:type="continuationSeparator" w:id="0">
    <w:p w14:paraId="5E282657" w14:textId="77777777" w:rsidR="00B94F43" w:rsidRDefault="00B94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21B"/>
    <w:rsid w:val="00030B84"/>
    <w:rsid w:val="00043DAB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146D3"/>
    <w:rsid w:val="00715499"/>
    <w:rsid w:val="00757DA6"/>
    <w:rsid w:val="00787E0C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7671C"/>
    <w:rsid w:val="00AA2CBC"/>
    <w:rsid w:val="00AB65B9"/>
    <w:rsid w:val="00AC23BD"/>
    <w:rsid w:val="00AC5820"/>
    <w:rsid w:val="00AD1CD8"/>
    <w:rsid w:val="00AD62D3"/>
    <w:rsid w:val="00B258BB"/>
    <w:rsid w:val="00B67B97"/>
    <w:rsid w:val="00B77890"/>
    <w:rsid w:val="00B94F43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32DEB"/>
    <w:rsid w:val="00C462F9"/>
    <w:rsid w:val="00C66BA2"/>
    <w:rsid w:val="00C95985"/>
    <w:rsid w:val="00CA44A0"/>
    <w:rsid w:val="00CC5026"/>
    <w:rsid w:val="00CC68D0"/>
    <w:rsid w:val="00CE00DB"/>
    <w:rsid w:val="00CE6D50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5DF63-75A1-4298-B77E-9C7D5AD2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485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Marija </cp:lastModifiedBy>
  <cp:revision>3</cp:revision>
  <cp:lastPrinted>1900-12-31T23:00:00Z</cp:lastPrinted>
  <dcterms:created xsi:type="dcterms:W3CDTF">2021-01-26T13:00:00Z</dcterms:created>
  <dcterms:modified xsi:type="dcterms:W3CDTF">2021-01-26T13:05:00Z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