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70BFCA" w14:textId="77777777" w:rsidR="00AB23E5" w:rsidRDefault="00AB23E5" w:rsidP="00AB23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R5s210141</w:t>
        </w:r>
      </w:fldSimple>
    </w:p>
    <w:p w14:paraId="507A5B69" w14:textId="77777777" w:rsidR="00AB23E5" w:rsidRDefault="00AB23E5" w:rsidP="00AB23E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23E5" w14:paraId="1B359D44" w14:textId="77777777" w:rsidTr="005B39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119960" w14:textId="77777777" w:rsidR="00AB23E5" w:rsidRDefault="00AB23E5" w:rsidP="005B39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B23E5" w14:paraId="70E9D098" w14:textId="77777777" w:rsidTr="005B3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DF05AE" w14:textId="77777777" w:rsidR="00AB23E5" w:rsidRDefault="00AB23E5" w:rsidP="005B3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23E5" w14:paraId="38750DE7" w14:textId="77777777" w:rsidTr="005B3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F43A7F" w14:textId="77777777" w:rsidR="00AB23E5" w:rsidRDefault="00AB23E5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3E5" w14:paraId="5C2C63BA" w14:textId="77777777" w:rsidTr="005B39DC">
        <w:tc>
          <w:tcPr>
            <w:tcW w:w="142" w:type="dxa"/>
            <w:tcBorders>
              <w:left w:val="single" w:sz="4" w:space="0" w:color="auto"/>
            </w:tcBorders>
          </w:tcPr>
          <w:p w14:paraId="7DA322BE" w14:textId="77777777" w:rsidR="00AB23E5" w:rsidRDefault="00AB23E5" w:rsidP="005B39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78CC54" w14:textId="77777777" w:rsidR="00AB23E5" w:rsidRPr="00410371" w:rsidRDefault="00AB23E5" w:rsidP="005B39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34.123-3</w:t>
              </w:r>
            </w:fldSimple>
          </w:p>
        </w:tc>
        <w:tc>
          <w:tcPr>
            <w:tcW w:w="709" w:type="dxa"/>
          </w:tcPr>
          <w:p w14:paraId="1343B5B8" w14:textId="77777777" w:rsidR="00AB23E5" w:rsidRDefault="00AB23E5" w:rsidP="005B3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9F096B" w14:textId="77777777" w:rsidR="00AB23E5" w:rsidRPr="00410371" w:rsidRDefault="00AB23E5" w:rsidP="005B39D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3657</w:t>
              </w:r>
            </w:fldSimple>
          </w:p>
        </w:tc>
        <w:tc>
          <w:tcPr>
            <w:tcW w:w="709" w:type="dxa"/>
          </w:tcPr>
          <w:p w14:paraId="1B3922D8" w14:textId="77777777" w:rsidR="00AB23E5" w:rsidRDefault="00AB23E5" w:rsidP="005B39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FA6B31" w14:textId="77777777" w:rsidR="00AB23E5" w:rsidRPr="00410371" w:rsidRDefault="00AB23E5" w:rsidP="005B39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6EF35E2" w14:textId="77777777" w:rsidR="00AB23E5" w:rsidRDefault="00AB23E5" w:rsidP="005B39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F2D4F9" w14:textId="77777777" w:rsidR="00AB23E5" w:rsidRPr="00410371" w:rsidRDefault="00AB23E5" w:rsidP="005B39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E1454D" w14:textId="77777777" w:rsidR="00AB23E5" w:rsidRDefault="00AB23E5" w:rsidP="005B39DC">
            <w:pPr>
              <w:pStyle w:val="CRCoverPage"/>
              <w:spacing w:after="0"/>
              <w:rPr>
                <w:noProof/>
              </w:rPr>
            </w:pPr>
          </w:p>
        </w:tc>
      </w:tr>
      <w:tr w:rsidR="00AB23E5" w14:paraId="0773851E" w14:textId="77777777" w:rsidTr="005B3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FABEB9" w14:textId="77777777" w:rsidR="00AB23E5" w:rsidRDefault="00AB23E5" w:rsidP="005B39DC">
            <w:pPr>
              <w:pStyle w:val="CRCoverPage"/>
              <w:spacing w:after="0"/>
              <w:rPr>
                <w:noProof/>
              </w:rPr>
            </w:pPr>
          </w:p>
        </w:tc>
      </w:tr>
      <w:tr w:rsidR="00AB23E5" w14:paraId="5E5F8C61" w14:textId="77777777" w:rsidTr="005B39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C6956E" w14:textId="77777777" w:rsidR="00AB23E5" w:rsidRPr="00F25D98" w:rsidRDefault="00AB23E5" w:rsidP="005B39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23E5" w14:paraId="1CAB2D37" w14:textId="77777777" w:rsidTr="005B39DC">
        <w:tc>
          <w:tcPr>
            <w:tcW w:w="9641" w:type="dxa"/>
            <w:gridSpan w:val="9"/>
          </w:tcPr>
          <w:p w14:paraId="129942FA" w14:textId="77777777" w:rsidR="00AB23E5" w:rsidRDefault="00AB23E5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F259E4" w14:textId="77777777" w:rsidR="00AB23E5" w:rsidRDefault="00AB23E5" w:rsidP="00AB23E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23E5" w14:paraId="557A9A18" w14:textId="77777777" w:rsidTr="005B39DC">
        <w:tc>
          <w:tcPr>
            <w:tcW w:w="2835" w:type="dxa"/>
          </w:tcPr>
          <w:p w14:paraId="056F618A" w14:textId="77777777" w:rsidR="00AB23E5" w:rsidRDefault="00AB23E5" w:rsidP="005B39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FD9937" w14:textId="77777777" w:rsidR="00AB23E5" w:rsidRDefault="00AB23E5" w:rsidP="005B3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EBA1A8" w14:textId="77777777" w:rsidR="00AB23E5" w:rsidRDefault="00AB23E5" w:rsidP="005B3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A5793B" w14:textId="77777777" w:rsidR="00AB23E5" w:rsidRDefault="00AB23E5" w:rsidP="005B3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28A60D" w14:textId="77777777" w:rsidR="00AB23E5" w:rsidRDefault="00AB23E5" w:rsidP="005B3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76FD7D" w14:textId="77777777" w:rsidR="00AB23E5" w:rsidRDefault="00AB23E5" w:rsidP="005B3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E78A2B" w14:textId="77777777" w:rsidR="00AB23E5" w:rsidRDefault="00AB23E5" w:rsidP="005B3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AC3A5C" w14:textId="77777777" w:rsidR="00AB23E5" w:rsidRDefault="00AB23E5" w:rsidP="005B3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47B1BE" w14:textId="77777777" w:rsidR="00AB23E5" w:rsidRDefault="00AB23E5" w:rsidP="005B39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765CEA" w14:textId="77777777" w:rsidR="00AB23E5" w:rsidRDefault="00AB23E5" w:rsidP="00AB23E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23E5" w14:paraId="6FA9E34D" w14:textId="77777777" w:rsidTr="005B39DC">
        <w:tc>
          <w:tcPr>
            <w:tcW w:w="9640" w:type="dxa"/>
            <w:gridSpan w:val="11"/>
          </w:tcPr>
          <w:p w14:paraId="66D760CF" w14:textId="77777777" w:rsidR="00AB23E5" w:rsidRDefault="00AB23E5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3E5" w14:paraId="4B4928AD" w14:textId="77777777" w:rsidTr="005B39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1F5B6" w14:textId="77777777" w:rsidR="00AB23E5" w:rsidRDefault="00AB23E5" w:rsidP="005B3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C20F6" w14:textId="77777777" w:rsidR="00AB23E5" w:rsidRDefault="00AB23E5" w:rsidP="005B39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f_SS_ReceiveRegister</w:t>
            </w:r>
            <w:proofErr w:type="spellEnd"/>
            <w:r>
              <w:fldChar w:fldCharType="end"/>
            </w:r>
          </w:p>
        </w:tc>
      </w:tr>
      <w:tr w:rsidR="00AB23E5" w14:paraId="774DC9B7" w14:textId="77777777" w:rsidTr="005B39DC">
        <w:tc>
          <w:tcPr>
            <w:tcW w:w="1843" w:type="dxa"/>
            <w:tcBorders>
              <w:left w:val="single" w:sz="4" w:space="0" w:color="auto"/>
            </w:tcBorders>
          </w:tcPr>
          <w:p w14:paraId="50AA4E3D" w14:textId="77777777" w:rsidR="00AB23E5" w:rsidRDefault="00AB23E5" w:rsidP="005B3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884863" w14:textId="77777777" w:rsidR="00AB23E5" w:rsidRDefault="00AB23E5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3E5" w14:paraId="16103C53" w14:textId="77777777" w:rsidTr="005B39DC">
        <w:tc>
          <w:tcPr>
            <w:tcW w:w="1843" w:type="dxa"/>
            <w:tcBorders>
              <w:left w:val="single" w:sz="4" w:space="0" w:color="auto"/>
            </w:tcBorders>
          </w:tcPr>
          <w:p w14:paraId="7E4063D1" w14:textId="77777777" w:rsidR="00AB23E5" w:rsidRDefault="00AB23E5" w:rsidP="005B3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425053" w14:textId="77777777" w:rsidR="00AB23E5" w:rsidRDefault="00AB23E5" w:rsidP="005B39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B23E5" w14:paraId="051B5D45" w14:textId="77777777" w:rsidTr="005B39DC">
        <w:tc>
          <w:tcPr>
            <w:tcW w:w="1843" w:type="dxa"/>
            <w:tcBorders>
              <w:left w:val="single" w:sz="4" w:space="0" w:color="auto"/>
            </w:tcBorders>
          </w:tcPr>
          <w:p w14:paraId="07E6EA29" w14:textId="77777777" w:rsidR="00AB23E5" w:rsidRDefault="00AB23E5" w:rsidP="005B3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B1EE9A" w14:textId="77777777" w:rsidR="00AB23E5" w:rsidRDefault="0080150E" w:rsidP="005B39D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B23E5">
              <w:fldChar w:fldCharType="begin"/>
            </w:r>
            <w:r w:rsidR="00AB23E5">
              <w:instrText xml:space="preserve"> DOCPROPERTY  SourceIfTsg  \* MERGEFORMAT </w:instrText>
            </w:r>
            <w:r w:rsidR="00AB23E5">
              <w:fldChar w:fldCharType="end"/>
            </w:r>
          </w:p>
        </w:tc>
      </w:tr>
      <w:tr w:rsidR="00AB23E5" w14:paraId="6166F4E2" w14:textId="77777777" w:rsidTr="005B39DC">
        <w:tc>
          <w:tcPr>
            <w:tcW w:w="1843" w:type="dxa"/>
            <w:tcBorders>
              <w:left w:val="single" w:sz="4" w:space="0" w:color="auto"/>
            </w:tcBorders>
          </w:tcPr>
          <w:p w14:paraId="05D5D2F2" w14:textId="77777777" w:rsidR="00AB23E5" w:rsidRDefault="00AB23E5" w:rsidP="005B3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0A4E33" w14:textId="77777777" w:rsidR="00AB23E5" w:rsidRDefault="00AB23E5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3E5" w14:paraId="581A9541" w14:textId="77777777" w:rsidTr="005B39DC">
        <w:tc>
          <w:tcPr>
            <w:tcW w:w="1843" w:type="dxa"/>
            <w:tcBorders>
              <w:left w:val="single" w:sz="4" w:space="0" w:color="auto"/>
            </w:tcBorders>
          </w:tcPr>
          <w:p w14:paraId="45CD73C5" w14:textId="77777777" w:rsidR="00AB23E5" w:rsidRDefault="00AB23E5" w:rsidP="005B3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DF1518" w14:textId="77777777" w:rsidR="00AB23E5" w:rsidRDefault="00AB23E5" w:rsidP="005B39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A393355" w14:textId="77777777" w:rsidR="00AB23E5" w:rsidRDefault="00AB23E5" w:rsidP="005B39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2EFDC" w14:textId="77777777" w:rsidR="00AB23E5" w:rsidRDefault="00AB23E5" w:rsidP="005B3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68BCAB" w14:textId="77777777" w:rsidR="00AB23E5" w:rsidRDefault="00AB23E5" w:rsidP="005B39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2021-01-17</w:t>
              </w:r>
            </w:fldSimple>
          </w:p>
        </w:tc>
      </w:tr>
      <w:tr w:rsidR="00AB23E5" w14:paraId="656658DF" w14:textId="77777777" w:rsidTr="005B39DC">
        <w:tc>
          <w:tcPr>
            <w:tcW w:w="1843" w:type="dxa"/>
            <w:tcBorders>
              <w:left w:val="single" w:sz="4" w:space="0" w:color="auto"/>
            </w:tcBorders>
          </w:tcPr>
          <w:p w14:paraId="0EDCD41B" w14:textId="77777777" w:rsidR="00AB23E5" w:rsidRDefault="00AB23E5" w:rsidP="005B3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C1BC17" w14:textId="77777777" w:rsidR="00AB23E5" w:rsidRDefault="00AB23E5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59A59B" w14:textId="77777777" w:rsidR="00AB23E5" w:rsidRDefault="00AB23E5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3310B0" w14:textId="77777777" w:rsidR="00AB23E5" w:rsidRDefault="00AB23E5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14008F" w14:textId="77777777" w:rsidR="00AB23E5" w:rsidRDefault="00AB23E5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3E5" w14:paraId="0F914E31" w14:textId="77777777" w:rsidTr="005B39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6C4492" w14:textId="77777777" w:rsidR="00AB23E5" w:rsidRDefault="00AB23E5" w:rsidP="005B3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F5B8C" w14:textId="77777777" w:rsidR="00AB23E5" w:rsidRDefault="00AB23E5" w:rsidP="005B39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B7E0C7" w14:textId="77777777" w:rsidR="00AB23E5" w:rsidRDefault="00AB23E5" w:rsidP="005B39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700BE" w14:textId="77777777" w:rsidR="00AB23E5" w:rsidRDefault="00AB23E5" w:rsidP="005B39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459AE" w14:textId="77777777" w:rsidR="00AB23E5" w:rsidRDefault="00AB23E5" w:rsidP="005B39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AB23E5" w14:paraId="75E3FDE1" w14:textId="77777777" w:rsidTr="005B39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716971" w14:textId="77777777" w:rsidR="00AB23E5" w:rsidRDefault="00AB23E5" w:rsidP="005B3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E7045F" w14:textId="77777777" w:rsidR="00AB23E5" w:rsidRDefault="00AB23E5" w:rsidP="005B39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9F6EB4" w14:textId="77777777" w:rsidR="00AB23E5" w:rsidRDefault="00AB23E5" w:rsidP="005B39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66C016" w14:textId="77777777" w:rsidR="00AB23E5" w:rsidRPr="007C2097" w:rsidRDefault="00AB23E5" w:rsidP="005B39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B23E5" w14:paraId="3C7191B8" w14:textId="77777777" w:rsidTr="005B39DC">
        <w:tc>
          <w:tcPr>
            <w:tcW w:w="1843" w:type="dxa"/>
          </w:tcPr>
          <w:p w14:paraId="468FA489" w14:textId="77777777" w:rsidR="00AB23E5" w:rsidRDefault="00AB23E5" w:rsidP="005B3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A80918" w14:textId="77777777" w:rsidR="00AB23E5" w:rsidRDefault="00AB23E5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FC" w14:paraId="0F4BD360" w14:textId="77777777" w:rsidTr="005B39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F01BEE" w14:textId="77777777" w:rsidR="00CC0FFC" w:rsidRDefault="00CC0FFC" w:rsidP="00CC0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C5C5D" w14:textId="77777777" w:rsidR="00CC0FFC" w:rsidRDefault="00CC0FFC" w:rsidP="00CC0FF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the current TTCN implementation of the function f_SS_ReceiveRegister the variable v_FacilityInvoke is assigned :</w:t>
            </w:r>
          </w:p>
          <w:p w14:paraId="592052FF" w14:textId="77777777" w:rsidR="00CC0FFC" w:rsidRDefault="00CC0FFC" w:rsidP="00CC0FFC">
            <w:pPr>
              <w:pStyle w:val="CRCoverPage"/>
              <w:spacing w:after="0"/>
              <w:ind w:left="100"/>
              <w:rPr>
                <w:rFonts w:ascii="Courier New" w:hAnsi="Courier New" w:cs="Courier New"/>
                <w:color w:val="000000"/>
                <w:lang w:eastAsia="en-GB"/>
              </w:rPr>
            </w:pPr>
            <w:proofErr w:type="spellStart"/>
            <w:r w:rsidRPr="00312BB4">
              <w:rPr>
                <w:rFonts w:ascii="Courier New" w:hAnsi="Courier New" w:cs="Courier New"/>
                <w:color w:val="000000"/>
                <w:lang w:eastAsia="en-GB"/>
              </w:rPr>
              <w:t>v_FacilityInvoke</w:t>
            </w:r>
            <w:proofErr w:type="spellEnd"/>
            <w:r w:rsidRPr="00312BB4">
              <w:rPr>
                <w:rFonts w:ascii="Courier New" w:hAnsi="Courier New" w:cs="Courier New"/>
                <w:color w:val="000000"/>
                <w:lang w:eastAsia="en-GB"/>
              </w:rPr>
              <w:t xml:space="preserve"> := f_SS_ComponentsDecode(v_RRC_DataInd.msg.</w:t>
            </w:r>
            <w:r w:rsidRPr="00312BB4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facilityul</w:t>
            </w:r>
            <w:r w:rsidRPr="00312BB4">
              <w:rPr>
                <w:rFonts w:ascii="Courier New" w:hAnsi="Courier New" w:cs="Courier New"/>
                <w:color w:val="000000"/>
                <w:lang w:eastAsia="en-GB"/>
              </w:rPr>
              <w:t>.facility_Str.components);</w:t>
            </w:r>
          </w:p>
          <w:p w14:paraId="481CDA2D" w14:textId="77777777" w:rsidR="00CC0FFC" w:rsidRDefault="00CC0FFC" w:rsidP="00CC0FF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5EACC83" w14:textId="77777777" w:rsidR="00CC0FFC" w:rsidRDefault="00CC0FFC" w:rsidP="00CC0FF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is incorrect. </w:t>
            </w:r>
          </w:p>
          <w:p w14:paraId="6BB48119" w14:textId="77777777" w:rsidR="00CC0FFC" w:rsidRDefault="00CC0FFC" w:rsidP="00CC0FF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assignment should be based on the earlier received REGISTER message, but the assignment happnes based on FACILITYul. </w:t>
            </w:r>
          </w:p>
          <w:p w14:paraId="06C98F2D" w14:textId="77777777" w:rsidR="00CC0FFC" w:rsidRDefault="00CC0FFC" w:rsidP="00CC0FF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assignment should be :</w:t>
            </w:r>
          </w:p>
          <w:p w14:paraId="7D8664D2" w14:textId="77777777" w:rsidR="00CC0FFC" w:rsidRPr="00312BB4" w:rsidRDefault="00CC0FFC" w:rsidP="00CC0FFC">
            <w:pPr>
              <w:pStyle w:val="CRCoverPage"/>
              <w:spacing w:after="0"/>
              <w:ind w:left="100"/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</w:pPr>
            <w:r w:rsidRPr="00312BB4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Pr="00312BB4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>v_FacilityInvoke</w:t>
            </w:r>
            <w:proofErr w:type="spellEnd"/>
            <w:r w:rsidRPr="00312BB4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 xml:space="preserve"> := f_SS_ComponentsDecode(v_RRC_DataInd.msg.</w:t>
            </w:r>
            <w:r w:rsidRPr="00312BB4">
              <w:rPr>
                <w:rStyle w:val="Strong"/>
                <w:rFonts w:cs="Arial"/>
                <w:b w:val="0"/>
                <w:color w:val="000000"/>
                <w:sz w:val="18"/>
                <w:szCs w:val="18"/>
                <w:highlight w:val="yellow"/>
                <w:shd w:val="clear" w:color="auto" w:fill="FFFFFF"/>
              </w:rPr>
              <w:t>register</w:t>
            </w:r>
            <w:r w:rsidRPr="00312BB4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>.facility_Str.components); // </w:t>
            </w:r>
            <w:hyperlink r:id="rId12" w:history="1">
              <w:r w:rsidRPr="00312BB4">
                <w:rPr>
                  <w:rStyle w:val="Hyperlink"/>
                  <w:rFonts w:cs="Arial"/>
                  <w:b/>
                  <w:bCs/>
                  <w:color w:val="0F62FE"/>
                  <w:sz w:val="18"/>
                  <w:szCs w:val="18"/>
                  <w:shd w:val="clear" w:color="auto" w:fill="FFFFFF"/>
                </w:rPr>
                <w:t>@sic</w:t>
              </w:r>
            </w:hyperlink>
            <w:r w:rsidRPr="00312BB4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> R5s140989 sic@ </w:t>
            </w:r>
          </w:p>
          <w:p w14:paraId="27D6C453" w14:textId="77777777" w:rsidR="00CC0FFC" w:rsidRDefault="00CC0FFC" w:rsidP="00CC0FF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5367DB0" w14:textId="77777777" w:rsidR="00CC0FFC" w:rsidRDefault="00CC0FFC" w:rsidP="00CC0FF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needs to be corrected.</w:t>
            </w:r>
          </w:p>
          <w:p w14:paraId="4680CB76" w14:textId="77777777" w:rsidR="00CC0FFC" w:rsidRDefault="00CC0FFC" w:rsidP="00CC0FF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60A57E4" w14:textId="77777777" w:rsidR="00CC0FFC" w:rsidRDefault="00CC0FFC" w:rsidP="00CC0FF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Same issue exists for </w:t>
            </w:r>
            <w:r w:rsidRPr="00312BB4">
              <w:rPr>
                <w:noProof/>
                <w:lang w:val="en-US"/>
              </w:rPr>
              <w:t xml:space="preserve">function </w:t>
            </w:r>
            <w:proofErr w:type="spellStart"/>
            <w:r w:rsidRPr="00312BB4">
              <w:rPr>
                <w:rFonts w:ascii="Courier New" w:hAnsi="Courier New" w:cs="Courier New"/>
                <w:color w:val="000000"/>
                <w:lang w:eastAsia="en-GB"/>
              </w:rPr>
              <w:t>f_SS_ReceiveRegister_UE_Active</w:t>
            </w:r>
            <w:proofErr w:type="spellEnd"/>
            <w:r w:rsidRPr="00312BB4">
              <w:rPr>
                <w:rFonts w:ascii="Courier New" w:hAnsi="Courier New" w:cs="Courier New"/>
                <w:color w:val="000000"/>
                <w:lang w:eastAsia="en-GB"/>
              </w:rPr>
              <w:t xml:space="preserve">. </w:t>
            </w:r>
            <w:r w:rsidRPr="00312BB4">
              <w:rPr>
                <w:rFonts w:cs="Arial"/>
                <w:color w:val="000000"/>
                <w:lang w:eastAsia="en-GB"/>
              </w:rPr>
              <w:t>That also needs correction as explained above.</w:t>
            </w:r>
          </w:p>
          <w:p w14:paraId="65DAA07D" w14:textId="77777777" w:rsidR="00CC0FFC" w:rsidRPr="00300C5B" w:rsidRDefault="00CC0FFC" w:rsidP="00CC0FF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CC0FFC" w14:paraId="59D7B770" w14:textId="77777777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8B5EE" w14:textId="77777777" w:rsidR="00CC0FFC" w:rsidRDefault="00CC0FFC" w:rsidP="00CC0F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68642B" w14:textId="77777777" w:rsidR="00CC0FFC" w:rsidRDefault="00CC0FFC" w:rsidP="00CC0F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FC" w14:paraId="376DD37B" w14:textId="77777777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51A28" w14:textId="77777777" w:rsidR="00CC0FFC" w:rsidRDefault="00CC0FFC" w:rsidP="00CC0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E93B89" w14:textId="77777777" w:rsidR="00CC0FFC" w:rsidRDefault="00CC0FFC" w:rsidP="00CC0FFC">
            <w:pPr>
              <w:pStyle w:val="CRCoverPage"/>
              <w:spacing w:after="0"/>
              <w:ind w:left="100"/>
            </w:pPr>
            <w:r>
              <w:t xml:space="preserve">Instead of assigning </w:t>
            </w:r>
          </w:p>
          <w:p w14:paraId="219DC9CB" w14:textId="77777777" w:rsidR="00CC0FFC" w:rsidRDefault="00CC0FFC" w:rsidP="00CC0FFC">
            <w:pPr>
              <w:pStyle w:val="CRCoverPage"/>
              <w:spacing w:after="0"/>
              <w:ind w:left="100"/>
              <w:rPr>
                <w:rFonts w:ascii="Courier New" w:hAnsi="Courier New" w:cs="Courier New"/>
                <w:color w:val="000000"/>
                <w:lang w:eastAsia="en-GB"/>
              </w:rPr>
            </w:pPr>
            <w:proofErr w:type="spellStart"/>
            <w:r w:rsidRPr="00312BB4">
              <w:rPr>
                <w:rFonts w:ascii="Courier New" w:hAnsi="Courier New" w:cs="Courier New"/>
                <w:color w:val="000000"/>
                <w:lang w:eastAsia="en-GB"/>
              </w:rPr>
              <w:t>v_FacilityInvoke</w:t>
            </w:r>
            <w:proofErr w:type="spellEnd"/>
            <w:r w:rsidRPr="00312BB4">
              <w:rPr>
                <w:rFonts w:ascii="Courier New" w:hAnsi="Courier New" w:cs="Courier New"/>
                <w:color w:val="000000"/>
                <w:lang w:eastAsia="en-GB"/>
              </w:rPr>
              <w:t xml:space="preserve"> := f_SS_ComponentsDecode(v_RRC_DataInd.msg.</w:t>
            </w:r>
            <w:r w:rsidRPr="00312BB4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facilityul</w:t>
            </w:r>
            <w:r w:rsidRPr="00312BB4">
              <w:rPr>
                <w:rFonts w:ascii="Courier New" w:hAnsi="Courier New" w:cs="Courier New"/>
                <w:color w:val="000000"/>
                <w:lang w:eastAsia="en-GB"/>
              </w:rPr>
              <w:t>.facility_Str.components);</w:t>
            </w:r>
          </w:p>
          <w:p w14:paraId="3D532E1D" w14:textId="77777777" w:rsidR="00CC0FFC" w:rsidRPr="00312BB4" w:rsidRDefault="00CC0FFC" w:rsidP="00CC0FFC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en-GB"/>
              </w:rPr>
            </w:pPr>
            <w:r w:rsidRPr="00312BB4">
              <w:rPr>
                <w:rFonts w:cs="Arial"/>
                <w:color w:val="000000"/>
                <w:lang w:eastAsia="en-GB"/>
              </w:rPr>
              <w:t>assigned</w:t>
            </w:r>
          </w:p>
          <w:p w14:paraId="3B1CDF4F" w14:textId="77777777" w:rsidR="00CC0FFC" w:rsidRPr="00A02D35" w:rsidRDefault="00CC0FFC" w:rsidP="00CC0FFC">
            <w:pPr>
              <w:pStyle w:val="CRCoverPage"/>
              <w:spacing w:after="0"/>
              <w:ind w:left="100"/>
              <w:rPr>
                <w:rFonts w:ascii="Courier New" w:hAnsi="Courier New" w:cs="Courier New"/>
                <w:b/>
                <w:color w:val="000000"/>
                <w:lang w:eastAsia="en-GB"/>
              </w:rPr>
            </w:pPr>
            <w:proofErr w:type="spellStart"/>
            <w:r w:rsidRPr="00A02D35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>v_FacilityInvoke</w:t>
            </w:r>
            <w:proofErr w:type="spellEnd"/>
            <w:r w:rsidRPr="00A02D35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 xml:space="preserve"> := f_SS_ComponentsDecode(v_RRC_DataInd.msg.</w:t>
            </w:r>
            <w:r w:rsidRPr="00A02D35">
              <w:rPr>
                <w:rStyle w:val="Strong"/>
                <w:rFonts w:cs="Arial"/>
                <w:b w:val="0"/>
                <w:color w:val="000000"/>
                <w:sz w:val="18"/>
                <w:szCs w:val="18"/>
                <w:highlight w:val="yellow"/>
                <w:shd w:val="clear" w:color="auto" w:fill="FFFFFF"/>
              </w:rPr>
              <w:t>register</w:t>
            </w:r>
            <w:r w:rsidRPr="00A02D35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>.facility_Str.components); // </w:t>
            </w:r>
            <w:hyperlink r:id="rId13" w:history="1">
              <w:r w:rsidRPr="00A02D35">
                <w:rPr>
                  <w:rStyle w:val="Hyperlink"/>
                  <w:rFonts w:cs="Arial"/>
                  <w:b/>
                  <w:bCs/>
                  <w:color w:val="0F62FE"/>
                  <w:sz w:val="18"/>
                  <w:szCs w:val="18"/>
                  <w:shd w:val="clear" w:color="auto" w:fill="FFFFFF"/>
                </w:rPr>
                <w:t>@sic</w:t>
              </w:r>
            </w:hyperlink>
            <w:r w:rsidRPr="00A02D35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> R5s140989 sic@ </w:t>
            </w:r>
          </w:p>
          <w:p w14:paraId="5DAFAC32" w14:textId="77777777" w:rsidR="00CC0FFC" w:rsidRPr="00312BB4" w:rsidRDefault="00CC0FFC" w:rsidP="00CC0F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0FFC" w14:paraId="6AAFF633" w14:textId="77777777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6DCF2" w14:textId="77777777" w:rsidR="00CC0FFC" w:rsidRDefault="00CC0FFC" w:rsidP="00CC0F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6D96D" w14:textId="77777777" w:rsidR="00CC0FFC" w:rsidRDefault="00CC0FFC" w:rsidP="00CC0F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FC" w14:paraId="64C14B56" w14:textId="77777777" w:rsidTr="005B39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84E6EE" w14:textId="77777777" w:rsidR="00CC0FFC" w:rsidRDefault="00CC0FFC" w:rsidP="00CC0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C2196" w14:textId="77777777" w:rsidR="00CC0FFC" w:rsidRDefault="00CC0FFC" w:rsidP="00CC0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is using incorrect assignment.</w:t>
            </w:r>
          </w:p>
        </w:tc>
      </w:tr>
      <w:tr w:rsidR="00CC0FFC" w14:paraId="52B42A0A" w14:textId="77777777" w:rsidTr="005B39DC">
        <w:tc>
          <w:tcPr>
            <w:tcW w:w="2694" w:type="dxa"/>
            <w:gridSpan w:val="2"/>
          </w:tcPr>
          <w:p w14:paraId="667405E5" w14:textId="77777777" w:rsidR="00CC0FFC" w:rsidRDefault="00CC0FFC" w:rsidP="00CC0F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13125D" w14:textId="77777777" w:rsidR="00CC0FFC" w:rsidRDefault="00CC0FFC" w:rsidP="00CC0F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FC" w14:paraId="1B75FD31" w14:textId="77777777" w:rsidTr="005B39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BD9A92" w14:textId="77777777" w:rsidR="00CC0FFC" w:rsidRDefault="00CC0FFC" w:rsidP="00CC0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FC42E" w14:textId="77777777" w:rsidR="00CC0FFC" w:rsidRDefault="00CC0FFC" w:rsidP="00CC0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15.8.1 and other SS NITZ testcases</w:t>
            </w:r>
          </w:p>
        </w:tc>
      </w:tr>
      <w:tr w:rsidR="00CC0FFC" w14:paraId="5F849D25" w14:textId="77777777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F0A88" w14:textId="77777777" w:rsidR="00CC0FFC" w:rsidRDefault="00CC0FFC" w:rsidP="00CC0F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3D30E" w14:textId="77777777" w:rsidR="00CC0FFC" w:rsidRDefault="00CC0FFC" w:rsidP="00CC0F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FC" w14:paraId="3D73E71B" w14:textId="77777777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D8534" w14:textId="77777777" w:rsidR="00CC0FFC" w:rsidRDefault="00CC0FFC" w:rsidP="00CC0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3C2A41" w14:textId="77777777" w:rsidR="00CC0FFC" w:rsidRDefault="00CC0FFC" w:rsidP="00CC0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2DDDF2" w14:textId="77777777" w:rsidR="00CC0FFC" w:rsidRDefault="00CC0FFC" w:rsidP="00CC0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A8810D" w14:textId="77777777" w:rsidR="00CC0FFC" w:rsidRDefault="00CC0FFC" w:rsidP="00CC0F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6BBE65" w14:textId="77777777" w:rsidR="00CC0FFC" w:rsidRDefault="00CC0FFC" w:rsidP="00CC0F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0FFC" w14:paraId="27330EFF" w14:textId="77777777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5DC6A" w14:textId="77777777" w:rsidR="00CC0FFC" w:rsidRDefault="00CC0FFC" w:rsidP="00CC0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958DAD" w14:textId="77777777" w:rsidR="00CC0FFC" w:rsidRDefault="00CC0FFC" w:rsidP="00CC0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8DE0B" w14:textId="77777777" w:rsidR="00CC0FFC" w:rsidRDefault="00CC0FFC" w:rsidP="00CC0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1B2EAD" w14:textId="77777777" w:rsidR="00CC0FFC" w:rsidRDefault="00CC0FFC" w:rsidP="00CC0F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DA8528" w14:textId="77777777" w:rsidR="00CC0FFC" w:rsidRDefault="00CC0FFC" w:rsidP="00CC0F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0FFC" w14:paraId="78D4C63F" w14:textId="77777777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320B4" w14:textId="77777777" w:rsidR="00CC0FFC" w:rsidRDefault="00CC0FFC" w:rsidP="00CC0F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A91F2" w14:textId="77777777" w:rsidR="00CC0FFC" w:rsidRDefault="00CC0FFC" w:rsidP="00CC0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DFB29" w14:textId="77777777" w:rsidR="00CC0FFC" w:rsidRDefault="00CC0FFC" w:rsidP="00CC0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F90C50" w14:textId="77777777" w:rsidR="00CC0FFC" w:rsidRDefault="00CC0FFC" w:rsidP="00CC0F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5A50A6" w14:textId="77777777" w:rsidR="00CC0FFC" w:rsidRDefault="00CC0FFC" w:rsidP="00CC0F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0FFC" w14:paraId="47A95059" w14:textId="77777777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645D7" w14:textId="77777777" w:rsidR="00CC0FFC" w:rsidRDefault="00CC0FFC" w:rsidP="00CC0F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7212C2" w14:textId="77777777" w:rsidR="00CC0FFC" w:rsidRDefault="00CC0FFC" w:rsidP="00CC0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68B86" w14:textId="77777777" w:rsidR="00CC0FFC" w:rsidRDefault="00CC0FFC" w:rsidP="00CC0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634EA6" w14:textId="77777777" w:rsidR="00CC0FFC" w:rsidRDefault="00CC0FFC" w:rsidP="00CC0F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CD0E46" w14:textId="77777777" w:rsidR="00CC0FFC" w:rsidRDefault="00CC0FFC" w:rsidP="00CC0F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0FFC" w14:paraId="6CA857AD" w14:textId="77777777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C33A8" w14:textId="77777777" w:rsidR="00CC0FFC" w:rsidRDefault="00CC0FFC" w:rsidP="00CC0F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D69F41" w14:textId="77777777" w:rsidR="00CC0FFC" w:rsidRDefault="00CC0FFC" w:rsidP="00CC0FFC">
            <w:pPr>
              <w:pStyle w:val="CRCoverPage"/>
              <w:spacing w:after="0"/>
              <w:rPr>
                <w:noProof/>
              </w:rPr>
            </w:pPr>
          </w:p>
        </w:tc>
      </w:tr>
      <w:tr w:rsidR="00CC0FFC" w14:paraId="7FB8E83B" w14:textId="77777777" w:rsidTr="005B39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388A9A" w14:textId="77777777" w:rsidR="00CC0FFC" w:rsidRDefault="00CC0FFC" w:rsidP="00CC0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9E813" w14:textId="77777777" w:rsidR="00CC0FFC" w:rsidRDefault="00CC0FFC" w:rsidP="00CC0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Same issue exists for </w:t>
            </w:r>
            <w:r w:rsidRPr="00312BB4">
              <w:rPr>
                <w:noProof/>
                <w:lang w:val="en-US"/>
              </w:rPr>
              <w:t xml:space="preserve">function </w:t>
            </w:r>
            <w:proofErr w:type="spellStart"/>
            <w:r w:rsidRPr="00312BB4">
              <w:rPr>
                <w:rFonts w:ascii="Courier New" w:hAnsi="Courier New" w:cs="Courier New"/>
                <w:color w:val="000000"/>
                <w:lang w:eastAsia="en-GB"/>
              </w:rPr>
              <w:t>f_SS_ReceiveRegister_UE_Active</w:t>
            </w:r>
            <w:proofErr w:type="spellEnd"/>
            <w:r w:rsidRPr="00312BB4">
              <w:rPr>
                <w:rFonts w:ascii="Courier New" w:hAnsi="Courier New" w:cs="Courier New"/>
                <w:color w:val="000000"/>
                <w:lang w:eastAsia="en-GB"/>
              </w:rPr>
              <w:t xml:space="preserve">. </w:t>
            </w:r>
            <w:r w:rsidRPr="00312BB4">
              <w:rPr>
                <w:rFonts w:cs="Arial"/>
                <w:color w:val="000000"/>
                <w:lang w:eastAsia="en-GB"/>
              </w:rPr>
              <w:t>That also needs correction as explained above.</w:t>
            </w:r>
          </w:p>
        </w:tc>
      </w:tr>
      <w:tr w:rsidR="00CC0FFC" w:rsidRPr="008863B9" w14:paraId="3CAA0F2D" w14:textId="77777777" w:rsidTr="005B39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B21CA3" w14:textId="77777777" w:rsidR="00CC0FFC" w:rsidRPr="008863B9" w:rsidRDefault="00CC0FFC" w:rsidP="00CC0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018723" w14:textId="77777777" w:rsidR="00CC0FFC" w:rsidRPr="008863B9" w:rsidRDefault="00CC0FFC" w:rsidP="00CC0F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0FFC" w14:paraId="663BA638" w14:textId="77777777" w:rsidTr="005B39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14F36F" w14:textId="77777777" w:rsidR="00CC0FFC" w:rsidRDefault="00CC0FFC" w:rsidP="00CC0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BCB1B" w14:textId="77777777" w:rsidR="00CC0FFC" w:rsidRDefault="00CC0FFC" w:rsidP="00CC0F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64A343" w14:textId="77777777" w:rsidR="005D4E20" w:rsidRDefault="005D4E20" w:rsidP="005D4E20">
      <w:pPr>
        <w:rPr>
          <w:noProof/>
        </w:rPr>
      </w:pPr>
    </w:p>
    <w:p w14:paraId="44D810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0DB71A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362EF9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1804870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EB4C7B8" w14:textId="77777777" w:rsidR="009F34E8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F34E8" w:rsidRPr="00827B61">
        <w:rPr>
          <w:rFonts w:ascii="Arial" w:hAnsi="Arial" w:cs="Arial"/>
          <w:iCs/>
        </w:rPr>
        <w:t>Table of Contents</w:t>
      </w:r>
      <w:r w:rsidR="009F34E8">
        <w:tab/>
      </w:r>
      <w:r w:rsidR="009F34E8">
        <w:fldChar w:fldCharType="begin"/>
      </w:r>
      <w:r w:rsidR="009F34E8">
        <w:instrText xml:space="preserve"> PAGEREF _Toc61804870 \h </w:instrText>
      </w:r>
      <w:r w:rsidR="009F34E8">
        <w:fldChar w:fldCharType="separate"/>
      </w:r>
      <w:r w:rsidR="009F34E8">
        <w:t>3</w:t>
      </w:r>
      <w:r w:rsidR="009F34E8">
        <w:fldChar w:fldCharType="end"/>
      </w:r>
    </w:p>
    <w:p w14:paraId="085EBFB4" w14:textId="77777777" w:rsidR="009F34E8" w:rsidRDefault="009F34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27B61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27B6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_Toc61804871 \h </w:instrText>
      </w:r>
      <w:r>
        <w:fldChar w:fldCharType="separate"/>
      </w:r>
      <w:r>
        <w:t>4</w:t>
      </w:r>
      <w:r>
        <w:fldChar w:fldCharType="end"/>
      </w:r>
    </w:p>
    <w:p w14:paraId="35ED1869" w14:textId="77777777" w:rsidR="009F34E8" w:rsidRDefault="009F34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27B61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27B61">
        <w:rPr>
          <w:b/>
        </w:rPr>
        <w:t xml:space="preserve">Correction to function </w:t>
      </w:r>
      <w:r w:rsidRPr="00827B61">
        <w:rPr>
          <w:b/>
          <w:lang w:val="en-US"/>
        </w:rPr>
        <w:t>f_SS_ReceiveRegister</w:t>
      </w:r>
      <w:r>
        <w:tab/>
      </w:r>
      <w:r>
        <w:fldChar w:fldCharType="begin"/>
      </w:r>
      <w:r>
        <w:instrText xml:space="preserve"> PAGEREF _Toc61804872 \h </w:instrText>
      </w:r>
      <w:r>
        <w:fldChar w:fldCharType="separate"/>
      </w:r>
      <w:r>
        <w:t>4</w:t>
      </w:r>
      <w:r>
        <w:fldChar w:fldCharType="end"/>
      </w:r>
    </w:p>
    <w:p w14:paraId="63CE3A93" w14:textId="77777777" w:rsidR="009F34E8" w:rsidRDefault="009F34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27B61">
        <w:rPr>
          <w:b/>
          <w:lang w:val="pt-BR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27B61">
        <w:rPr>
          <w:b/>
        </w:rPr>
        <w:t xml:space="preserve">Correction to function </w:t>
      </w:r>
      <w:r w:rsidRPr="00827B61">
        <w:rPr>
          <w:b/>
          <w:lang w:val="en-US"/>
        </w:rPr>
        <w:t>f_SS_ReceiveRegister_UE_Active</w:t>
      </w:r>
      <w:r>
        <w:tab/>
      </w:r>
      <w:r>
        <w:fldChar w:fldCharType="begin"/>
      </w:r>
      <w:r>
        <w:instrText xml:space="preserve"> PAGEREF _Toc61804873 \h </w:instrText>
      </w:r>
      <w:r>
        <w:fldChar w:fldCharType="separate"/>
      </w:r>
      <w:r>
        <w:t>6</w:t>
      </w:r>
      <w:r>
        <w:fldChar w:fldCharType="end"/>
      </w:r>
    </w:p>
    <w:p w14:paraId="79AA0FB6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0C29B20E" w14:textId="77777777" w:rsidR="00446488" w:rsidRDefault="00446488" w:rsidP="00446488"/>
    <w:p w14:paraId="36A07D28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1804871"/>
      <w:r w:rsidRPr="00854C55">
        <w:rPr>
          <w:b/>
        </w:rPr>
        <w:t>Corrections required</w:t>
      </w:r>
      <w:bookmarkEnd w:id="2"/>
      <w:bookmarkEnd w:id="3"/>
      <w:bookmarkEnd w:id="4"/>
    </w:p>
    <w:p w14:paraId="45EE389B" w14:textId="77777777" w:rsidR="00446488" w:rsidRDefault="001C4E30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61804872"/>
      <w:r>
        <w:rPr>
          <w:b/>
        </w:rPr>
        <w:t xml:space="preserve">Correction to function </w:t>
      </w:r>
      <w:r w:rsidRPr="001C4E30">
        <w:rPr>
          <w:b/>
          <w:noProof/>
          <w:lang w:val="en-US"/>
        </w:rPr>
        <w:t>f_SS_ReceiveRegister</w:t>
      </w:r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2A5312BC" w14:textId="77777777" w:rsidTr="00E14D7D">
        <w:trPr>
          <w:trHeight w:val="447"/>
        </w:trPr>
        <w:tc>
          <w:tcPr>
            <w:tcW w:w="1985" w:type="dxa"/>
          </w:tcPr>
          <w:p w14:paraId="5EFE5A50" w14:textId="77777777" w:rsidR="005C576A" w:rsidRPr="00E751F5" w:rsidRDefault="005C576A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EDB9E41" w14:textId="77777777" w:rsidR="005C576A" w:rsidRDefault="001C4E30" w:rsidP="001C4E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f_SS_ReceiveRegister</w:t>
            </w:r>
          </w:p>
        </w:tc>
      </w:tr>
      <w:tr w:rsidR="005C576A" w14:paraId="3922F8E3" w14:textId="77777777" w:rsidTr="00E14D7D">
        <w:trPr>
          <w:trHeight w:val="452"/>
        </w:trPr>
        <w:tc>
          <w:tcPr>
            <w:tcW w:w="1985" w:type="dxa"/>
          </w:tcPr>
          <w:p w14:paraId="50027815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9C5A9E7" w14:textId="77777777" w:rsidR="001C4E30" w:rsidRDefault="001C4E30" w:rsidP="001C4E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the current TTCN implementation of the function f_SS_ReceiveRegister the variable v_FacilityInvoke is assigned :</w:t>
            </w:r>
          </w:p>
          <w:p w14:paraId="7F13C873" w14:textId="77777777" w:rsidR="001C4E30" w:rsidRDefault="001C4E30" w:rsidP="001C4E30">
            <w:pPr>
              <w:pStyle w:val="CRCoverPage"/>
              <w:spacing w:after="0"/>
              <w:ind w:left="100"/>
              <w:rPr>
                <w:rFonts w:ascii="Courier New" w:hAnsi="Courier New" w:cs="Courier New"/>
                <w:color w:val="000000"/>
                <w:lang w:eastAsia="en-GB"/>
              </w:rPr>
            </w:pPr>
            <w:proofErr w:type="spellStart"/>
            <w:r w:rsidRPr="00312BB4">
              <w:rPr>
                <w:rFonts w:ascii="Courier New" w:hAnsi="Courier New" w:cs="Courier New"/>
                <w:color w:val="000000"/>
                <w:lang w:eastAsia="en-GB"/>
              </w:rPr>
              <w:t>v_FacilityInvoke</w:t>
            </w:r>
            <w:proofErr w:type="spellEnd"/>
            <w:r w:rsidRPr="00312BB4">
              <w:rPr>
                <w:rFonts w:ascii="Courier New" w:hAnsi="Courier New" w:cs="Courier New"/>
                <w:color w:val="000000"/>
                <w:lang w:eastAsia="en-GB"/>
              </w:rPr>
              <w:t xml:space="preserve"> := f_SS_ComponentsDecode(v_RRC_DataInd.msg.</w:t>
            </w:r>
            <w:r w:rsidRPr="00312BB4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facilityul</w:t>
            </w:r>
            <w:r w:rsidRPr="00312BB4">
              <w:rPr>
                <w:rFonts w:ascii="Courier New" w:hAnsi="Courier New" w:cs="Courier New"/>
                <w:color w:val="000000"/>
                <w:lang w:eastAsia="en-GB"/>
              </w:rPr>
              <w:t>.facility_Str.components);</w:t>
            </w:r>
          </w:p>
          <w:p w14:paraId="34FDD332" w14:textId="77777777" w:rsidR="001C4E30" w:rsidRDefault="001C4E30" w:rsidP="001C4E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89C02E7" w14:textId="77777777" w:rsidR="001C4E30" w:rsidRDefault="001C4E30" w:rsidP="001C4E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is incorrect. </w:t>
            </w:r>
          </w:p>
          <w:p w14:paraId="6428144F" w14:textId="77777777" w:rsidR="001C4E30" w:rsidRDefault="001C4E30" w:rsidP="001C4E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assignment should be based on the earlier received REGISTER message, but the assignment happnes based on FACILITYul. </w:t>
            </w:r>
          </w:p>
          <w:p w14:paraId="70A003F9" w14:textId="77777777" w:rsidR="001C4E30" w:rsidRDefault="001C4E30" w:rsidP="001C4E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assignment should be :</w:t>
            </w:r>
          </w:p>
          <w:p w14:paraId="45C5492A" w14:textId="77777777" w:rsidR="001C4E30" w:rsidRPr="00312BB4" w:rsidRDefault="001C4E30" w:rsidP="001C4E30">
            <w:pPr>
              <w:pStyle w:val="CRCoverPage"/>
              <w:spacing w:after="0"/>
              <w:ind w:left="100"/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</w:pPr>
            <w:r w:rsidRPr="00312BB4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Pr="00312BB4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>v_FacilityInvoke</w:t>
            </w:r>
            <w:proofErr w:type="spellEnd"/>
            <w:r w:rsidRPr="00312BB4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 xml:space="preserve"> := f_SS_ComponentsDecode(v_RRC_DataInd.msg.</w:t>
            </w:r>
            <w:r w:rsidRPr="00312BB4">
              <w:rPr>
                <w:rStyle w:val="Strong"/>
                <w:rFonts w:cs="Arial"/>
                <w:b w:val="0"/>
                <w:color w:val="000000"/>
                <w:sz w:val="18"/>
                <w:szCs w:val="18"/>
                <w:highlight w:val="yellow"/>
                <w:shd w:val="clear" w:color="auto" w:fill="FFFFFF"/>
              </w:rPr>
              <w:t>register</w:t>
            </w:r>
            <w:r w:rsidRPr="00312BB4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>.facility_Str.components); // </w:t>
            </w:r>
            <w:hyperlink r:id="rId15" w:history="1">
              <w:r w:rsidRPr="00312BB4">
                <w:rPr>
                  <w:rStyle w:val="Hyperlink"/>
                  <w:rFonts w:cs="Arial"/>
                  <w:b/>
                  <w:bCs/>
                  <w:color w:val="0F62FE"/>
                  <w:sz w:val="18"/>
                  <w:szCs w:val="18"/>
                  <w:shd w:val="clear" w:color="auto" w:fill="FFFFFF"/>
                </w:rPr>
                <w:t>@sic</w:t>
              </w:r>
            </w:hyperlink>
            <w:r w:rsidRPr="00312BB4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> R5s140989 sic@ </w:t>
            </w:r>
          </w:p>
          <w:p w14:paraId="3C94A4B4" w14:textId="77777777" w:rsidR="001C4E30" w:rsidRDefault="001C4E30" w:rsidP="001C4E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D7F5C11" w14:textId="77777777" w:rsidR="001C4E30" w:rsidRDefault="001C4E30" w:rsidP="001C4E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needs to be corrected.</w:t>
            </w:r>
          </w:p>
          <w:p w14:paraId="09FBC761" w14:textId="77777777" w:rsidR="001C4E30" w:rsidRDefault="001C4E30" w:rsidP="001C4E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B1C877E" w14:textId="77777777" w:rsidR="001C4E30" w:rsidRDefault="001C4E30" w:rsidP="001C4E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Same issue exists for </w:t>
            </w:r>
            <w:r w:rsidRPr="00312BB4">
              <w:rPr>
                <w:noProof/>
                <w:lang w:val="en-US"/>
              </w:rPr>
              <w:t xml:space="preserve">function </w:t>
            </w:r>
            <w:proofErr w:type="spellStart"/>
            <w:r w:rsidRPr="00312BB4">
              <w:rPr>
                <w:rFonts w:ascii="Courier New" w:hAnsi="Courier New" w:cs="Courier New"/>
                <w:color w:val="000000"/>
                <w:lang w:eastAsia="en-GB"/>
              </w:rPr>
              <w:t>f_SS_ReceiveRegister_UE_Active</w:t>
            </w:r>
            <w:proofErr w:type="spellEnd"/>
            <w:r w:rsidRPr="00312BB4">
              <w:rPr>
                <w:rFonts w:ascii="Courier New" w:hAnsi="Courier New" w:cs="Courier New"/>
                <w:color w:val="000000"/>
                <w:lang w:eastAsia="en-GB"/>
              </w:rPr>
              <w:t xml:space="preserve">. </w:t>
            </w:r>
            <w:r w:rsidRPr="00312BB4">
              <w:rPr>
                <w:rFonts w:cs="Arial"/>
                <w:color w:val="000000"/>
                <w:lang w:eastAsia="en-GB"/>
              </w:rPr>
              <w:t>That also needs correction as explained above.</w:t>
            </w:r>
          </w:p>
          <w:p w14:paraId="3086A98B" w14:textId="77777777" w:rsidR="005C576A" w:rsidRPr="005C576A" w:rsidRDefault="005C576A" w:rsidP="005C576A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5C576A" w14:paraId="4D2ADB9B" w14:textId="77777777" w:rsidTr="00E14D7D">
        <w:tc>
          <w:tcPr>
            <w:tcW w:w="1985" w:type="dxa"/>
          </w:tcPr>
          <w:p w14:paraId="0DB2E992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3B735FF" w14:textId="77777777" w:rsidR="001C4E30" w:rsidRDefault="001C4E30" w:rsidP="001C4E30">
            <w:pPr>
              <w:pStyle w:val="CRCoverPage"/>
              <w:spacing w:after="0"/>
              <w:ind w:left="100"/>
            </w:pPr>
            <w:r>
              <w:t xml:space="preserve">Instead of assigning </w:t>
            </w:r>
          </w:p>
          <w:p w14:paraId="469F34B4" w14:textId="77777777" w:rsidR="001C4E30" w:rsidRDefault="001C4E30" w:rsidP="001C4E30">
            <w:pPr>
              <w:pStyle w:val="CRCoverPage"/>
              <w:spacing w:after="0"/>
              <w:ind w:left="100"/>
              <w:rPr>
                <w:rFonts w:ascii="Courier New" w:hAnsi="Courier New" w:cs="Courier New"/>
                <w:color w:val="000000"/>
                <w:lang w:eastAsia="en-GB"/>
              </w:rPr>
            </w:pPr>
            <w:proofErr w:type="spellStart"/>
            <w:r w:rsidRPr="00312BB4">
              <w:rPr>
                <w:rFonts w:ascii="Courier New" w:hAnsi="Courier New" w:cs="Courier New"/>
                <w:color w:val="000000"/>
                <w:lang w:eastAsia="en-GB"/>
              </w:rPr>
              <w:t>v_FacilityInvoke</w:t>
            </w:r>
            <w:proofErr w:type="spellEnd"/>
            <w:r w:rsidRPr="00312BB4">
              <w:rPr>
                <w:rFonts w:ascii="Courier New" w:hAnsi="Courier New" w:cs="Courier New"/>
                <w:color w:val="000000"/>
                <w:lang w:eastAsia="en-GB"/>
              </w:rPr>
              <w:t xml:space="preserve"> := f_SS_ComponentsDecode(v_RRC_DataInd.msg.</w:t>
            </w:r>
            <w:r w:rsidRPr="00312BB4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facilityul</w:t>
            </w:r>
            <w:r w:rsidRPr="00312BB4">
              <w:rPr>
                <w:rFonts w:ascii="Courier New" w:hAnsi="Courier New" w:cs="Courier New"/>
                <w:color w:val="000000"/>
                <w:lang w:eastAsia="en-GB"/>
              </w:rPr>
              <w:t>.facility_Str.components);</w:t>
            </w:r>
          </w:p>
          <w:p w14:paraId="64B5B8A7" w14:textId="77777777" w:rsidR="001C4E30" w:rsidRPr="00312BB4" w:rsidRDefault="001C4E30" w:rsidP="001C4E30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en-GB"/>
              </w:rPr>
            </w:pPr>
            <w:r w:rsidRPr="00312BB4">
              <w:rPr>
                <w:rFonts w:cs="Arial"/>
                <w:color w:val="000000"/>
                <w:lang w:eastAsia="en-GB"/>
              </w:rPr>
              <w:t>assigned</w:t>
            </w:r>
          </w:p>
          <w:p w14:paraId="2A79C1A6" w14:textId="77777777" w:rsidR="001C4E30" w:rsidRPr="00A02D35" w:rsidRDefault="001C4E30" w:rsidP="001C4E30">
            <w:pPr>
              <w:pStyle w:val="CRCoverPage"/>
              <w:spacing w:after="0"/>
              <w:ind w:left="100"/>
              <w:rPr>
                <w:rFonts w:ascii="Courier New" w:hAnsi="Courier New" w:cs="Courier New"/>
                <w:b/>
                <w:color w:val="000000"/>
                <w:lang w:eastAsia="en-GB"/>
              </w:rPr>
            </w:pPr>
            <w:proofErr w:type="spellStart"/>
            <w:r w:rsidRPr="00A02D35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>v_FacilityInvoke</w:t>
            </w:r>
            <w:proofErr w:type="spellEnd"/>
            <w:r w:rsidRPr="00A02D35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 xml:space="preserve"> := f_SS_ComponentsDecode(v_RRC_DataInd.msg.</w:t>
            </w:r>
            <w:r w:rsidRPr="00A02D35">
              <w:rPr>
                <w:rStyle w:val="Strong"/>
                <w:rFonts w:cs="Arial"/>
                <w:b w:val="0"/>
                <w:color w:val="000000"/>
                <w:sz w:val="18"/>
                <w:szCs w:val="18"/>
                <w:highlight w:val="yellow"/>
                <w:shd w:val="clear" w:color="auto" w:fill="FFFFFF"/>
              </w:rPr>
              <w:t>register</w:t>
            </w:r>
            <w:r w:rsidRPr="00A02D35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>.facility_Str.components); // </w:t>
            </w:r>
            <w:hyperlink r:id="rId16" w:history="1">
              <w:r w:rsidRPr="00A02D35">
                <w:rPr>
                  <w:rStyle w:val="Hyperlink"/>
                  <w:rFonts w:cs="Arial"/>
                  <w:b/>
                  <w:bCs/>
                  <w:color w:val="0F62FE"/>
                  <w:sz w:val="18"/>
                  <w:szCs w:val="18"/>
                  <w:shd w:val="clear" w:color="auto" w:fill="FFFFFF"/>
                </w:rPr>
                <w:t>@sic</w:t>
              </w:r>
            </w:hyperlink>
            <w:r w:rsidRPr="00A02D35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> R5s140989 sic@ </w:t>
            </w:r>
          </w:p>
          <w:p w14:paraId="1C06D520" w14:textId="77777777" w:rsidR="005C576A" w:rsidRPr="001C4E30" w:rsidRDefault="005C576A" w:rsidP="005C5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576A" w14:paraId="7EA31FF1" w14:textId="77777777" w:rsidTr="00E14D7D">
        <w:tc>
          <w:tcPr>
            <w:tcW w:w="1985" w:type="dxa"/>
          </w:tcPr>
          <w:p w14:paraId="00379EE2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0D6E1D8" w14:textId="77777777" w:rsidR="005C576A" w:rsidRPr="00811A71" w:rsidRDefault="001C4E30" w:rsidP="001C4E30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US"/>
              </w:rPr>
              <w:t>Common/SS_CommonFunctions.ttcn</w:t>
            </w:r>
          </w:p>
        </w:tc>
      </w:tr>
      <w:tr w:rsidR="005C576A" w:rsidRPr="00E751F5" w14:paraId="0C8F4C66" w14:textId="77777777" w:rsidTr="00E14D7D">
        <w:tc>
          <w:tcPr>
            <w:tcW w:w="1985" w:type="dxa"/>
          </w:tcPr>
          <w:p w14:paraId="530D4E2C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07CBDEF" w14:textId="1D0F9E62" w:rsidR="005C576A" w:rsidRPr="00E751F5" w:rsidRDefault="001F7C59" w:rsidP="005C576A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70729EF9" w14:textId="77777777" w:rsidR="001E41F3" w:rsidRDefault="001E41F3">
      <w:pPr>
        <w:rPr>
          <w:noProof/>
          <w:lang w:val="en-US"/>
        </w:rPr>
      </w:pPr>
    </w:p>
    <w:p w14:paraId="78499FF4" w14:textId="77777777" w:rsidR="00300C5B" w:rsidRDefault="00300C5B" w:rsidP="00300C5B">
      <w:pPr>
        <w:rPr>
          <w:noProof/>
        </w:rPr>
      </w:pPr>
    </w:p>
    <w:p w14:paraId="3B8A4A41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00C5B" w:rsidRPr="000A73D5" w14:paraId="21302E18" w14:textId="77777777" w:rsidTr="000441DD">
        <w:tc>
          <w:tcPr>
            <w:tcW w:w="9855" w:type="dxa"/>
          </w:tcPr>
          <w:p w14:paraId="434F67C5" w14:textId="77777777" w:rsidR="00300C5B" w:rsidRPr="000A73D5" w:rsidRDefault="00300C5B" w:rsidP="000441DD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0A73D5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14:paraId="584CC755" w14:textId="77777777" w:rsidR="009050D2" w:rsidRPr="009050D2" w:rsidRDefault="00154DA1" w:rsidP="00905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</w:t>
            </w:r>
            <w:r w:rsidR="009050D2" w:rsidRPr="009050D2">
              <w:rPr>
                <w:rFonts w:ascii="Courier New" w:hAnsi="Courier New" w:cs="Courier New"/>
                <w:color w:val="3F7F5F"/>
                <w:lang w:eastAsia="en-GB"/>
              </w:rPr>
              <w:t>// Receive REGISTER message</w:t>
            </w:r>
          </w:p>
          <w:p w14:paraId="1487EEC2" w14:textId="77777777" w:rsidR="009050D2" w:rsidRPr="009050D2" w:rsidRDefault="009050D2" w:rsidP="00905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>U_Dc.</w:t>
            </w:r>
            <w:r w:rsidRPr="009050D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receive</w:t>
            </w:r>
            <w:proofErr w:type="spellEnd"/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>car_UplinkDirectTransfer</w:t>
            </w:r>
            <w:proofErr w:type="spellEnd"/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>utran_CellDedicated</w:t>
            </w:r>
            <w:proofErr w:type="spellEnd"/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3DDF4B03" w14:textId="77777777" w:rsidR="009050D2" w:rsidRPr="001F7C59" w:rsidRDefault="009050D2" w:rsidP="00905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s-ES" w:eastAsia="en-GB"/>
              </w:rPr>
            </w:pPr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</w:t>
            </w:r>
            <w:r w:rsidRPr="001F7C59">
              <w:rPr>
                <w:rFonts w:ascii="Courier New" w:hAnsi="Courier New" w:cs="Courier New"/>
                <w:color w:val="000000"/>
                <w:lang w:val="es-ES" w:eastAsia="en-GB"/>
              </w:rPr>
              <w:t>tsc_RB3,</w:t>
            </w:r>
          </w:p>
          <w:p w14:paraId="3A4D9752" w14:textId="77777777" w:rsidR="009050D2" w:rsidRPr="001F7C59" w:rsidRDefault="009050D2" w:rsidP="00905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s-ES" w:eastAsia="en-GB"/>
              </w:rPr>
            </w:pPr>
            <w:r w:rsidRPr="001F7C59">
              <w:rPr>
                <w:rFonts w:ascii="Courier New" w:hAnsi="Courier New" w:cs="Courier New"/>
                <w:color w:val="000000"/>
                <w:lang w:val="es-ES" w:eastAsia="en-GB"/>
              </w:rPr>
              <w:t xml:space="preserve">                                          </w:t>
            </w:r>
            <w:proofErr w:type="spellStart"/>
            <w:r w:rsidRPr="001F7C59">
              <w:rPr>
                <w:rFonts w:ascii="Courier New" w:hAnsi="Courier New" w:cs="Courier New"/>
                <w:color w:val="000000"/>
                <w:lang w:val="es-ES" w:eastAsia="en-GB"/>
              </w:rPr>
              <w:t>cr_U_RegisterMO</w:t>
            </w:r>
            <w:proofErr w:type="spellEnd"/>
            <w:r w:rsidRPr="001F7C59">
              <w:rPr>
                <w:rFonts w:ascii="Courier New" w:hAnsi="Courier New" w:cs="Courier New"/>
                <w:color w:val="000000"/>
                <w:lang w:val="es-ES" w:eastAsia="en-GB"/>
              </w:rPr>
              <w:t>(</w:t>
            </w:r>
            <w:proofErr w:type="spellStart"/>
            <w:r w:rsidRPr="001F7C59">
              <w:rPr>
                <w:rFonts w:ascii="Courier New" w:hAnsi="Courier New" w:cs="Courier New"/>
                <w:color w:val="000000"/>
                <w:lang w:val="es-ES" w:eastAsia="en-GB"/>
              </w:rPr>
              <w:t>cr_FacilityIE_tlv</w:t>
            </w:r>
            <w:proofErr w:type="spellEnd"/>
            <w:r w:rsidRPr="001F7C59">
              <w:rPr>
                <w:rFonts w:ascii="Courier New" w:hAnsi="Courier New" w:cs="Courier New"/>
                <w:color w:val="000000"/>
                <w:lang w:val="es-ES" w:eastAsia="en-GB"/>
              </w:rPr>
              <w:t>,</w:t>
            </w:r>
          </w:p>
          <w:p w14:paraId="4DB2E77A" w14:textId="77777777" w:rsidR="009050D2" w:rsidRPr="009050D2" w:rsidRDefault="009050D2" w:rsidP="00905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1F7C59">
              <w:rPr>
                <w:rFonts w:ascii="Courier New" w:hAnsi="Courier New" w:cs="Courier New"/>
                <w:color w:val="000000"/>
                <w:lang w:val="es-ES" w:eastAsia="en-GB"/>
              </w:rPr>
              <w:t xml:space="preserve">                                                          </w:t>
            </w:r>
            <w:proofErr w:type="spellStart"/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>cr_SS_VersionIndAny</w:t>
            </w:r>
            <w:proofErr w:type="spellEnd"/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 xml:space="preserve">)))-&gt; </w:t>
            </w:r>
            <w:r w:rsidRPr="009050D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>v_RRC_DataInd</w:t>
            </w:r>
            <w:proofErr w:type="spellEnd"/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 xml:space="preserve">; </w:t>
            </w:r>
            <w:r w:rsidRPr="009050D2">
              <w:rPr>
                <w:rFonts w:ascii="Courier New" w:hAnsi="Courier New" w:cs="Courier New"/>
                <w:color w:val="3F7F5F"/>
                <w:lang w:eastAsia="en-GB"/>
              </w:rPr>
              <w:t>//@sic R5s141079 sic@</w:t>
            </w:r>
          </w:p>
          <w:p w14:paraId="6367001F" w14:textId="77777777" w:rsidR="009050D2" w:rsidRDefault="009050D2" w:rsidP="00905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3F7F5F"/>
                <w:lang w:eastAsia="en-GB"/>
              </w:rPr>
            </w:pPr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>v_FacilityInvoke</w:t>
            </w:r>
            <w:proofErr w:type="spellEnd"/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 xml:space="preserve"> := f_SS_ComponentsDecode(v_RRC_DataInd.msg.facilityul.facility_Str.components); </w:t>
            </w:r>
            <w:r w:rsidRPr="009050D2">
              <w:rPr>
                <w:rFonts w:ascii="Courier New" w:hAnsi="Courier New" w:cs="Courier New"/>
                <w:color w:val="3F7F5F"/>
                <w:lang w:eastAsia="en-GB"/>
              </w:rPr>
              <w:t>// @sic R5s140989 sic@</w:t>
            </w:r>
          </w:p>
          <w:p w14:paraId="017C8613" w14:textId="77777777" w:rsidR="00300C5B" w:rsidRPr="000A73D5" w:rsidRDefault="00300C5B" w:rsidP="009050D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0A73D5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</w:tc>
      </w:tr>
      <w:tr w:rsidR="00300C5B" w:rsidRPr="000A73D5" w14:paraId="4E0F3577" w14:textId="77777777" w:rsidTr="000441DD">
        <w:tc>
          <w:tcPr>
            <w:tcW w:w="9855" w:type="dxa"/>
          </w:tcPr>
          <w:p w14:paraId="5065021F" w14:textId="77777777" w:rsidR="00300C5B" w:rsidRPr="000A73D5" w:rsidRDefault="00300C5B" w:rsidP="000441DD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</w:p>
        </w:tc>
      </w:tr>
    </w:tbl>
    <w:p w14:paraId="3883026D" w14:textId="77777777" w:rsidR="00300C5B" w:rsidRPr="000A73D5" w:rsidRDefault="00300C5B" w:rsidP="00300C5B">
      <w:pPr>
        <w:spacing w:after="0"/>
        <w:rPr>
          <w:rFonts w:ascii="Arial" w:hAnsi="Arial"/>
          <w:b/>
          <w:color w:val="000000"/>
          <w:lang w:eastAsia="en-GB"/>
        </w:rPr>
      </w:pPr>
    </w:p>
    <w:p w14:paraId="1500F487" w14:textId="77777777" w:rsidR="00300C5B" w:rsidRPr="000A73D5" w:rsidRDefault="00300C5B" w:rsidP="00300C5B">
      <w:pPr>
        <w:spacing w:after="0"/>
        <w:rPr>
          <w:rFonts w:ascii="Arial" w:hAnsi="Arial"/>
          <w:b/>
          <w:color w:val="000000"/>
          <w:lang w:eastAsia="en-GB"/>
        </w:rPr>
      </w:pPr>
    </w:p>
    <w:p w14:paraId="60B1AC38" w14:textId="77777777" w:rsidR="00300C5B" w:rsidRPr="000A73D5" w:rsidRDefault="00300C5B" w:rsidP="00300C5B">
      <w:pPr>
        <w:spacing w:after="0"/>
        <w:rPr>
          <w:rFonts w:ascii="Arial" w:hAnsi="Arial"/>
          <w:b/>
          <w:color w:val="000000"/>
          <w:lang w:eastAsia="en-GB"/>
        </w:rPr>
      </w:pPr>
      <w:r w:rsidRPr="000A73D5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2248D" w:rsidRPr="000A73D5" w14:paraId="2F141EE3" w14:textId="77777777" w:rsidTr="000441DD">
        <w:tc>
          <w:tcPr>
            <w:tcW w:w="9855" w:type="dxa"/>
          </w:tcPr>
          <w:p w14:paraId="1B28BDA2" w14:textId="77777777" w:rsidR="00300C5B" w:rsidRDefault="00300C5B" w:rsidP="000441DD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0A73D5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14:paraId="04FFA8CD" w14:textId="77777777" w:rsidR="009050D2" w:rsidRPr="009050D2" w:rsidRDefault="00154DA1" w:rsidP="00905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154DA1">
              <w:rPr>
                <w:rFonts w:ascii="Courier New" w:hAnsi="Courier New" w:cs="Courier New"/>
                <w:lang w:val="en-US" w:eastAsia="de-DE"/>
              </w:rPr>
              <w:lastRenderedPageBreak/>
              <w:t xml:space="preserve">  </w:t>
            </w:r>
            <w:r w:rsidR="009050D2" w:rsidRPr="009050D2">
              <w:rPr>
                <w:rFonts w:ascii="Courier New" w:hAnsi="Courier New" w:cs="Courier New"/>
                <w:color w:val="3F7F5F"/>
                <w:lang w:eastAsia="en-GB"/>
              </w:rPr>
              <w:t>// Receive REGISTER message</w:t>
            </w:r>
          </w:p>
          <w:p w14:paraId="5EFB75BF" w14:textId="77777777" w:rsidR="009050D2" w:rsidRPr="009050D2" w:rsidRDefault="009050D2" w:rsidP="00905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>U_Dc.</w:t>
            </w:r>
            <w:r w:rsidRPr="009050D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receive</w:t>
            </w:r>
            <w:proofErr w:type="spellEnd"/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>car_UplinkDirectTransfer</w:t>
            </w:r>
            <w:proofErr w:type="spellEnd"/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>utran_CellDedicated</w:t>
            </w:r>
            <w:proofErr w:type="spellEnd"/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6FE0FFD8" w14:textId="77777777" w:rsidR="009050D2" w:rsidRPr="001F7C59" w:rsidRDefault="009050D2" w:rsidP="00905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s-ES" w:eastAsia="en-GB"/>
              </w:rPr>
            </w:pPr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</w:t>
            </w:r>
            <w:r w:rsidRPr="001F7C59">
              <w:rPr>
                <w:rFonts w:ascii="Courier New" w:hAnsi="Courier New" w:cs="Courier New"/>
                <w:color w:val="000000"/>
                <w:lang w:val="es-ES" w:eastAsia="en-GB"/>
              </w:rPr>
              <w:t>tsc_RB3,</w:t>
            </w:r>
          </w:p>
          <w:p w14:paraId="25C3EB0B" w14:textId="77777777" w:rsidR="009050D2" w:rsidRPr="001F7C59" w:rsidRDefault="009050D2" w:rsidP="00905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s-ES" w:eastAsia="en-GB"/>
              </w:rPr>
            </w:pPr>
            <w:r w:rsidRPr="001F7C59">
              <w:rPr>
                <w:rFonts w:ascii="Courier New" w:hAnsi="Courier New" w:cs="Courier New"/>
                <w:color w:val="000000"/>
                <w:lang w:val="es-ES" w:eastAsia="en-GB"/>
              </w:rPr>
              <w:t xml:space="preserve">                                          </w:t>
            </w:r>
            <w:proofErr w:type="spellStart"/>
            <w:r w:rsidRPr="001F7C59">
              <w:rPr>
                <w:rFonts w:ascii="Courier New" w:hAnsi="Courier New" w:cs="Courier New"/>
                <w:color w:val="000000"/>
                <w:lang w:val="es-ES" w:eastAsia="en-GB"/>
              </w:rPr>
              <w:t>cr_U_RegisterMO</w:t>
            </w:r>
            <w:proofErr w:type="spellEnd"/>
            <w:r w:rsidRPr="001F7C59">
              <w:rPr>
                <w:rFonts w:ascii="Courier New" w:hAnsi="Courier New" w:cs="Courier New"/>
                <w:color w:val="000000"/>
                <w:lang w:val="es-ES" w:eastAsia="en-GB"/>
              </w:rPr>
              <w:t>(</w:t>
            </w:r>
            <w:proofErr w:type="spellStart"/>
            <w:r w:rsidRPr="001F7C59">
              <w:rPr>
                <w:rFonts w:ascii="Courier New" w:hAnsi="Courier New" w:cs="Courier New"/>
                <w:color w:val="000000"/>
                <w:lang w:val="es-ES" w:eastAsia="en-GB"/>
              </w:rPr>
              <w:t>cr_FacilityIE_tlv</w:t>
            </w:r>
            <w:proofErr w:type="spellEnd"/>
            <w:r w:rsidRPr="001F7C59">
              <w:rPr>
                <w:rFonts w:ascii="Courier New" w:hAnsi="Courier New" w:cs="Courier New"/>
                <w:color w:val="000000"/>
                <w:lang w:val="es-ES" w:eastAsia="en-GB"/>
              </w:rPr>
              <w:t>,</w:t>
            </w:r>
          </w:p>
          <w:p w14:paraId="681CDC49" w14:textId="77777777" w:rsidR="009050D2" w:rsidRPr="009050D2" w:rsidRDefault="009050D2" w:rsidP="00905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1F7C59">
              <w:rPr>
                <w:rFonts w:ascii="Courier New" w:hAnsi="Courier New" w:cs="Courier New"/>
                <w:color w:val="000000"/>
                <w:lang w:val="es-ES" w:eastAsia="en-GB"/>
              </w:rPr>
              <w:t xml:space="preserve">                                                          </w:t>
            </w:r>
            <w:proofErr w:type="spellStart"/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>cr_SS_VersionIndAny</w:t>
            </w:r>
            <w:proofErr w:type="spellEnd"/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 xml:space="preserve">)))-&gt; </w:t>
            </w:r>
            <w:r w:rsidRPr="009050D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>v_RRC_DataInd</w:t>
            </w:r>
            <w:proofErr w:type="spellEnd"/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 xml:space="preserve">; </w:t>
            </w:r>
            <w:r w:rsidRPr="009050D2">
              <w:rPr>
                <w:rFonts w:ascii="Courier New" w:hAnsi="Courier New" w:cs="Courier New"/>
                <w:color w:val="3F7F5F"/>
                <w:lang w:eastAsia="en-GB"/>
              </w:rPr>
              <w:t>//@sic R5s141079 sic@</w:t>
            </w:r>
          </w:p>
          <w:p w14:paraId="363BCDD0" w14:textId="77777777" w:rsidR="00154DA1" w:rsidRPr="000A73D5" w:rsidRDefault="009050D2" w:rsidP="009050D2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>v_FacilityInvoke</w:t>
            </w:r>
            <w:proofErr w:type="spellEnd"/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 xml:space="preserve"> := f_SS_ComponentsDecode(v_RRC_DataInd.msg.</w:t>
            </w:r>
            <w:r w:rsidRPr="00451673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register</w:t>
            </w:r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 xml:space="preserve">.facility_Str.components); </w:t>
            </w:r>
            <w:r w:rsidRPr="009050D2">
              <w:rPr>
                <w:rFonts w:ascii="Courier New" w:hAnsi="Courier New" w:cs="Courier New"/>
                <w:color w:val="3F7F5F"/>
                <w:lang w:eastAsia="en-GB"/>
              </w:rPr>
              <w:t>// @sic R5s140989 sic@</w:t>
            </w:r>
          </w:p>
          <w:p w14:paraId="2F53709E" w14:textId="77777777" w:rsidR="00300C5B" w:rsidRPr="000A73D5" w:rsidRDefault="00300C5B" w:rsidP="00154DA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0A73D5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</w:tc>
      </w:tr>
    </w:tbl>
    <w:p w14:paraId="31F1BADD" w14:textId="77777777" w:rsidR="00300C5B" w:rsidRDefault="00300C5B" w:rsidP="00300C5B">
      <w:pPr>
        <w:rPr>
          <w:noProof/>
          <w:lang w:val="en-US"/>
        </w:rPr>
      </w:pPr>
    </w:p>
    <w:p w14:paraId="219A864E" w14:textId="77777777" w:rsidR="00417A7C" w:rsidRDefault="00417A7C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401F25E5" w14:textId="77777777" w:rsidR="00417A7C" w:rsidRDefault="00417A7C" w:rsidP="00417A7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61804873"/>
      <w:r>
        <w:rPr>
          <w:b/>
        </w:rPr>
        <w:lastRenderedPageBreak/>
        <w:t xml:space="preserve">Correction to function </w:t>
      </w:r>
      <w:r w:rsidRPr="001C4E30">
        <w:rPr>
          <w:b/>
          <w:noProof/>
          <w:lang w:val="en-US"/>
        </w:rPr>
        <w:t>f_SS_ReceiveRegiste</w:t>
      </w:r>
      <w:r w:rsidR="006B70B6">
        <w:rPr>
          <w:b/>
          <w:noProof/>
          <w:lang w:val="en-US"/>
        </w:rPr>
        <w:t>r_UE_Active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17A7C" w14:paraId="3F070B01" w14:textId="77777777" w:rsidTr="005B39DC">
        <w:trPr>
          <w:trHeight w:val="447"/>
        </w:trPr>
        <w:tc>
          <w:tcPr>
            <w:tcW w:w="1985" w:type="dxa"/>
          </w:tcPr>
          <w:p w14:paraId="05FD8794" w14:textId="77777777" w:rsidR="00417A7C" w:rsidRPr="00E751F5" w:rsidRDefault="00417A7C" w:rsidP="005B39D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A46F3E2" w14:textId="77777777" w:rsidR="00417A7C" w:rsidRDefault="00417A7C" w:rsidP="005B3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f_SS_ReceiveRegister</w:t>
            </w:r>
            <w:r w:rsidR="006B70B6">
              <w:rPr>
                <w:noProof/>
                <w:lang w:val="en-US"/>
              </w:rPr>
              <w:t>_UE_Active</w:t>
            </w:r>
          </w:p>
        </w:tc>
      </w:tr>
      <w:tr w:rsidR="00417A7C" w14:paraId="18119010" w14:textId="77777777" w:rsidTr="005B39DC">
        <w:trPr>
          <w:trHeight w:val="452"/>
        </w:trPr>
        <w:tc>
          <w:tcPr>
            <w:tcW w:w="1985" w:type="dxa"/>
          </w:tcPr>
          <w:p w14:paraId="0C3E0068" w14:textId="77777777" w:rsidR="00417A7C" w:rsidRPr="00E751F5" w:rsidRDefault="00417A7C" w:rsidP="005B39D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1A23D7E" w14:textId="77777777" w:rsidR="00417A7C" w:rsidRDefault="00417A7C" w:rsidP="005B39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the current TTCN implementation of the function f_SS_ReceiveRegister</w:t>
            </w:r>
            <w:r w:rsidR="00E96518">
              <w:rPr>
                <w:noProof/>
                <w:lang w:val="en-US"/>
              </w:rPr>
              <w:t xml:space="preserve">_UE_Active </w:t>
            </w:r>
            <w:r>
              <w:rPr>
                <w:noProof/>
                <w:lang w:val="en-US"/>
              </w:rPr>
              <w:t xml:space="preserve"> the variable v_FacilityInvoke is assigned :</w:t>
            </w:r>
          </w:p>
          <w:p w14:paraId="081DEEF5" w14:textId="77777777" w:rsidR="00417A7C" w:rsidRDefault="00417A7C" w:rsidP="005B39DC">
            <w:pPr>
              <w:pStyle w:val="CRCoverPage"/>
              <w:spacing w:after="0"/>
              <w:ind w:left="100"/>
              <w:rPr>
                <w:rFonts w:ascii="Courier New" w:hAnsi="Courier New" w:cs="Courier New"/>
                <w:color w:val="000000"/>
                <w:lang w:eastAsia="en-GB"/>
              </w:rPr>
            </w:pPr>
            <w:proofErr w:type="spellStart"/>
            <w:r w:rsidRPr="00312BB4">
              <w:rPr>
                <w:rFonts w:ascii="Courier New" w:hAnsi="Courier New" w:cs="Courier New"/>
                <w:color w:val="000000"/>
                <w:lang w:eastAsia="en-GB"/>
              </w:rPr>
              <w:t>v_FacilityInvoke</w:t>
            </w:r>
            <w:proofErr w:type="spellEnd"/>
            <w:r w:rsidRPr="00312BB4">
              <w:rPr>
                <w:rFonts w:ascii="Courier New" w:hAnsi="Courier New" w:cs="Courier New"/>
                <w:color w:val="000000"/>
                <w:lang w:eastAsia="en-GB"/>
              </w:rPr>
              <w:t xml:space="preserve"> := f_SS_ComponentsDecode(v_RRC_DataInd.msg.</w:t>
            </w:r>
            <w:r w:rsidRPr="00312BB4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facilityul</w:t>
            </w:r>
            <w:r w:rsidRPr="00312BB4">
              <w:rPr>
                <w:rFonts w:ascii="Courier New" w:hAnsi="Courier New" w:cs="Courier New"/>
                <w:color w:val="000000"/>
                <w:lang w:eastAsia="en-GB"/>
              </w:rPr>
              <w:t>.facility_Str.components);</w:t>
            </w:r>
          </w:p>
          <w:p w14:paraId="7F64DADB" w14:textId="77777777" w:rsidR="00417A7C" w:rsidRDefault="00417A7C" w:rsidP="005B39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B2D0A0E" w14:textId="77777777" w:rsidR="00417A7C" w:rsidRDefault="00417A7C" w:rsidP="005B39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is incorrect. </w:t>
            </w:r>
          </w:p>
          <w:p w14:paraId="69E796B9" w14:textId="77777777" w:rsidR="00417A7C" w:rsidRDefault="00417A7C" w:rsidP="005B39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assignment should be based on the earlier received REGISTER message, but the assignment happnes based on FACILITYul. </w:t>
            </w:r>
          </w:p>
          <w:p w14:paraId="748E16AA" w14:textId="77777777" w:rsidR="00417A7C" w:rsidRDefault="00417A7C" w:rsidP="005B39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assignment should be :</w:t>
            </w:r>
          </w:p>
          <w:p w14:paraId="0A086156" w14:textId="77777777" w:rsidR="00417A7C" w:rsidRPr="00312BB4" w:rsidRDefault="00417A7C" w:rsidP="005B39DC">
            <w:pPr>
              <w:pStyle w:val="CRCoverPage"/>
              <w:spacing w:after="0"/>
              <w:ind w:left="100"/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</w:pPr>
            <w:r w:rsidRPr="00312BB4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Pr="00312BB4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>v_FacilityInvoke</w:t>
            </w:r>
            <w:proofErr w:type="spellEnd"/>
            <w:r w:rsidRPr="00312BB4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 xml:space="preserve"> := f_SS_ComponentsDecode(v_RRC_DataInd.msg.</w:t>
            </w:r>
            <w:r w:rsidRPr="00312BB4">
              <w:rPr>
                <w:rStyle w:val="Strong"/>
                <w:rFonts w:cs="Arial"/>
                <w:b w:val="0"/>
                <w:color w:val="000000"/>
                <w:sz w:val="18"/>
                <w:szCs w:val="18"/>
                <w:highlight w:val="yellow"/>
                <w:shd w:val="clear" w:color="auto" w:fill="FFFFFF"/>
              </w:rPr>
              <w:t>register</w:t>
            </w:r>
            <w:r w:rsidRPr="00312BB4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>.facility_Str.components); // </w:t>
            </w:r>
            <w:hyperlink r:id="rId17" w:history="1">
              <w:r w:rsidRPr="00312BB4">
                <w:rPr>
                  <w:rStyle w:val="Hyperlink"/>
                  <w:rFonts w:cs="Arial"/>
                  <w:b/>
                  <w:bCs/>
                  <w:color w:val="0F62FE"/>
                  <w:sz w:val="18"/>
                  <w:szCs w:val="18"/>
                  <w:shd w:val="clear" w:color="auto" w:fill="FFFFFF"/>
                </w:rPr>
                <w:t>@sic</w:t>
              </w:r>
            </w:hyperlink>
            <w:r w:rsidRPr="00312BB4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> R5s140989 sic@ </w:t>
            </w:r>
          </w:p>
          <w:p w14:paraId="7E8AD12B" w14:textId="77777777" w:rsidR="00417A7C" w:rsidRDefault="00417A7C" w:rsidP="005B39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E874FEA" w14:textId="77777777" w:rsidR="00417A7C" w:rsidRPr="005C576A" w:rsidRDefault="00417A7C" w:rsidP="00E9651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needs to be corrected.</w:t>
            </w:r>
          </w:p>
        </w:tc>
      </w:tr>
      <w:tr w:rsidR="00417A7C" w14:paraId="75875ED1" w14:textId="77777777" w:rsidTr="005B39DC">
        <w:tc>
          <w:tcPr>
            <w:tcW w:w="1985" w:type="dxa"/>
          </w:tcPr>
          <w:p w14:paraId="74D0774C" w14:textId="77777777" w:rsidR="00417A7C" w:rsidRPr="00E751F5" w:rsidRDefault="00417A7C" w:rsidP="005B39D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C7D955E" w14:textId="77777777" w:rsidR="00417A7C" w:rsidRDefault="00417A7C" w:rsidP="005B39DC">
            <w:pPr>
              <w:pStyle w:val="CRCoverPage"/>
              <w:spacing w:after="0"/>
              <w:ind w:left="100"/>
            </w:pPr>
            <w:r>
              <w:t xml:space="preserve">Instead of assigning </w:t>
            </w:r>
          </w:p>
          <w:p w14:paraId="78D8339A" w14:textId="77777777" w:rsidR="00417A7C" w:rsidRDefault="00417A7C" w:rsidP="005B39DC">
            <w:pPr>
              <w:pStyle w:val="CRCoverPage"/>
              <w:spacing w:after="0"/>
              <w:ind w:left="100"/>
              <w:rPr>
                <w:rFonts w:ascii="Courier New" w:hAnsi="Courier New" w:cs="Courier New"/>
                <w:color w:val="000000"/>
                <w:lang w:eastAsia="en-GB"/>
              </w:rPr>
            </w:pPr>
            <w:proofErr w:type="spellStart"/>
            <w:r w:rsidRPr="00312BB4">
              <w:rPr>
                <w:rFonts w:ascii="Courier New" w:hAnsi="Courier New" w:cs="Courier New"/>
                <w:color w:val="000000"/>
                <w:lang w:eastAsia="en-GB"/>
              </w:rPr>
              <w:t>v_FacilityInvoke</w:t>
            </w:r>
            <w:proofErr w:type="spellEnd"/>
            <w:r w:rsidRPr="00312BB4">
              <w:rPr>
                <w:rFonts w:ascii="Courier New" w:hAnsi="Courier New" w:cs="Courier New"/>
                <w:color w:val="000000"/>
                <w:lang w:eastAsia="en-GB"/>
              </w:rPr>
              <w:t xml:space="preserve"> := f_SS_ComponentsDecode(v_RRC_DataInd.msg.</w:t>
            </w:r>
            <w:r w:rsidRPr="00312BB4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facilityul</w:t>
            </w:r>
            <w:r w:rsidRPr="00312BB4">
              <w:rPr>
                <w:rFonts w:ascii="Courier New" w:hAnsi="Courier New" w:cs="Courier New"/>
                <w:color w:val="000000"/>
                <w:lang w:eastAsia="en-GB"/>
              </w:rPr>
              <w:t>.facility_Str.components);</w:t>
            </w:r>
          </w:p>
          <w:p w14:paraId="19408FE9" w14:textId="77777777" w:rsidR="00417A7C" w:rsidRPr="00312BB4" w:rsidRDefault="00417A7C" w:rsidP="005B39DC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en-GB"/>
              </w:rPr>
            </w:pPr>
            <w:r w:rsidRPr="00312BB4">
              <w:rPr>
                <w:rFonts w:cs="Arial"/>
                <w:color w:val="000000"/>
                <w:lang w:eastAsia="en-GB"/>
              </w:rPr>
              <w:t>assigned</w:t>
            </w:r>
          </w:p>
          <w:p w14:paraId="5CDDA5F3" w14:textId="77777777" w:rsidR="00417A7C" w:rsidRPr="00A02D35" w:rsidRDefault="00417A7C" w:rsidP="005B39DC">
            <w:pPr>
              <w:pStyle w:val="CRCoverPage"/>
              <w:spacing w:after="0"/>
              <w:ind w:left="100"/>
              <w:rPr>
                <w:rFonts w:ascii="Courier New" w:hAnsi="Courier New" w:cs="Courier New"/>
                <w:b/>
                <w:color w:val="000000"/>
                <w:lang w:eastAsia="en-GB"/>
              </w:rPr>
            </w:pPr>
            <w:proofErr w:type="spellStart"/>
            <w:r w:rsidRPr="00A02D35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>v_FacilityInvoke</w:t>
            </w:r>
            <w:proofErr w:type="spellEnd"/>
            <w:r w:rsidRPr="00A02D35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 xml:space="preserve"> := f_SS_ComponentsDecode(v_RRC_DataInd.msg.</w:t>
            </w:r>
            <w:r w:rsidRPr="00A02D35">
              <w:rPr>
                <w:rStyle w:val="Strong"/>
                <w:rFonts w:cs="Arial"/>
                <w:b w:val="0"/>
                <w:color w:val="000000"/>
                <w:sz w:val="18"/>
                <w:szCs w:val="18"/>
                <w:highlight w:val="yellow"/>
                <w:shd w:val="clear" w:color="auto" w:fill="FFFFFF"/>
              </w:rPr>
              <w:t>register</w:t>
            </w:r>
            <w:r w:rsidRPr="00A02D35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>.facility_Str.components); // </w:t>
            </w:r>
            <w:hyperlink r:id="rId18" w:history="1">
              <w:r w:rsidRPr="00A02D35">
                <w:rPr>
                  <w:rStyle w:val="Hyperlink"/>
                  <w:rFonts w:cs="Arial"/>
                  <w:b/>
                  <w:bCs/>
                  <w:color w:val="0F62FE"/>
                  <w:sz w:val="18"/>
                  <w:szCs w:val="18"/>
                  <w:shd w:val="clear" w:color="auto" w:fill="FFFFFF"/>
                </w:rPr>
                <w:t>@sic</w:t>
              </w:r>
            </w:hyperlink>
            <w:r w:rsidRPr="00A02D35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> R5s140989 sic@ </w:t>
            </w:r>
          </w:p>
          <w:p w14:paraId="3E343FFB" w14:textId="77777777" w:rsidR="00417A7C" w:rsidRPr="001C4E30" w:rsidRDefault="00417A7C" w:rsidP="005B39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7A7C" w14:paraId="2E327A70" w14:textId="77777777" w:rsidTr="005B39DC">
        <w:tc>
          <w:tcPr>
            <w:tcW w:w="1985" w:type="dxa"/>
          </w:tcPr>
          <w:p w14:paraId="654D6193" w14:textId="77777777" w:rsidR="00417A7C" w:rsidRPr="00E751F5" w:rsidRDefault="00417A7C" w:rsidP="005B39D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4A522BC" w14:textId="77777777" w:rsidR="00417A7C" w:rsidRPr="00811A71" w:rsidRDefault="00417A7C" w:rsidP="005B39DC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US"/>
              </w:rPr>
              <w:t>Common/SS_CommonFunctions.ttcn</w:t>
            </w:r>
          </w:p>
        </w:tc>
      </w:tr>
      <w:tr w:rsidR="00417A7C" w:rsidRPr="00E751F5" w14:paraId="7EBF6B74" w14:textId="77777777" w:rsidTr="005B39DC">
        <w:tc>
          <w:tcPr>
            <w:tcW w:w="1985" w:type="dxa"/>
          </w:tcPr>
          <w:p w14:paraId="618FE2FE" w14:textId="77777777" w:rsidR="00417A7C" w:rsidRPr="00E751F5" w:rsidRDefault="00417A7C" w:rsidP="005B39D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8040EFA" w14:textId="2934EB52" w:rsidR="00417A7C" w:rsidRPr="00E751F5" w:rsidRDefault="001F7C59" w:rsidP="005B39DC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08A2ACB" w14:textId="77777777" w:rsidR="00417A7C" w:rsidRDefault="00417A7C" w:rsidP="00417A7C">
      <w:pPr>
        <w:rPr>
          <w:noProof/>
          <w:lang w:val="en-US"/>
        </w:rPr>
      </w:pPr>
    </w:p>
    <w:p w14:paraId="1F9865B8" w14:textId="77777777" w:rsidR="00417A7C" w:rsidRDefault="00417A7C" w:rsidP="00417A7C">
      <w:pPr>
        <w:rPr>
          <w:noProof/>
        </w:rPr>
      </w:pPr>
    </w:p>
    <w:p w14:paraId="3483119F" w14:textId="77777777" w:rsidR="00417A7C" w:rsidRDefault="00417A7C" w:rsidP="00417A7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17A7C" w:rsidRPr="000A73D5" w14:paraId="1F4D2296" w14:textId="77777777" w:rsidTr="005B39DC">
        <w:tc>
          <w:tcPr>
            <w:tcW w:w="9855" w:type="dxa"/>
          </w:tcPr>
          <w:p w14:paraId="2347C912" w14:textId="77777777" w:rsidR="00417A7C" w:rsidRPr="000A73D5" w:rsidRDefault="00417A7C" w:rsidP="005B39DC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0A73D5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14:paraId="13F975E2" w14:textId="77777777" w:rsidR="00F51F7E" w:rsidRPr="00F51F7E" w:rsidRDefault="00F51F7E" w:rsidP="00F51F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51F7E">
              <w:rPr>
                <w:rFonts w:ascii="Courier New" w:hAnsi="Courier New" w:cs="Courier New"/>
                <w:color w:val="3F7F5F"/>
                <w:lang w:eastAsia="en-GB"/>
              </w:rPr>
              <w:t>// Receive REGISTER message</w:t>
            </w:r>
          </w:p>
          <w:p w14:paraId="642C175F" w14:textId="77777777" w:rsidR="00F51F7E" w:rsidRPr="00F51F7E" w:rsidRDefault="00F51F7E" w:rsidP="00F51F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>U_Dc.</w:t>
            </w:r>
            <w:r w:rsidRPr="00F51F7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receive</w:t>
            </w:r>
            <w:proofErr w:type="spellEnd"/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>car_UplinkDirectTransfer</w:t>
            </w:r>
            <w:proofErr w:type="spellEnd"/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>utran_CellDedicated</w:t>
            </w:r>
            <w:proofErr w:type="spellEnd"/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0A89812A" w14:textId="77777777" w:rsidR="00F51F7E" w:rsidRPr="001F7C59" w:rsidRDefault="00F51F7E" w:rsidP="00F51F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s-ES" w:eastAsia="en-GB"/>
              </w:rPr>
            </w:pPr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</w:t>
            </w:r>
            <w:r w:rsidRPr="001F7C59">
              <w:rPr>
                <w:rFonts w:ascii="Courier New" w:hAnsi="Courier New" w:cs="Courier New"/>
                <w:color w:val="000000"/>
                <w:lang w:val="es-ES" w:eastAsia="en-GB"/>
              </w:rPr>
              <w:t>tsc_RB3,</w:t>
            </w:r>
          </w:p>
          <w:p w14:paraId="582CE014" w14:textId="77777777" w:rsidR="00F51F7E" w:rsidRPr="001F7C59" w:rsidRDefault="00F51F7E" w:rsidP="00F51F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s-ES" w:eastAsia="en-GB"/>
              </w:rPr>
            </w:pPr>
            <w:r w:rsidRPr="001F7C59">
              <w:rPr>
                <w:rFonts w:ascii="Courier New" w:hAnsi="Courier New" w:cs="Courier New"/>
                <w:color w:val="000000"/>
                <w:lang w:val="es-ES" w:eastAsia="en-GB"/>
              </w:rPr>
              <w:t xml:space="preserve">                                          </w:t>
            </w:r>
            <w:proofErr w:type="spellStart"/>
            <w:r w:rsidRPr="001F7C59">
              <w:rPr>
                <w:rFonts w:ascii="Courier New" w:hAnsi="Courier New" w:cs="Courier New"/>
                <w:color w:val="000000"/>
                <w:lang w:val="es-ES" w:eastAsia="en-GB"/>
              </w:rPr>
              <w:t>cr_U_RegisterMO</w:t>
            </w:r>
            <w:proofErr w:type="spellEnd"/>
            <w:r w:rsidRPr="001F7C59">
              <w:rPr>
                <w:rFonts w:ascii="Courier New" w:hAnsi="Courier New" w:cs="Courier New"/>
                <w:color w:val="000000"/>
                <w:lang w:val="es-ES" w:eastAsia="en-GB"/>
              </w:rPr>
              <w:t>(</w:t>
            </w:r>
            <w:proofErr w:type="spellStart"/>
            <w:r w:rsidRPr="001F7C59">
              <w:rPr>
                <w:rFonts w:ascii="Courier New" w:hAnsi="Courier New" w:cs="Courier New"/>
                <w:color w:val="000000"/>
                <w:lang w:val="es-ES" w:eastAsia="en-GB"/>
              </w:rPr>
              <w:t>cr_FacilityIE_tlv</w:t>
            </w:r>
            <w:proofErr w:type="spellEnd"/>
            <w:r w:rsidRPr="001F7C59">
              <w:rPr>
                <w:rFonts w:ascii="Courier New" w:hAnsi="Courier New" w:cs="Courier New"/>
                <w:color w:val="000000"/>
                <w:lang w:val="es-ES" w:eastAsia="en-GB"/>
              </w:rPr>
              <w:t>,</w:t>
            </w:r>
          </w:p>
          <w:p w14:paraId="4C9D4578" w14:textId="77777777" w:rsidR="00F51F7E" w:rsidRPr="00F51F7E" w:rsidRDefault="00F51F7E" w:rsidP="00F51F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1F7C59">
              <w:rPr>
                <w:rFonts w:ascii="Courier New" w:hAnsi="Courier New" w:cs="Courier New"/>
                <w:color w:val="000000"/>
                <w:lang w:val="es-ES" w:eastAsia="en-GB"/>
              </w:rPr>
              <w:t xml:space="preserve">                                                          </w:t>
            </w:r>
            <w:proofErr w:type="spellStart"/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>cr_SS_VersionIndAny</w:t>
            </w:r>
            <w:proofErr w:type="spellEnd"/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 xml:space="preserve">))) -&gt; </w:t>
            </w:r>
            <w:r w:rsidRPr="00F51F7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>v_RRC_DataInd</w:t>
            </w:r>
            <w:proofErr w:type="spellEnd"/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 xml:space="preserve">;  </w:t>
            </w:r>
            <w:r w:rsidRPr="00F51F7E">
              <w:rPr>
                <w:rFonts w:ascii="Courier New" w:hAnsi="Courier New" w:cs="Courier New"/>
                <w:color w:val="3F7F5F"/>
                <w:lang w:eastAsia="en-GB"/>
              </w:rPr>
              <w:t>//@sic R5s141081 sic@</w:t>
            </w:r>
          </w:p>
          <w:p w14:paraId="487EDD24" w14:textId="77777777" w:rsidR="00F51F7E" w:rsidRDefault="00F51F7E" w:rsidP="00F51F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3F7F5F"/>
                <w:lang w:eastAsia="en-GB"/>
              </w:rPr>
            </w:pPr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>v_FacilityInvoke</w:t>
            </w:r>
            <w:proofErr w:type="spellEnd"/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 xml:space="preserve"> := f_SS_ComponentsDecode(v_RRC_DataInd.msg.facilityul.facility_Str.components); </w:t>
            </w:r>
            <w:r w:rsidRPr="00F51F7E">
              <w:rPr>
                <w:rFonts w:ascii="Courier New" w:hAnsi="Courier New" w:cs="Courier New"/>
                <w:color w:val="3F7F5F"/>
                <w:lang w:eastAsia="en-GB"/>
              </w:rPr>
              <w:t>// @sic R5s140989 sic@</w:t>
            </w:r>
          </w:p>
          <w:p w14:paraId="45F69208" w14:textId="77777777" w:rsidR="00417A7C" w:rsidRPr="000A73D5" w:rsidRDefault="00417A7C" w:rsidP="00F51F7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0A73D5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</w:tc>
      </w:tr>
      <w:tr w:rsidR="00417A7C" w:rsidRPr="000A73D5" w14:paraId="161CC691" w14:textId="77777777" w:rsidTr="005B39DC">
        <w:tc>
          <w:tcPr>
            <w:tcW w:w="9855" w:type="dxa"/>
          </w:tcPr>
          <w:p w14:paraId="6D349A9F" w14:textId="77777777" w:rsidR="00417A7C" w:rsidRPr="000A73D5" w:rsidRDefault="00417A7C" w:rsidP="005B39DC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</w:p>
        </w:tc>
      </w:tr>
    </w:tbl>
    <w:p w14:paraId="68FA6571" w14:textId="77777777" w:rsidR="00417A7C" w:rsidRPr="000A73D5" w:rsidRDefault="00417A7C" w:rsidP="00417A7C">
      <w:pPr>
        <w:spacing w:after="0"/>
        <w:rPr>
          <w:rFonts w:ascii="Arial" w:hAnsi="Arial"/>
          <w:b/>
          <w:color w:val="000000"/>
          <w:lang w:eastAsia="en-GB"/>
        </w:rPr>
      </w:pPr>
    </w:p>
    <w:p w14:paraId="691285CD" w14:textId="77777777" w:rsidR="00417A7C" w:rsidRPr="000A73D5" w:rsidRDefault="00417A7C" w:rsidP="00417A7C">
      <w:pPr>
        <w:spacing w:after="0"/>
        <w:rPr>
          <w:rFonts w:ascii="Arial" w:hAnsi="Arial"/>
          <w:b/>
          <w:color w:val="000000"/>
          <w:lang w:eastAsia="en-GB"/>
        </w:rPr>
      </w:pPr>
    </w:p>
    <w:p w14:paraId="06A3FCF1" w14:textId="77777777" w:rsidR="00417A7C" w:rsidRPr="000A73D5" w:rsidRDefault="00417A7C" w:rsidP="00417A7C">
      <w:pPr>
        <w:spacing w:after="0"/>
        <w:rPr>
          <w:rFonts w:ascii="Arial" w:hAnsi="Arial"/>
          <w:b/>
          <w:color w:val="000000"/>
          <w:lang w:eastAsia="en-GB"/>
        </w:rPr>
      </w:pPr>
      <w:r w:rsidRPr="000A73D5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17A7C" w:rsidRPr="000A73D5" w14:paraId="332EFD54" w14:textId="77777777" w:rsidTr="005B39DC">
        <w:tc>
          <w:tcPr>
            <w:tcW w:w="9855" w:type="dxa"/>
          </w:tcPr>
          <w:p w14:paraId="5C2B5981" w14:textId="77777777" w:rsidR="00417A7C" w:rsidRDefault="00417A7C" w:rsidP="005B39DC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0A73D5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14:paraId="06158D4C" w14:textId="77777777" w:rsidR="00F51F7E" w:rsidRPr="00F51F7E" w:rsidRDefault="00F51F7E" w:rsidP="00F51F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51F7E">
              <w:rPr>
                <w:rFonts w:ascii="Courier New" w:hAnsi="Courier New" w:cs="Courier New"/>
                <w:color w:val="3F7F5F"/>
                <w:lang w:eastAsia="en-GB"/>
              </w:rPr>
              <w:t>// Receive REGISTER message</w:t>
            </w:r>
          </w:p>
          <w:p w14:paraId="03DA5183" w14:textId="77777777" w:rsidR="00F51F7E" w:rsidRPr="00F51F7E" w:rsidRDefault="00F51F7E" w:rsidP="00F51F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>U_Dc.</w:t>
            </w:r>
            <w:r w:rsidRPr="00F51F7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receive</w:t>
            </w:r>
            <w:proofErr w:type="spellEnd"/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>car_UplinkDirectTransfer</w:t>
            </w:r>
            <w:proofErr w:type="spellEnd"/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>utran_CellDedicated</w:t>
            </w:r>
            <w:proofErr w:type="spellEnd"/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6975CB34" w14:textId="77777777" w:rsidR="00F51F7E" w:rsidRPr="001F7C59" w:rsidRDefault="00F51F7E" w:rsidP="00F51F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s-ES" w:eastAsia="en-GB"/>
              </w:rPr>
            </w:pPr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</w:t>
            </w:r>
            <w:r w:rsidRPr="001F7C59">
              <w:rPr>
                <w:rFonts w:ascii="Courier New" w:hAnsi="Courier New" w:cs="Courier New"/>
                <w:color w:val="000000"/>
                <w:lang w:val="es-ES" w:eastAsia="en-GB"/>
              </w:rPr>
              <w:t>tsc_RB3,</w:t>
            </w:r>
          </w:p>
          <w:p w14:paraId="67018811" w14:textId="77777777" w:rsidR="00F51F7E" w:rsidRPr="001F7C59" w:rsidRDefault="00F51F7E" w:rsidP="00F51F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s-ES" w:eastAsia="en-GB"/>
              </w:rPr>
            </w:pPr>
            <w:r w:rsidRPr="001F7C59">
              <w:rPr>
                <w:rFonts w:ascii="Courier New" w:hAnsi="Courier New" w:cs="Courier New"/>
                <w:color w:val="000000"/>
                <w:lang w:val="es-ES" w:eastAsia="en-GB"/>
              </w:rPr>
              <w:t xml:space="preserve">                                          </w:t>
            </w:r>
            <w:proofErr w:type="spellStart"/>
            <w:r w:rsidRPr="001F7C59">
              <w:rPr>
                <w:rFonts w:ascii="Courier New" w:hAnsi="Courier New" w:cs="Courier New"/>
                <w:color w:val="000000"/>
                <w:lang w:val="es-ES" w:eastAsia="en-GB"/>
              </w:rPr>
              <w:t>cr_U_RegisterMO</w:t>
            </w:r>
            <w:proofErr w:type="spellEnd"/>
            <w:r w:rsidRPr="001F7C59">
              <w:rPr>
                <w:rFonts w:ascii="Courier New" w:hAnsi="Courier New" w:cs="Courier New"/>
                <w:color w:val="000000"/>
                <w:lang w:val="es-ES" w:eastAsia="en-GB"/>
              </w:rPr>
              <w:t>(</w:t>
            </w:r>
            <w:proofErr w:type="spellStart"/>
            <w:r w:rsidRPr="001F7C59">
              <w:rPr>
                <w:rFonts w:ascii="Courier New" w:hAnsi="Courier New" w:cs="Courier New"/>
                <w:color w:val="000000"/>
                <w:lang w:val="es-ES" w:eastAsia="en-GB"/>
              </w:rPr>
              <w:t>cr_FacilityIE_tlv</w:t>
            </w:r>
            <w:proofErr w:type="spellEnd"/>
            <w:r w:rsidRPr="001F7C59">
              <w:rPr>
                <w:rFonts w:ascii="Courier New" w:hAnsi="Courier New" w:cs="Courier New"/>
                <w:color w:val="000000"/>
                <w:lang w:val="es-ES" w:eastAsia="en-GB"/>
              </w:rPr>
              <w:t>,</w:t>
            </w:r>
          </w:p>
          <w:p w14:paraId="40CDEFE2" w14:textId="77777777" w:rsidR="00F51F7E" w:rsidRPr="00F51F7E" w:rsidRDefault="00F51F7E" w:rsidP="00F51F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1F7C59">
              <w:rPr>
                <w:rFonts w:ascii="Courier New" w:hAnsi="Courier New" w:cs="Courier New"/>
                <w:color w:val="000000"/>
                <w:lang w:val="es-ES" w:eastAsia="en-GB"/>
              </w:rPr>
              <w:t xml:space="preserve">                                                          </w:t>
            </w:r>
            <w:proofErr w:type="spellStart"/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>cr_SS_VersionIndAny</w:t>
            </w:r>
            <w:proofErr w:type="spellEnd"/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 xml:space="preserve">))) -&gt; </w:t>
            </w:r>
            <w:r w:rsidRPr="00F51F7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>v_RRC_DataInd</w:t>
            </w:r>
            <w:proofErr w:type="spellEnd"/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 xml:space="preserve">;  </w:t>
            </w:r>
            <w:r w:rsidRPr="00F51F7E">
              <w:rPr>
                <w:rFonts w:ascii="Courier New" w:hAnsi="Courier New" w:cs="Courier New"/>
                <w:color w:val="3F7F5F"/>
                <w:lang w:eastAsia="en-GB"/>
              </w:rPr>
              <w:t>//@sic R5s141081 sic@</w:t>
            </w:r>
          </w:p>
          <w:p w14:paraId="377886AC" w14:textId="77777777" w:rsidR="00F51F7E" w:rsidRDefault="00F51F7E" w:rsidP="00F51F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3F7F5F"/>
                <w:lang w:eastAsia="en-GB"/>
              </w:rPr>
            </w:pPr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>v_FacilityInvoke</w:t>
            </w:r>
            <w:proofErr w:type="spellEnd"/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 xml:space="preserve"> := f_SS_ComponentsDecode(v_RRC_DataInd.msg.</w:t>
            </w:r>
            <w:r w:rsidRPr="00700929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register</w:t>
            </w:r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 xml:space="preserve">.facility_Str.components); </w:t>
            </w:r>
            <w:r w:rsidRPr="00F51F7E">
              <w:rPr>
                <w:rFonts w:ascii="Courier New" w:hAnsi="Courier New" w:cs="Courier New"/>
                <w:color w:val="3F7F5F"/>
                <w:lang w:eastAsia="en-GB"/>
              </w:rPr>
              <w:t>// @sic R5s140989 sic@</w:t>
            </w:r>
          </w:p>
          <w:p w14:paraId="25D33899" w14:textId="77777777" w:rsidR="00417A7C" w:rsidRPr="000A73D5" w:rsidRDefault="00417A7C" w:rsidP="00F51F7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0A73D5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</w:tc>
      </w:tr>
    </w:tbl>
    <w:p w14:paraId="2CB95EC0" w14:textId="77777777"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34FC98" w14:textId="77777777" w:rsidR="00E11CE0" w:rsidRDefault="00E11CE0">
      <w:r>
        <w:separator/>
      </w:r>
    </w:p>
  </w:endnote>
  <w:endnote w:type="continuationSeparator" w:id="0">
    <w:p w14:paraId="1742DE0F" w14:textId="77777777" w:rsidR="00E11CE0" w:rsidRDefault="00E11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C4898C" w14:textId="77777777" w:rsidR="00E11CE0" w:rsidRDefault="00E11CE0">
      <w:r>
        <w:separator/>
      </w:r>
    </w:p>
  </w:footnote>
  <w:footnote w:type="continuationSeparator" w:id="0">
    <w:p w14:paraId="6AD391F1" w14:textId="77777777" w:rsidR="00E11CE0" w:rsidRDefault="00E11C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4020B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4332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879EB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C78DE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41DD"/>
    <w:rsid w:val="00063675"/>
    <w:rsid w:val="000914DA"/>
    <w:rsid w:val="000A1C38"/>
    <w:rsid w:val="000A3AC1"/>
    <w:rsid w:val="000A6394"/>
    <w:rsid w:val="000A73D5"/>
    <w:rsid w:val="000B7FED"/>
    <w:rsid w:val="000C038A"/>
    <w:rsid w:val="000C6598"/>
    <w:rsid w:val="000D34A7"/>
    <w:rsid w:val="000E40ED"/>
    <w:rsid w:val="001053EB"/>
    <w:rsid w:val="00106C43"/>
    <w:rsid w:val="00145D43"/>
    <w:rsid w:val="00154DA1"/>
    <w:rsid w:val="00154EF6"/>
    <w:rsid w:val="00157804"/>
    <w:rsid w:val="00192C46"/>
    <w:rsid w:val="001A08B3"/>
    <w:rsid w:val="001A7B60"/>
    <w:rsid w:val="001B52F0"/>
    <w:rsid w:val="001B7A65"/>
    <w:rsid w:val="001C4E30"/>
    <w:rsid w:val="001C4EB9"/>
    <w:rsid w:val="001E41F3"/>
    <w:rsid w:val="001F7C59"/>
    <w:rsid w:val="00217D9A"/>
    <w:rsid w:val="00224696"/>
    <w:rsid w:val="0026004D"/>
    <w:rsid w:val="002640DD"/>
    <w:rsid w:val="00275D12"/>
    <w:rsid w:val="00284C95"/>
    <w:rsid w:val="00284FEB"/>
    <w:rsid w:val="002860C4"/>
    <w:rsid w:val="002B5741"/>
    <w:rsid w:val="00300C5B"/>
    <w:rsid w:val="00304F33"/>
    <w:rsid w:val="00305409"/>
    <w:rsid w:val="00312BB4"/>
    <w:rsid w:val="003609EF"/>
    <w:rsid w:val="0036231A"/>
    <w:rsid w:val="00374DD4"/>
    <w:rsid w:val="003E1A36"/>
    <w:rsid w:val="003E49B6"/>
    <w:rsid w:val="00410371"/>
    <w:rsid w:val="00416B5B"/>
    <w:rsid w:val="00417A7C"/>
    <w:rsid w:val="004242F1"/>
    <w:rsid w:val="00426BAD"/>
    <w:rsid w:val="00446488"/>
    <w:rsid w:val="00451673"/>
    <w:rsid w:val="00461F12"/>
    <w:rsid w:val="004B39C4"/>
    <w:rsid w:val="004B75B7"/>
    <w:rsid w:val="004D63AB"/>
    <w:rsid w:val="004E2639"/>
    <w:rsid w:val="004E709B"/>
    <w:rsid w:val="00501FBE"/>
    <w:rsid w:val="0051580D"/>
    <w:rsid w:val="0052248D"/>
    <w:rsid w:val="00547111"/>
    <w:rsid w:val="005608A5"/>
    <w:rsid w:val="00592D74"/>
    <w:rsid w:val="005C576A"/>
    <w:rsid w:val="005D4E20"/>
    <w:rsid w:val="005E2C44"/>
    <w:rsid w:val="00617D68"/>
    <w:rsid w:val="00621188"/>
    <w:rsid w:val="006257ED"/>
    <w:rsid w:val="00661AEE"/>
    <w:rsid w:val="00681541"/>
    <w:rsid w:val="00695808"/>
    <w:rsid w:val="006B46FB"/>
    <w:rsid w:val="006B70B6"/>
    <w:rsid w:val="006E21FB"/>
    <w:rsid w:val="00700929"/>
    <w:rsid w:val="0071206F"/>
    <w:rsid w:val="00772610"/>
    <w:rsid w:val="00792342"/>
    <w:rsid w:val="007977A8"/>
    <w:rsid w:val="007B4BE6"/>
    <w:rsid w:val="007B512A"/>
    <w:rsid w:val="007C2097"/>
    <w:rsid w:val="007D6A07"/>
    <w:rsid w:val="007D6B14"/>
    <w:rsid w:val="007F7259"/>
    <w:rsid w:val="0080150E"/>
    <w:rsid w:val="008040A8"/>
    <w:rsid w:val="00811A71"/>
    <w:rsid w:val="008279FA"/>
    <w:rsid w:val="00855B12"/>
    <w:rsid w:val="008626E7"/>
    <w:rsid w:val="00870EE7"/>
    <w:rsid w:val="008863B9"/>
    <w:rsid w:val="008A45A6"/>
    <w:rsid w:val="008F686C"/>
    <w:rsid w:val="009050D2"/>
    <w:rsid w:val="009148DE"/>
    <w:rsid w:val="00941E30"/>
    <w:rsid w:val="009452AD"/>
    <w:rsid w:val="00966A61"/>
    <w:rsid w:val="00967237"/>
    <w:rsid w:val="009777D9"/>
    <w:rsid w:val="00991B88"/>
    <w:rsid w:val="009945D9"/>
    <w:rsid w:val="009A290B"/>
    <w:rsid w:val="009A5753"/>
    <w:rsid w:val="009A579D"/>
    <w:rsid w:val="009E3297"/>
    <w:rsid w:val="009F34E8"/>
    <w:rsid w:val="009F734F"/>
    <w:rsid w:val="00A02D35"/>
    <w:rsid w:val="00A11FAC"/>
    <w:rsid w:val="00A246B6"/>
    <w:rsid w:val="00A47E70"/>
    <w:rsid w:val="00A50CF0"/>
    <w:rsid w:val="00A52F6F"/>
    <w:rsid w:val="00A7671C"/>
    <w:rsid w:val="00A8270D"/>
    <w:rsid w:val="00A82885"/>
    <w:rsid w:val="00A901B5"/>
    <w:rsid w:val="00AA2CBC"/>
    <w:rsid w:val="00AB23E5"/>
    <w:rsid w:val="00AC5820"/>
    <w:rsid w:val="00AC77AD"/>
    <w:rsid w:val="00AD1CD8"/>
    <w:rsid w:val="00AF2172"/>
    <w:rsid w:val="00B258BB"/>
    <w:rsid w:val="00B43DB1"/>
    <w:rsid w:val="00B67B97"/>
    <w:rsid w:val="00B75E77"/>
    <w:rsid w:val="00B968C8"/>
    <w:rsid w:val="00BA3EC5"/>
    <w:rsid w:val="00BA51D9"/>
    <w:rsid w:val="00BA6344"/>
    <w:rsid w:val="00BB5DFC"/>
    <w:rsid w:val="00BD279D"/>
    <w:rsid w:val="00BD6BB8"/>
    <w:rsid w:val="00BD7B89"/>
    <w:rsid w:val="00BF395A"/>
    <w:rsid w:val="00C259BF"/>
    <w:rsid w:val="00C452B3"/>
    <w:rsid w:val="00C51E37"/>
    <w:rsid w:val="00C6540F"/>
    <w:rsid w:val="00C66BA2"/>
    <w:rsid w:val="00C76694"/>
    <w:rsid w:val="00C95985"/>
    <w:rsid w:val="00C979AE"/>
    <w:rsid w:val="00CA4988"/>
    <w:rsid w:val="00CC0FFC"/>
    <w:rsid w:val="00CC5026"/>
    <w:rsid w:val="00CC68D0"/>
    <w:rsid w:val="00CE3B53"/>
    <w:rsid w:val="00D03F9A"/>
    <w:rsid w:val="00D06D51"/>
    <w:rsid w:val="00D24991"/>
    <w:rsid w:val="00D25980"/>
    <w:rsid w:val="00D27DD1"/>
    <w:rsid w:val="00D30E2E"/>
    <w:rsid w:val="00D50255"/>
    <w:rsid w:val="00D66520"/>
    <w:rsid w:val="00DC4BFF"/>
    <w:rsid w:val="00DD11FD"/>
    <w:rsid w:val="00DE34CF"/>
    <w:rsid w:val="00E11CE0"/>
    <w:rsid w:val="00E13F3D"/>
    <w:rsid w:val="00E14D7D"/>
    <w:rsid w:val="00E34898"/>
    <w:rsid w:val="00E37029"/>
    <w:rsid w:val="00E615BE"/>
    <w:rsid w:val="00E87E94"/>
    <w:rsid w:val="00E96518"/>
    <w:rsid w:val="00EB09B7"/>
    <w:rsid w:val="00EC55A5"/>
    <w:rsid w:val="00EE7D7C"/>
    <w:rsid w:val="00F124A3"/>
    <w:rsid w:val="00F25D98"/>
    <w:rsid w:val="00F300FB"/>
    <w:rsid w:val="00F51F7E"/>
    <w:rsid w:val="00F86140"/>
    <w:rsid w:val="00F90DF6"/>
    <w:rsid w:val="00FB6386"/>
    <w:rsid w:val="00FD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A04810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A7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  <w:style w:type="character" w:styleId="Strong">
    <w:name w:val="Strong"/>
    <w:basedOn w:val="DefaultParagraphFont"/>
    <w:uiPriority w:val="22"/>
    <w:qFormat/>
    <w:rsid w:val="00312B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jazz.rsint.net/ccm/users/sic" TargetMode="External"/><Relationship Id="rId18" Type="http://schemas.openxmlformats.org/officeDocument/2006/relationships/hyperlink" Target="https://jazz.rsint.net/ccm/users/sic" TargetMode="Externa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jazz.rsint.net/ccm/users/sic" TargetMode="External"/><Relationship Id="rId17" Type="http://schemas.openxmlformats.org/officeDocument/2006/relationships/hyperlink" Target="https://jazz.rsint.net/ccm/users/sic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jazz.rsint.net/ccm/users/sic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jazz.rsint.net/ccm/users/sic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20CB6-47F0-478D-B59C-63FC7A73A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7</Pages>
  <Words>1262</Words>
  <Characters>6942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8188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5</cp:revision>
  <cp:lastPrinted>1900-01-01T00:00:00Z</cp:lastPrinted>
  <dcterms:created xsi:type="dcterms:W3CDTF">2021-01-17T19:44:00Z</dcterms:created>
  <dcterms:modified xsi:type="dcterms:W3CDTF">2021-01-21T11:48:00Z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