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694B61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AD6C18">
          <w:rPr>
            <w:b/>
            <w:i/>
            <w:noProof/>
            <w:sz w:val="28"/>
          </w:rPr>
          <w:t>7</w:t>
        </w:r>
        <w:r w:rsidR="009660F0">
          <w:rPr>
            <w:b/>
            <w:i/>
            <w:noProof/>
            <w:sz w:val="28"/>
          </w:rPr>
          <w:t>8</w:t>
        </w:r>
      </w:fldSimple>
    </w:p>
    <w:p w14:paraId="5D6FC58C" w14:textId="307A0302" w:rsidR="001A09A3" w:rsidRDefault="005D7D0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C5925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6C18">
              <w:rPr>
                <w:b/>
                <w:noProof/>
                <w:sz w:val="28"/>
              </w:rPr>
              <w:t>51</w:t>
            </w:r>
            <w:r w:rsidR="009660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5C1A53" w:rsidR="001E41F3" w:rsidRDefault="009660F0" w:rsidP="00715499">
            <w:pPr>
              <w:pStyle w:val="CRCoverPage"/>
              <w:spacing w:after="0"/>
            </w:pPr>
            <w:r w:rsidRPr="009660F0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8D84" w14:textId="77777777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UL NAS count obtained through </w:t>
            </w:r>
            <w:proofErr w:type="spellStart"/>
            <w:r>
              <w:rPr>
                <w:rFonts w:cs="Arial"/>
              </w:rPr>
              <w:t>f</w:t>
            </w:r>
            <w:r w:rsidRPr="002B040E">
              <w:rPr>
                <w:rFonts w:cs="Arial"/>
              </w:rPr>
              <w:t>_EUTRA_NB_SS_NAS_</w:t>
            </w:r>
            <w:proofErr w:type="gramStart"/>
            <w:r w:rsidRPr="002B040E">
              <w:rPr>
                <w:rFonts w:cs="Arial"/>
              </w:rPr>
              <w:t>CountGet</w:t>
            </w:r>
            <w:proofErr w:type="spellEnd"/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>) is the count of the last UL NAS message, this should be incremented to get the current NAS count</w:t>
            </w:r>
          </w:p>
          <w:p w14:paraId="4BC322BE" w14:textId="77777777" w:rsidR="004C5F9F" w:rsidRPr="004C5F9F" w:rsidRDefault="004C5F9F" w:rsidP="004C5F9F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46616D7" w14:textId="56EFE222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4C5F9F">
              <w:rPr>
                <w:rFonts w:cs="Arial"/>
              </w:rPr>
              <w:t>The UE registration is rejected during preamble, so before step 2 the UE has no valid 5GC security context and no valid 5G-GUTI.</w:t>
            </w:r>
          </w:p>
          <w:p w14:paraId="0B873BDB" w14:textId="77777777" w:rsidR="004C5F9F" w:rsidRDefault="004C5F9F" w:rsidP="004C5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So, in the Registration Request at step 2, </w:t>
            </w:r>
          </w:p>
          <w:p w14:paraId="5E0FFCE0" w14:textId="77777777" w:rsidR="004C5F9F" w:rsidRDefault="004C5F9F" w:rsidP="004C5F9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</w:t>
            </w:r>
            <w:r w:rsidRPr="002B040E">
              <w:rPr>
                <w:rFonts w:ascii="Arial" w:hAnsi="Arial" w:cs="Arial"/>
              </w:rPr>
              <w:t>cleartext IEs</w:t>
            </w:r>
            <w:r>
              <w:rPr>
                <w:rFonts w:ascii="Arial" w:hAnsi="Arial" w:cs="Arial"/>
              </w:rPr>
              <w:t xml:space="preserve"> are included</w:t>
            </w:r>
          </w:p>
          <w:p w14:paraId="2664FFAF" w14:textId="77777777" w:rsidR="004C5F9F" w:rsidRDefault="004C5F9F" w:rsidP="004C5F9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Additional GUTI</w:t>
            </w:r>
            <w:r>
              <w:rPr>
                <w:rFonts w:ascii="Arial" w:hAnsi="Arial" w:cs="Arial"/>
              </w:rPr>
              <w:t xml:space="preserve"> shall not be included </w:t>
            </w:r>
          </w:p>
          <w:p w14:paraId="0BB19C0B" w14:textId="5CC3F5F6" w:rsidR="004C5F9F" w:rsidRPr="009660F0" w:rsidRDefault="004C5F9F" w:rsidP="004C5F9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implementation is not generating the mapped 5GC security context from the S1 security context</w:t>
            </w:r>
            <w:r w:rsidRPr="009660F0">
              <w:rPr>
                <w:rFonts w:ascii="Arial" w:hAnsi="Arial" w:cs="Arial"/>
              </w:rPr>
              <w:t xml:space="preserve">. </w:t>
            </w:r>
          </w:p>
          <w:p w14:paraId="37BBFFB4" w14:textId="765784A6" w:rsidR="004C5F9F" w:rsidRDefault="004C5F9F" w:rsidP="004C5F9F">
            <w:pPr>
              <w:rPr>
                <w:rFonts w:ascii="Arial" w:hAnsi="Arial" w:cs="Arial"/>
              </w:rPr>
            </w:pPr>
            <w:r w:rsidRPr="004C5F9F">
              <w:rPr>
                <w:rFonts w:ascii="Arial" w:hAnsi="Arial" w:cs="Arial"/>
                <w:b/>
                <w:bCs/>
              </w:rPr>
              <w:t>Note</w:t>
            </w:r>
            <w:r>
              <w:rPr>
                <w:rFonts w:ascii="Arial" w:hAnsi="Arial" w:cs="Arial"/>
              </w:rPr>
              <w:t xml:space="preserve">: According to 24.301 s5.5.5, </w:t>
            </w:r>
            <w:r w:rsidRPr="00C64604">
              <w:rPr>
                <w:rFonts w:ascii="Arial" w:hAnsi="Arial" w:cs="Arial"/>
              </w:rPr>
              <w:t>If the UE has a current EPS security context, the UE shall integrity protect the TRACKING AREA UPDATE REQUEST message with the current EPS security context and increase the uplink NAS COUNT by one.</w:t>
            </w:r>
          </w:p>
          <w:p w14:paraId="1FED79CB" w14:textId="4B6B8198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SECURITY MODE COMPLETE </w:t>
            </w:r>
            <w:r w:rsidRPr="004C5F9F">
              <w:rPr>
                <w:rFonts w:cs="Arial"/>
              </w:rPr>
              <w:t>the expected “</w:t>
            </w:r>
            <w:proofErr w:type="spellStart"/>
            <w:r w:rsidRPr="004C5F9F">
              <w:rPr>
                <w:rFonts w:cs="Arial"/>
              </w:rPr>
              <w:t>nasMsg</w:t>
            </w:r>
            <w:proofErr w:type="spellEnd"/>
            <w:r w:rsidRPr="004C5F9F">
              <w:rPr>
                <w:rFonts w:cs="Arial"/>
              </w:rPr>
              <w:t>” is omit. Before step 2, UE has no valid 5GC security context, so UE shall include “</w:t>
            </w:r>
            <w:proofErr w:type="spellStart"/>
            <w:r w:rsidRPr="004C5F9F">
              <w:rPr>
                <w:rFonts w:cs="Arial" w:hint="eastAsia"/>
                <w:lang w:eastAsia="zh-CN"/>
              </w:rPr>
              <w:t>n</w:t>
            </w:r>
            <w:r w:rsidRPr="004C5F9F">
              <w:rPr>
                <w:rFonts w:cs="Arial"/>
                <w:lang w:eastAsia="zh-CN"/>
              </w:rPr>
              <w:t>asMsg</w:t>
            </w:r>
            <w:proofErr w:type="spellEnd"/>
            <w:r w:rsidRPr="004C5F9F">
              <w:rPr>
                <w:rFonts w:cs="Arial"/>
              </w:rPr>
              <w:t xml:space="preserve">” in </w:t>
            </w:r>
            <w:r>
              <w:rPr>
                <w:rFonts w:cs="Arial"/>
              </w:rPr>
              <w:t>SECURITY MODE COMPLETE</w:t>
            </w:r>
          </w:p>
          <w:p w14:paraId="55BF1820" w14:textId="77777777" w:rsidR="004C5F9F" w:rsidRDefault="004C5F9F" w:rsidP="004C5F9F">
            <w:pPr>
              <w:pStyle w:val="CRCoverPage"/>
              <w:spacing w:after="0"/>
              <w:rPr>
                <w:rFonts w:cs="Arial"/>
              </w:rPr>
            </w:pPr>
          </w:p>
          <w:p w14:paraId="5CC9551D" w14:textId="6016621F" w:rsidR="004C5F9F" w:rsidRDefault="004C5F9F" w:rsidP="004C5F9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B560F" w14:textId="6F7AEE73" w:rsidR="008E0949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9660F0">
              <w:rPr>
                <w:lang w:val="en-SG"/>
              </w:rPr>
              <w:t xml:space="preserve">Increment </w:t>
            </w:r>
            <w:proofErr w:type="spellStart"/>
            <w:r w:rsidRPr="009660F0">
              <w:rPr>
                <w:lang w:val="en-SG"/>
              </w:rPr>
              <w:t>v_NASCountInfo.UL</w:t>
            </w:r>
            <w:proofErr w:type="spellEnd"/>
            <w:r w:rsidRPr="009660F0">
              <w:rPr>
                <w:lang w:val="en-SG"/>
              </w:rPr>
              <w:t xml:space="preserve"> before sending to NR PTC</w:t>
            </w:r>
          </w:p>
          <w:p w14:paraId="2041C099" w14:textId="77777777" w:rsidR="00CE1BA6" w:rsidRDefault="00CE1BA6" w:rsidP="009660F0">
            <w:pPr>
              <w:pStyle w:val="CRCoverPage"/>
              <w:spacing w:after="0"/>
              <w:rPr>
                <w:lang w:val="en-SG"/>
              </w:rPr>
            </w:pPr>
          </w:p>
          <w:p w14:paraId="15867B96" w14:textId="77777777" w:rsidR="00CE1BA6" w:rsidRPr="004C5F9F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Do not check non-cleartext IEs and Additional GUTI in Registration Request</w:t>
            </w:r>
          </w:p>
          <w:p w14:paraId="633FE056" w14:textId="77777777" w:rsidR="00CE1BA6" w:rsidRPr="004C5F9F" w:rsidRDefault="00CE1BA6" w:rsidP="00CE1BA6">
            <w:pPr>
              <w:pStyle w:val="CRCoverPage"/>
              <w:spacing w:after="0"/>
              <w:rPr>
                <w:lang w:val="en-SG"/>
              </w:rPr>
            </w:pPr>
          </w:p>
          <w:p w14:paraId="50725939" w14:textId="77777777" w:rsidR="00CE1BA6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increase the uplink EPS NAS COUNT by one, and generate mapped 5GC security key</w:t>
            </w:r>
          </w:p>
          <w:p w14:paraId="4DD5AE3B" w14:textId="77777777" w:rsidR="00CE1BA6" w:rsidRDefault="00CE1BA6" w:rsidP="00CE1BA6">
            <w:pPr>
              <w:pStyle w:val="ListParagraph"/>
              <w:rPr>
                <w:lang w:val="en-SG"/>
              </w:rPr>
            </w:pPr>
          </w:p>
          <w:p w14:paraId="7FE06591" w14:textId="2F5AFB95" w:rsidR="00CE1BA6" w:rsidRPr="00CE1BA6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CE1BA6">
              <w:rPr>
                <w:lang w:val="en-SG"/>
              </w:rPr>
              <w:t>change 2</w:t>
            </w:r>
            <w:r w:rsidRPr="00CE1BA6">
              <w:rPr>
                <w:vertAlign w:val="superscript"/>
                <w:lang w:val="en-SG"/>
              </w:rPr>
              <w:t>nd</w:t>
            </w:r>
            <w:r w:rsidRPr="00CE1BA6">
              <w:rPr>
                <w:lang w:val="en-SG"/>
              </w:rPr>
              <w:t xml:space="preserve"> input parameter to </w:t>
            </w:r>
            <w:proofErr w:type="spellStart"/>
            <w:r w:rsidRPr="00CE1BA6">
              <w:rPr>
                <w:lang w:val="en-SG"/>
              </w:rPr>
              <w:t>Initial_NoSecurity</w:t>
            </w:r>
            <w:proofErr w:type="spellEnd"/>
            <w:r w:rsidRPr="00CE1BA6">
              <w:rPr>
                <w:lang w:val="en-SG"/>
              </w:rPr>
              <w:t xml:space="preserve"> while calling </w:t>
            </w:r>
            <w:proofErr w:type="spellStart"/>
            <w:r w:rsidRPr="00CE1BA6">
              <w:rPr>
                <w:lang w:val="en-SG"/>
              </w:rPr>
              <w:t>f_Check_NG_SecurityModeCompleteMsg</w:t>
            </w:r>
            <w:proofErr w:type="spellEnd"/>
          </w:p>
          <w:p w14:paraId="171ADF2A" w14:textId="225133ED" w:rsidR="00CE1BA6" w:rsidRPr="008E0949" w:rsidRDefault="00CE1BA6" w:rsidP="009660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C50A99" w:rsidR="001E41F3" w:rsidRDefault="00CE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F0B8B" w:rsidR="001E41F3" w:rsidRDefault="0096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99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51DC347" w14:textId="40A3CDEE" w:rsidR="008E09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0949" w:rsidRPr="006C5F56">
        <w:rPr>
          <w:rFonts w:cs="Arial"/>
          <w:iCs/>
        </w:rPr>
        <w:t>Table of Contents</w:t>
      </w:r>
      <w:r w:rsidR="008E0949">
        <w:tab/>
      </w:r>
      <w:r w:rsidR="008E0949">
        <w:fldChar w:fldCharType="begin"/>
      </w:r>
      <w:r w:rsidR="008E0949">
        <w:instrText xml:space="preserve"> PAGEREF _Toc60999534 \h </w:instrText>
      </w:r>
      <w:r w:rsidR="008E0949">
        <w:fldChar w:fldCharType="separate"/>
      </w:r>
      <w:r w:rsidR="008E0949">
        <w:t>2</w:t>
      </w:r>
      <w:r w:rsidR="008E0949">
        <w:fldChar w:fldCharType="end"/>
      </w:r>
    </w:p>
    <w:p w14:paraId="21D96305" w14:textId="7ECF887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_Toc60999535 \h </w:instrText>
      </w:r>
      <w:r>
        <w:fldChar w:fldCharType="separate"/>
      </w:r>
      <w:r>
        <w:t>3</w:t>
      </w:r>
      <w:r>
        <w:fldChar w:fldCharType="end"/>
      </w:r>
    </w:p>
    <w:p w14:paraId="2BB883B2" w14:textId="01A78CA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_Toc60999536 \h </w:instrText>
      </w:r>
      <w:r>
        <w:fldChar w:fldCharType="separate"/>
      </w:r>
      <w:r>
        <w:t>3</w:t>
      </w:r>
      <w:r>
        <w:fldChar w:fldCharType="end"/>
      </w:r>
    </w:p>
    <w:p w14:paraId="60A10513" w14:textId="1E4D7A10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_Toc60999537 \h </w:instrText>
      </w:r>
      <w:r>
        <w:fldChar w:fldCharType="separate"/>
      </w:r>
      <w:r>
        <w:t>3</w:t>
      </w:r>
      <w:r>
        <w:fldChar w:fldCharType="end"/>
      </w:r>
    </w:p>
    <w:p w14:paraId="1C4C99B3" w14:textId="56CB95DA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 xml:space="preserve">Change </w:t>
      </w:r>
      <w:r w:rsidRPr="006C5F5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_Toc60999538 \h </w:instrText>
      </w:r>
      <w:r>
        <w:fldChar w:fldCharType="separate"/>
      </w:r>
      <w:r>
        <w:t>5</w:t>
      </w:r>
      <w:r>
        <w:fldChar w:fldCharType="end"/>
      </w:r>
    </w:p>
    <w:p w14:paraId="2E4D4796" w14:textId="41B11B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99953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0AE6178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999536"/>
      <w:r w:rsidRPr="00854C55">
        <w:rPr>
          <w:b/>
        </w:rPr>
        <w:t>Corrections required</w:t>
      </w:r>
      <w:bookmarkEnd w:id="4"/>
      <w:bookmarkEnd w:id="5"/>
      <w:bookmarkEnd w:id="6"/>
    </w:p>
    <w:p w14:paraId="38220E22" w14:textId="40D13AAB" w:rsidR="00AD6C18" w:rsidRDefault="00AD6C18" w:rsidP="00AD6C18"/>
    <w:p w14:paraId="516AE054" w14:textId="77777777" w:rsidR="009660F0" w:rsidRDefault="009660F0" w:rsidP="009660F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660F0" w14:paraId="6273B9A5" w14:textId="77777777" w:rsidTr="00125A1A">
        <w:trPr>
          <w:trHeight w:val="447"/>
        </w:trPr>
        <w:tc>
          <w:tcPr>
            <w:tcW w:w="1985" w:type="dxa"/>
          </w:tcPr>
          <w:p w14:paraId="0C2CE770" w14:textId="77777777" w:rsidR="009660F0" w:rsidRDefault="009660F0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1B75CE6" w14:textId="0C07B70A" w:rsidR="009660F0" w:rsidRDefault="009660F0" w:rsidP="00125A1A">
            <w:pPr>
              <w:spacing w:after="0"/>
            </w:pPr>
            <w:r w:rsidRPr="002B040E">
              <w:t>f_EUTRA38_Send_</w:t>
            </w:r>
            <w:proofErr w:type="gramStart"/>
            <w:r w:rsidRPr="002B040E">
              <w:t>AuthParametersToNR</w:t>
            </w:r>
            <w:r w:rsidR="00CE1BA6">
              <w:t>(</w:t>
            </w:r>
            <w:proofErr w:type="gramEnd"/>
            <w:r w:rsidR="00CE1BA6">
              <w:t>)</w:t>
            </w:r>
          </w:p>
        </w:tc>
      </w:tr>
      <w:tr w:rsidR="009660F0" w14:paraId="5FBE2C6F" w14:textId="77777777" w:rsidTr="00125A1A">
        <w:trPr>
          <w:trHeight w:val="452"/>
        </w:trPr>
        <w:tc>
          <w:tcPr>
            <w:tcW w:w="1985" w:type="dxa"/>
          </w:tcPr>
          <w:p w14:paraId="0CA5E3D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2223A4" w14:textId="72593FDA" w:rsidR="009660F0" w:rsidRDefault="009660F0" w:rsidP="00966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UL NAS count obtained through </w:t>
            </w:r>
            <w:proofErr w:type="spellStart"/>
            <w:r>
              <w:rPr>
                <w:rFonts w:ascii="Arial" w:hAnsi="Arial" w:cs="Arial"/>
              </w:rPr>
              <w:t>f</w:t>
            </w:r>
            <w:r w:rsidRPr="002B040E">
              <w:rPr>
                <w:rFonts w:ascii="Arial" w:hAnsi="Arial" w:cs="Arial"/>
              </w:rPr>
              <w:t>_EUTRA_NB_SS_NAS_</w:t>
            </w:r>
            <w:proofErr w:type="gramStart"/>
            <w:r w:rsidRPr="002B040E">
              <w:rPr>
                <w:rFonts w:ascii="Arial" w:hAnsi="Arial" w:cs="Arial"/>
              </w:rPr>
              <w:t>CountGet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 is the count of the last UL NAS message, this should be incremented to get the current NAS count</w:t>
            </w:r>
          </w:p>
        </w:tc>
      </w:tr>
      <w:tr w:rsidR="009660F0" w14:paraId="2A6E0F63" w14:textId="77777777" w:rsidTr="00125A1A">
        <w:tc>
          <w:tcPr>
            <w:tcW w:w="1985" w:type="dxa"/>
          </w:tcPr>
          <w:p w14:paraId="1DBB80B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456630" w14:textId="4F188AEA" w:rsidR="009660F0" w:rsidRPr="009660F0" w:rsidRDefault="009660F0" w:rsidP="00125A1A">
            <w:pPr>
              <w:pStyle w:val="CRCoverPage"/>
              <w:spacing w:after="0"/>
              <w:rPr>
                <w:lang w:val="en-SG"/>
              </w:rPr>
            </w:pPr>
            <w:r w:rsidRPr="009660F0">
              <w:rPr>
                <w:lang w:val="en-SG"/>
              </w:rPr>
              <w:t xml:space="preserve">Increment </w:t>
            </w:r>
            <w:proofErr w:type="spellStart"/>
            <w:r w:rsidRPr="009660F0">
              <w:rPr>
                <w:lang w:val="en-SG"/>
              </w:rPr>
              <w:t>v_NASCountInfo.UL</w:t>
            </w:r>
            <w:proofErr w:type="spellEnd"/>
            <w:r w:rsidRPr="009660F0">
              <w:rPr>
                <w:lang w:val="en-SG"/>
              </w:rPr>
              <w:t xml:space="preserve"> before sending to NR PTC</w:t>
            </w:r>
          </w:p>
        </w:tc>
      </w:tr>
      <w:tr w:rsidR="009660F0" w14:paraId="243ED739" w14:textId="77777777" w:rsidTr="00125A1A">
        <w:tc>
          <w:tcPr>
            <w:tcW w:w="1985" w:type="dxa"/>
          </w:tcPr>
          <w:p w14:paraId="5B511B89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9A370D" w14:textId="77777777" w:rsidR="009660F0" w:rsidRDefault="009660F0" w:rsidP="00125A1A">
            <w:pPr>
              <w:spacing w:after="0"/>
              <w:rPr>
                <w:rFonts w:ascii="Arial" w:hAnsi="Arial" w:cs="Arial"/>
                <w:lang w:val="en-US"/>
              </w:rPr>
            </w:pPr>
            <w:r w:rsidRPr="002B040E">
              <w:rPr>
                <w:rFonts w:ascii="Arial" w:hAnsi="Arial" w:cs="Arial"/>
                <w:lang w:val="en-US"/>
              </w:rPr>
              <w:t>EUTRA38_NR5GCProcedures</w:t>
            </w:r>
          </w:p>
        </w:tc>
      </w:tr>
      <w:tr w:rsidR="009660F0" w14:paraId="044D1BCB" w14:textId="77777777" w:rsidTr="00125A1A">
        <w:tc>
          <w:tcPr>
            <w:tcW w:w="1985" w:type="dxa"/>
          </w:tcPr>
          <w:p w14:paraId="19D375F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610015" w14:textId="565A5F18" w:rsidR="009660F0" w:rsidRDefault="00F17BE0" w:rsidP="00125A1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D2FFF62" w14:textId="77777777" w:rsidR="009660F0" w:rsidRDefault="009660F0" w:rsidP="009660F0">
      <w:pPr>
        <w:rPr>
          <w:lang w:val="en-US"/>
        </w:rPr>
      </w:pPr>
    </w:p>
    <w:p w14:paraId="556514C3" w14:textId="77777777" w:rsidR="009660F0" w:rsidRDefault="009660F0" w:rsidP="009660F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5D7C7E08" w14:textId="77777777" w:rsidTr="00125A1A">
        <w:tc>
          <w:tcPr>
            <w:tcW w:w="9855" w:type="dxa"/>
          </w:tcPr>
          <w:p w14:paraId="21DA6597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>function f_EUTRA38_Send_AuthParametersToNR () runs on EUTRA_5GS_PTC</w:t>
            </w:r>
          </w:p>
          <w:p w14:paraId="52782925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{</w:t>
            </w:r>
          </w:p>
          <w:p w14:paraId="66CF61BB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EUTRA_SecurityParams_Type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v_NAS_</w:t>
            </w:r>
            <w:proofErr w:type="gramStart"/>
            <w:r w:rsidRPr="002B040E">
              <w:rPr>
                <w:lang w:val="en-US"/>
              </w:rPr>
              <w:t>SecurityParams</w:t>
            </w:r>
            <w:proofErr w:type="spellEnd"/>
            <w:r w:rsidRPr="002B040E">
              <w:rPr>
                <w:lang w:val="en-US"/>
              </w:rPr>
              <w:t xml:space="preserve"> :</w:t>
            </w:r>
            <w:proofErr w:type="gramEnd"/>
            <w:r w:rsidRPr="002B040E">
              <w:rPr>
                <w:lang w:val="en-US"/>
              </w:rPr>
              <w:t xml:space="preserve">= </w:t>
            </w:r>
            <w:proofErr w:type="spellStart"/>
            <w:r w:rsidRPr="002B040E">
              <w:rPr>
                <w:lang w:val="en-US"/>
              </w:rPr>
              <w:t>f_EUTRA_Security_Get</w:t>
            </w:r>
            <w:proofErr w:type="spellEnd"/>
            <w:r w:rsidRPr="002B040E">
              <w:rPr>
                <w:lang w:val="en-US"/>
              </w:rPr>
              <w:t>();</w:t>
            </w:r>
          </w:p>
          <w:p w14:paraId="3CE53559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NasCountInfo_Type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</w:t>
            </w:r>
            <w:proofErr w:type="gramStart"/>
            <w:r w:rsidRPr="002B040E">
              <w:rPr>
                <w:lang w:val="en-US"/>
              </w:rPr>
              <w:t>NASCountInfo</w:t>
            </w:r>
            <w:proofErr w:type="spellEnd"/>
            <w:r w:rsidRPr="002B040E">
              <w:rPr>
                <w:lang w:val="en-US"/>
              </w:rPr>
              <w:t xml:space="preserve"> :</w:t>
            </w:r>
            <w:proofErr w:type="gramEnd"/>
            <w:r w:rsidRPr="002B040E">
              <w:rPr>
                <w:lang w:val="en-US"/>
              </w:rPr>
              <w:t xml:space="preserve">= </w:t>
            </w:r>
            <w:proofErr w:type="spellStart"/>
            <w:r w:rsidRPr="002B040E">
              <w:rPr>
                <w:lang w:val="en-US"/>
              </w:rPr>
              <w:t>f_EUTRA_NB_SS_NAS_CountGet</w:t>
            </w:r>
            <w:proofErr w:type="spellEnd"/>
            <w:r w:rsidRPr="002B040E">
              <w:rPr>
                <w:lang w:val="en-US"/>
              </w:rPr>
              <w:t>(NASCTRL);</w:t>
            </w:r>
          </w:p>
          <w:p w14:paraId="403C7F2F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</w:p>
          <w:p w14:paraId="6BE7FE78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  <w:proofErr w:type="spellStart"/>
            <w:r w:rsidRPr="002B040E">
              <w:rPr>
                <w:lang w:val="en-US"/>
              </w:rPr>
              <w:t>f_EUTRA_NR_SendCoOrd</w:t>
            </w:r>
            <w:proofErr w:type="spellEnd"/>
            <w:r w:rsidRPr="002B040E">
              <w:rPr>
                <w:lang w:val="en-US"/>
              </w:rPr>
              <w:t xml:space="preserve"> (NR, </w:t>
            </w:r>
            <w:proofErr w:type="spellStart"/>
            <w:r w:rsidRPr="002B040E">
              <w:rPr>
                <w:lang w:val="en-US"/>
              </w:rPr>
              <w:t>cms_EUTRA_NR_</w:t>
            </w:r>
            <w:proofErr w:type="gramStart"/>
            <w:r w:rsidRPr="002B040E">
              <w:rPr>
                <w:lang w:val="en-US"/>
              </w:rPr>
              <w:t>Security</w:t>
            </w:r>
            <w:proofErr w:type="spellEnd"/>
            <w:r w:rsidRPr="002B040E">
              <w:rPr>
                <w:lang w:val="en-US"/>
              </w:rPr>
              <w:t>(</w:t>
            </w:r>
            <w:proofErr w:type="gramEnd"/>
            <w:r w:rsidRPr="002B040E">
              <w:rPr>
                <w:lang w:val="en-US"/>
              </w:rPr>
              <w:t>omit, omit,</w:t>
            </w:r>
          </w:p>
          <w:p w14:paraId="3E1A3DFA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0FC86761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v_NAS_SecurityParams.KSIasme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1632B9A0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v_NASCountInfo.UL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3307EA3F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v_NASCountInfo.DL</w:t>
            </w:r>
            <w:proofErr w:type="spellEnd"/>
            <w:r w:rsidRPr="002B040E">
              <w:rPr>
                <w:lang w:val="en-US"/>
              </w:rPr>
              <w:t>, // @sic R5w190307 sic@</w:t>
            </w:r>
          </w:p>
          <w:p w14:paraId="51B2326D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omit, omit,</w:t>
            </w:r>
          </w:p>
          <w:p w14:paraId="3C455AA3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v_NAS_SecurityParams.NH</w:t>
            </w:r>
            <w:proofErr w:type="spellEnd"/>
            <w:r w:rsidRPr="002B040E">
              <w:rPr>
                <w:lang w:val="en-US"/>
              </w:rPr>
              <w:t>,    // @sic R5s201078 sic@</w:t>
            </w:r>
          </w:p>
          <w:p w14:paraId="4BB2ED4A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v_NAS_SecurityParams.NCC</w:t>
            </w:r>
            <w:proofErr w:type="spellEnd"/>
            <w:r w:rsidRPr="002B040E">
              <w:rPr>
                <w:lang w:val="en-US"/>
              </w:rPr>
              <w:t>)); // @sic R5s201078 sic@</w:t>
            </w:r>
          </w:p>
          <w:p w14:paraId="2A461410" w14:textId="77777777" w:rsidR="009660F0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}</w:t>
            </w:r>
          </w:p>
        </w:tc>
      </w:tr>
    </w:tbl>
    <w:p w14:paraId="0BFBD90B" w14:textId="77777777" w:rsidR="009660F0" w:rsidRDefault="009660F0" w:rsidP="009660F0">
      <w:pPr>
        <w:rPr>
          <w:lang w:val="en-US"/>
        </w:rPr>
      </w:pPr>
    </w:p>
    <w:p w14:paraId="57C23032" w14:textId="77777777" w:rsidR="009660F0" w:rsidRDefault="009660F0" w:rsidP="009660F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7F6FE997" w14:textId="77777777" w:rsidTr="00125A1A">
        <w:tc>
          <w:tcPr>
            <w:tcW w:w="9855" w:type="dxa"/>
          </w:tcPr>
          <w:p w14:paraId="4FBFC6A7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lastRenderedPageBreak/>
              <w:t xml:space="preserve">  function f_EUTRA38_Send_AuthParametersToNR () runs on EUTRA_5GS_PTC</w:t>
            </w:r>
          </w:p>
          <w:p w14:paraId="0B34E25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{</w:t>
            </w:r>
          </w:p>
          <w:p w14:paraId="06DCE0A2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EUTRA_SecurityParams_Type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v_NAS_</w:t>
            </w:r>
            <w:proofErr w:type="gramStart"/>
            <w:r w:rsidRPr="002B040E">
              <w:rPr>
                <w:lang w:val="en-US"/>
              </w:rPr>
              <w:t>SecurityParams</w:t>
            </w:r>
            <w:proofErr w:type="spellEnd"/>
            <w:r w:rsidRPr="002B040E">
              <w:rPr>
                <w:lang w:val="en-US"/>
              </w:rPr>
              <w:t xml:space="preserve"> :</w:t>
            </w:r>
            <w:proofErr w:type="gramEnd"/>
            <w:r w:rsidRPr="002B040E">
              <w:rPr>
                <w:lang w:val="en-US"/>
              </w:rPr>
              <w:t xml:space="preserve">= </w:t>
            </w:r>
            <w:proofErr w:type="spellStart"/>
            <w:r w:rsidRPr="002B040E">
              <w:rPr>
                <w:lang w:val="en-US"/>
              </w:rPr>
              <w:t>f_EUTRA_Security_Get</w:t>
            </w:r>
            <w:proofErr w:type="spellEnd"/>
            <w:r w:rsidRPr="002B040E">
              <w:rPr>
                <w:lang w:val="en-US"/>
              </w:rPr>
              <w:t>();</w:t>
            </w:r>
          </w:p>
          <w:p w14:paraId="62A247F8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NasCountInfo_Type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</w:t>
            </w:r>
            <w:proofErr w:type="gramStart"/>
            <w:r w:rsidRPr="002B040E">
              <w:rPr>
                <w:lang w:val="en-US"/>
              </w:rPr>
              <w:t>NASCountInfo</w:t>
            </w:r>
            <w:proofErr w:type="spellEnd"/>
            <w:r w:rsidRPr="002B040E">
              <w:rPr>
                <w:lang w:val="en-US"/>
              </w:rPr>
              <w:t xml:space="preserve"> :</w:t>
            </w:r>
            <w:proofErr w:type="gramEnd"/>
            <w:r w:rsidRPr="002B040E">
              <w:rPr>
                <w:lang w:val="en-US"/>
              </w:rPr>
              <w:t xml:space="preserve">= </w:t>
            </w:r>
            <w:proofErr w:type="spellStart"/>
            <w:r w:rsidRPr="002B040E">
              <w:rPr>
                <w:lang w:val="en-US"/>
              </w:rPr>
              <w:t>f_EUTRA_NB_SS_NAS_CountGet</w:t>
            </w:r>
            <w:proofErr w:type="spellEnd"/>
            <w:r w:rsidRPr="002B040E">
              <w:rPr>
                <w:lang w:val="en-US"/>
              </w:rPr>
              <w:t>(NASCTRL);</w:t>
            </w:r>
          </w:p>
          <w:p w14:paraId="06AFD9E0" w14:textId="1FEB755B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</w:p>
          <w:p w14:paraId="2346259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  <w:proofErr w:type="spellStart"/>
            <w:r w:rsidRPr="002B040E">
              <w:rPr>
                <w:highlight w:val="green"/>
                <w:lang w:val="en-US"/>
              </w:rPr>
              <w:t>v_</w:t>
            </w:r>
            <w:proofErr w:type="gramStart"/>
            <w:r w:rsidRPr="002B040E">
              <w:rPr>
                <w:highlight w:val="green"/>
                <w:lang w:val="en-US"/>
              </w:rPr>
              <w:t>NASCountInfo.UL</w:t>
            </w:r>
            <w:proofErr w:type="spellEnd"/>
            <w:r w:rsidRPr="002B040E">
              <w:rPr>
                <w:highlight w:val="green"/>
                <w:lang w:val="en-US"/>
              </w:rPr>
              <w:t xml:space="preserve"> :</w:t>
            </w:r>
            <w:proofErr w:type="gramEnd"/>
            <w:r w:rsidRPr="002B040E">
              <w:rPr>
                <w:highlight w:val="green"/>
                <w:lang w:val="en-US"/>
              </w:rPr>
              <w:t xml:space="preserve">= </w:t>
            </w:r>
            <w:proofErr w:type="spellStart"/>
            <w:r w:rsidRPr="002B040E">
              <w:rPr>
                <w:highlight w:val="green"/>
                <w:lang w:val="en-US"/>
              </w:rPr>
              <w:t>f_NasSecurity_IncrementCOUNT</w:t>
            </w:r>
            <w:proofErr w:type="spellEnd"/>
            <w:r w:rsidRPr="002B040E">
              <w:rPr>
                <w:highlight w:val="green"/>
                <w:lang w:val="en-US"/>
              </w:rPr>
              <w:t>(</w:t>
            </w:r>
            <w:proofErr w:type="spellStart"/>
            <w:r w:rsidRPr="002B040E">
              <w:rPr>
                <w:highlight w:val="green"/>
                <w:lang w:val="en-US"/>
              </w:rPr>
              <w:t>v_NASCountInfo.UL</w:t>
            </w:r>
            <w:proofErr w:type="spellEnd"/>
            <w:r w:rsidRPr="002B040E">
              <w:rPr>
                <w:highlight w:val="green"/>
                <w:lang w:val="en-US"/>
              </w:rPr>
              <w:t>);</w:t>
            </w:r>
          </w:p>
          <w:p w14:paraId="551DDD90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</w:p>
          <w:p w14:paraId="75C9BBD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  <w:proofErr w:type="spellStart"/>
            <w:r w:rsidRPr="002B040E">
              <w:rPr>
                <w:lang w:val="en-US"/>
              </w:rPr>
              <w:t>f_EUTRA_NR_SendCoOrd</w:t>
            </w:r>
            <w:proofErr w:type="spellEnd"/>
            <w:r w:rsidRPr="002B040E">
              <w:rPr>
                <w:lang w:val="en-US"/>
              </w:rPr>
              <w:t xml:space="preserve"> (NR, </w:t>
            </w:r>
            <w:proofErr w:type="spellStart"/>
            <w:r w:rsidRPr="002B040E">
              <w:rPr>
                <w:lang w:val="en-US"/>
              </w:rPr>
              <w:t>cms_EUTRA_NR_</w:t>
            </w:r>
            <w:proofErr w:type="gramStart"/>
            <w:r w:rsidRPr="002B040E">
              <w:rPr>
                <w:lang w:val="en-US"/>
              </w:rPr>
              <w:t>Security</w:t>
            </w:r>
            <w:proofErr w:type="spellEnd"/>
            <w:r w:rsidRPr="002B040E">
              <w:rPr>
                <w:lang w:val="en-US"/>
              </w:rPr>
              <w:t>(</w:t>
            </w:r>
            <w:proofErr w:type="gramEnd"/>
            <w:r w:rsidRPr="002B040E">
              <w:rPr>
                <w:lang w:val="en-US"/>
              </w:rPr>
              <w:t>omit, omit,</w:t>
            </w:r>
          </w:p>
          <w:p w14:paraId="57393CB1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49DA34A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v_NAS_SecurityParams.KSIasme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5323E402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v_NASCountInfo.UL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22EEF0AD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v_NASCountInfo.DL</w:t>
            </w:r>
            <w:proofErr w:type="spellEnd"/>
            <w:r w:rsidRPr="002B040E">
              <w:rPr>
                <w:lang w:val="en-US"/>
              </w:rPr>
              <w:t>, // @sic R5w190307 sic@</w:t>
            </w:r>
          </w:p>
          <w:p w14:paraId="4393EF6B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omit, omit,</w:t>
            </w:r>
          </w:p>
          <w:p w14:paraId="1D54BC28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v_NAS_SecurityParams.NH</w:t>
            </w:r>
            <w:proofErr w:type="spellEnd"/>
            <w:r w:rsidRPr="002B040E">
              <w:rPr>
                <w:lang w:val="en-US"/>
              </w:rPr>
              <w:t>,    // @sic R5s201078 sic@</w:t>
            </w:r>
          </w:p>
          <w:p w14:paraId="56C30DAA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v_NAS_SecurityParams.NCC</w:t>
            </w:r>
            <w:proofErr w:type="spellEnd"/>
            <w:r w:rsidRPr="002B040E">
              <w:rPr>
                <w:lang w:val="en-US"/>
              </w:rPr>
              <w:t>)); // @sic R5s201078 sic@</w:t>
            </w:r>
          </w:p>
          <w:p w14:paraId="13F0295F" w14:textId="77777777" w:rsidR="009660F0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}</w:t>
            </w:r>
          </w:p>
        </w:tc>
      </w:tr>
    </w:tbl>
    <w:p w14:paraId="03613C05" w14:textId="77777777" w:rsidR="009660F0" w:rsidRDefault="009660F0" w:rsidP="009660F0">
      <w:pPr>
        <w:rPr>
          <w:lang w:val="en-US"/>
        </w:rPr>
      </w:pPr>
    </w:p>
    <w:p w14:paraId="44485087" w14:textId="0F657589" w:rsidR="009660F0" w:rsidRDefault="009660F0" w:rsidP="009660F0">
      <w:pPr>
        <w:rPr>
          <w:rFonts w:cs="Arial"/>
          <w:color w:val="FF0000"/>
        </w:rPr>
      </w:pPr>
    </w:p>
    <w:p w14:paraId="2546142D" w14:textId="77777777" w:rsidR="009660F0" w:rsidRDefault="009660F0" w:rsidP="009660F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660F0" w14:paraId="7C28A6CB" w14:textId="77777777" w:rsidTr="00125A1A">
        <w:trPr>
          <w:trHeight w:val="447"/>
        </w:trPr>
        <w:tc>
          <w:tcPr>
            <w:tcW w:w="1985" w:type="dxa"/>
          </w:tcPr>
          <w:p w14:paraId="0C80C09E" w14:textId="77777777" w:rsidR="009660F0" w:rsidRDefault="009660F0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6A1EB4" w14:textId="35DBB207" w:rsidR="009660F0" w:rsidRDefault="009660F0" w:rsidP="00125A1A">
            <w:pPr>
              <w:spacing w:after="0"/>
            </w:pPr>
            <w:r w:rsidRPr="002B040E">
              <w:t>fl_TC_9_3_1_2_NR5GC_</w:t>
            </w:r>
            <w:proofErr w:type="gramStart"/>
            <w:r w:rsidRPr="002B040E">
              <w:t>TestBody</w:t>
            </w:r>
            <w:r w:rsidR="00CE1BA6">
              <w:t>(</w:t>
            </w:r>
            <w:proofErr w:type="gramEnd"/>
            <w:r w:rsidR="00CE1BA6">
              <w:t>)</w:t>
            </w:r>
          </w:p>
        </w:tc>
      </w:tr>
      <w:tr w:rsidR="009660F0" w14:paraId="0B8E5189" w14:textId="77777777" w:rsidTr="00125A1A">
        <w:trPr>
          <w:trHeight w:val="452"/>
        </w:trPr>
        <w:tc>
          <w:tcPr>
            <w:tcW w:w="1985" w:type="dxa"/>
          </w:tcPr>
          <w:p w14:paraId="3E93BDEC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E9CA18" w14:textId="7BCBC3D4" w:rsidR="009660F0" w:rsidRPr="009660F0" w:rsidRDefault="009660F0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registration is rejected during</w:t>
            </w:r>
            <w:r w:rsidRPr="009660F0">
              <w:rPr>
                <w:rFonts w:ascii="Arial" w:hAnsi="Arial" w:cs="Arial"/>
              </w:rPr>
              <w:t xml:space="preserve"> preamble, so before step 2</w:t>
            </w:r>
            <w:r>
              <w:rPr>
                <w:rFonts w:ascii="Arial" w:hAnsi="Arial" w:cs="Arial"/>
              </w:rPr>
              <w:t xml:space="preserve"> the</w:t>
            </w:r>
            <w:r w:rsidRPr="009660F0">
              <w:rPr>
                <w:rFonts w:ascii="Arial" w:hAnsi="Arial" w:cs="Arial"/>
              </w:rPr>
              <w:t xml:space="preserve"> UE has no valid 5GC security context </w:t>
            </w:r>
            <w:r>
              <w:rPr>
                <w:rFonts w:ascii="Arial" w:hAnsi="Arial" w:cs="Arial"/>
              </w:rPr>
              <w:t>and</w:t>
            </w:r>
            <w:r w:rsidRPr="009660F0">
              <w:rPr>
                <w:rFonts w:ascii="Arial" w:hAnsi="Arial" w:cs="Arial"/>
              </w:rPr>
              <w:t xml:space="preserve"> no valid 5G-GUTI.</w:t>
            </w:r>
          </w:p>
          <w:p w14:paraId="57FADFDF" w14:textId="77777777" w:rsidR="009660F0" w:rsidRDefault="009660F0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So, in the Registration Request at step 2, </w:t>
            </w:r>
          </w:p>
          <w:p w14:paraId="4E6B5018" w14:textId="77777777" w:rsidR="009660F0" w:rsidRDefault="009660F0" w:rsidP="009660F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</w:t>
            </w:r>
            <w:r w:rsidRPr="002B040E">
              <w:rPr>
                <w:rFonts w:ascii="Arial" w:hAnsi="Arial" w:cs="Arial"/>
              </w:rPr>
              <w:t>cleartext IEs</w:t>
            </w:r>
            <w:r>
              <w:rPr>
                <w:rFonts w:ascii="Arial" w:hAnsi="Arial" w:cs="Arial"/>
              </w:rPr>
              <w:t xml:space="preserve"> are included</w:t>
            </w:r>
          </w:p>
          <w:p w14:paraId="05EC79A5" w14:textId="77777777" w:rsidR="009660F0" w:rsidRDefault="009660F0" w:rsidP="009660F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Additional GUTI</w:t>
            </w:r>
            <w:r>
              <w:rPr>
                <w:rFonts w:ascii="Arial" w:hAnsi="Arial" w:cs="Arial"/>
              </w:rPr>
              <w:t xml:space="preserve"> shall not be included </w:t>
            </w:r>
          </w:p>
          <w:p w14:paraId="5C036902" w14:textId="60B4424D" w:rsidR="009660F0" w:rsidRPr="009660F0" w:rsidRDefault="004C5F9F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is not generating the mapped 5GC </w:t>
            </w:r>
            <w:proofErr w:type="spellStart"/>
            <w:r>
              <w:rPr>
                <w:rFonts w:ascii="Arial" w:hAnsi="Arial" w:cs="Arial"/>
              </w:rPr>
              <w:t>sexurity</w:t>
            </w:r>
            <w:proofErr w:type="spellEnd"/>
            <w:r>
              <w:rPr>
                <w:rFonts w:ascii="Arial" w:hAnsi="Arial" w:cs="Arial"/>
              </w:rPr>
              <w:t xml:space="preserve"> context from the S1 security context</w:t>
            </w:r>
            <w:r w:rsidR="009660F0" w:rsidRPr="009660F0">
              <w:rPr>
                <w:rFonts w:ascii="Arial" w:hAnsi="Arial" w:cs="Arial"/>
              </w:rPr>
              <w:t xml:space="preserve">. </w:t>
            </w:r>
          </w:p>
          <w:p w14:paraId="09E0692A" w14:textId="77777777" w:rsidR="009660F0" w:rsidRDefault="009660F0" w:rsidP="00125A1A">
            <w:pPr>
              <w:rPr>
                <w:rFonts w:ascii="Arial" w:hAnsi="Arial" w:cs="Arial"/>
              </w:rPr>
            </w:pPr>
            <w:r w:rsidRPr="004C5F9F">
              <w:rPr>
                <w:rFonts w:ascii="Arial" w:hAnsi="Arial" w:cs="Arial"/>
                <w:b/>
                <w:bCs/>
              </w:rPr>
              <w:t>Note</w:t>
            </w:r>
            <w:r>
              <w:rPr>
                <w:rFonts w:ascii="Arial" w:hAnsi="Arial" w:cs="Arial"/>
              </w:rPr>
              <w:t>: According to 24.301 s5.5.</w:t>
            </w:r>
            <w:proofErr w:type="gramStart"/>
            <w:r>
              <w:rPr>
                <w:rFonts w:ascii="Arial" w:hAnsi="Arial" w:cs="Arial"/>
              </w:rPr>
              <w:t xml:space="preserve">5,  </w:t>
            </w:r>
            <w:r w:rsidRPr="00C64604">
              <w:rPr>
                <w:rFonts w:ascii="Arial" w:hAnsi="Arial" w:cs="Arial"/>
              </w:rPr>
              <w:t>If</w:t>
            </w:r>
            <w:proofErr w:type="gramEnd"/>
            <w:r w:rsidRPr="00C64604">
              <w:rPr>
                <w:rFonts w:ascii="Arial" w:hAnsi="Arial" w:cs="Arial"/>
              </w:rPr>
              <w:t xml:space="preserve"> the UE has a current EPS security context, the UE shall integrity protect the TRACKING AREA UPDATE REQUEST message with the current EPS security context and increase the uplink NAS COUNT by one.</w:t>
            </w:r>
          </w:p>
          <w:p w14:paraId="012F3845" w14:textId="2A9241DC" w:rsidR="009660F0" w:rsidRPr="004C5F9F" w:rsidRDefault="004C5F9F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SECURITY MODE COMPLETE </w:t>
            </w:r>
            <w:r w:rsidR="009660F0" w:rsidRPr="004C5F9F">
              <w:rPr>
                <w:rFonts w:ascii="Arial" w:hAnsi="Arial" w:cs="Arial"/>
              </w:rPr>
              <w:t>the expected “</w:t>
            </w:r>
            <w:proofErr w:type="spellStart"/>
            <w:r w:rsidR="009660F0" w:rsidRPr="004C5F9F">
              <w:rPr>
                <w:rFonts w:ascii="Arial" w:hAnsi="Arial" w:cs="Arial"/>
              </w:rPr>
              <w:t>nasMsg</w:t>
            </w:r>
            <w:proofErr w:type="spellEnd"/>
            <w:r w:rsidR="009660F0" w:rsidRPr="004C5F9F">
              <w:rPr>
                <w:rFonts w:ascii="Arial" w:hAnsi="Arial" w:cs="Arial"/>
              </w:rPr>
              <w:t>” is omit. Before step 2, UE has no valid 5GC security context, so UE shall include “</w:t>
            </w:r>
            <w:proofErr w:type="spellStart"/>
            <w:r w:rsidR="009660F0" w:rsidRPr="004C5F9F">
              <w:rPr>
                <w:rFonts w:ascii="Arial" w:hAnsi="Arial" w:cs="Arial" w:hint="eastAsia"/>
                <w:lang w:eastAsia="zh-CN"/>
              </w:rPr>
              <w:t>n</w:t>
            </w:r>
            <w:r w:rsidR="009660F0" w:rsidRPr="004C5F9F">
              <w:rPr>
                <w:rFonts w:ascii="Arial" w:hAnsi="Arial" w:cs="Arial"/>
                <w:lang w:eastAsia="zh-CN"/>
              </w:rPr>
              <w:t>asMsg</w:t>
            </w:r>
            <w:proofErr w:type="spellEnd"/>
            <w:r w:rsidR="009660F0" w:rsidRPr="004C5F9F">
              <w:rPr>
                <w:rFonts w:ascii="Arial" w:hAnsi="Arial" w:cs="Arial"/>
              </w:rPr>
              <w:t xml:space="preserve">” in </w:t>
            </w:r>
            <w:r>
              <w:rPr>
                <w:rFonts w:ascii="Arial" w:hAnsi="Arial" w:cs="Arial"/>
              </w:rPr>
              <w:t>SECURITY MODE COMPLETE</w:t>
            </w:r>
          </w:p>
        </w:tc>
      </w:tr>
      <w:tr w:rsidR="009660F0" w14:paraId="4A74726B" w14:textId="77777777" w:rsidTr="00125A1A">
        <w:tc>
          <w:tcPr>
            <w:tcW w:w="1985" w:type="dxa"/>
          </w:tcPr>
          <w:p w14:paraId="6DDABD86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5B154" w14:textId="23B89539" w:rsidR="009660F0" w:rsidRPr="004C5F9F" w:rsidRDefault="004C5F9F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 xml:space="preserve">Do </w:t>
            </w:r>
            <w:r w:rsidR="009660F0" w:rsidRPr="004C5F9F">
              <w:rPr>
                <w:lang w:val="en-SG"/>
              </w:rPr>
              <w:t>not check non-cleartext IEs and Additional GUTI in Registration Request</w:t>
            </w:r>
          </w:p>
          <w:p w14:paraId="1E90DE7A" w14:textId="77777777" w:rsidR="009660F0" w:rsidRPr="004C5F9F" w:rsidRDefault="009660F0" w:rsidP="00125A1A">
            <w:pPr>
              <w:pStyle w:val="CRCoverPage"/>
              <w:spacing w:after="0"/>
              <w:rPr>
                <w:lang w:val="en-SG"/>
              </w:rPr>
            </w:pPr>
          </w:p>
          <w:p w14:paraId="39AE67B3" w14:textId="77777777" w:rsidR="005B0264" w:rsidRDefault="009660F0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increase the uplink EPS NAS COUNT by one, and generate mapped 5GC security key</w:t>
            </w:r>
          </w:p>
          <w:p w14:paraId="72CD1FF5" w14:textId="77777777" w:rsidR="005B0264" w:rsidRDefault="005B0264" w:rsidP="005B0264">
            <w:pPr>
              <w:pStyle w:val="ListParagraph"/>
              <w:rPr>
                <w:lang w:val="en-SG"/>
              </w:rPr>
            </w:pPr>
          </w:p>
          <w:p w14:paraId="78F9E9E3" w14:textId="75D2F92F" w:rsidR="009660F0" w:rsidRPr="005B0264" w:rsidRDefault="009660F0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5B0264">
              <w:rPr>
                <w:lang w:val="en-SG"/>
              </w:rPr>
              <w:t>change 2</w:t>
            </w:r>
            <w:r w:rsidRPr="005B0264">
              <w:rPr>
                <w:vertAlign w:val="superscript"/>
                <w:lang w:val="en-SG"/>
              </w:rPr>
              <w:t>nd</w:t>
            </w:r>
            <w:r w:rsidRPr="005B0264">
              <w:rPr>
                <w:lang w:val="en-SG"/>
              </w:rPr>
              <w:t xml:space="preserve"> input parameter to </w:t>
            </w:r>
            <w:proofErr w:type="spellStart"/>
            <w:r w:rsidRPr="005B0264">
              <w:rPr>
                <w:lang w:val="en-SG"/>
              </w:rPr>
              <w:t>Initial_NoSecurity</w:t>
            </w:r>
            <w:proofErr w:type="spellEnd"/>
            <w:r w:rsidRPr="005B0264">
              <w:rPr>
                <w:lang w:val="en-SG"/>
              </w:rPr>
              <w:t xml:space="preserve"> while calling </w:t>
            </w:r>
            <w:proofErr w:type="spellStart"/>
            <w:r w:rsidRPr="005B0264">
              <w:rPr>
                <w:lang w:val="en-SG"/>
              </w:rPr>
              <w:t>f_Check_NG_SecurityModeCompleteMsg</w:t>
            </w:r>
            <w:proofErr w:type="spellEnd"/>
          </w:p>
          <w:p w14:paraId="268EAC4B" w14:textId="77777777" w:rsidR="009660F0" w:rsidRPr="00C64604" w:rsidRDefault="009660F0" w:rsidP="00125A1A">
            <w:pPr>
              <w:pStyle w:val="CRCoverPage"/>
              <w:spacing w:after="0"/>
              <w:rPr>
                <w:highlight w:val="green"/>
                <w:lang w:val="en-SG"/>
              </w:rPr>
            </w:pPr>
          </w:p>
        </w:tc>
      </w:tr>
      <w:tr w:rsidR="009660F0" w14:paraId="0286B2B4" w14:textId="77777777" w:rsidTr="00125A1A">
        <w:tc>
          <w:tcPr>
            <w:tcW w:w="1985" w:type="dxa"/>
          </w:tcPr>
          <w:p w14:paraId="70563D0C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770EED2" w14:textId="77777777" w:rsidR="009660F0" w:rsidRDefault="009660F0" w:rsidP="00125A1A">
            <w:pPr>
              <w:spacing w:after="0"/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Mobility_Registration_NR5GC_NR</w:t>
            </w:r>
          </w:p>
        </w:tc>
      </w:tr>
      <w:tr w:rsidR="009660F0" w14:paraId="7F1A693E" w14:textId="77777777" w:rsidTr="00125A1A">
        <w:tc>
          <w:tcPr>
            <w:tcW w:w="1985" w:type="dxa"/>
          </w:tcPr>
          <w:p w14:paraId="048250A7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F7FF44F" w14:textId="456D8D3B" w:rsidR="009660F0" w:rsidRPr="00B20470" w:rsidRDefault="00F17BE0" w:rsidP="00125A1A">
            <w:pPr>
              <w:rPr>
                <w:rFonts w:ascii="Arial" w:hAnsi="Arial"/>
                <w:highlight w:val="green"/>
              </w:rPr>
            </w:pPr>
            <w:r w:rsidRPr="00B20470">
              <w:rPr>
                <w:rFonts w:ascii="Arial" w:hAnsi="Arial"/>
                <w:highlight w:val="green"/>
              </w:rPr>
              <w:t>1.</w:t>
            </w:r>
            <w:r w:rsidR="00023069" w:rsidRPr="00B20470">
              <w:rPr>
                <w:rFonts w:ascii="Arial" w:hAnsi="Arial"/>
                <w:highlight w:val="green"/>
              </w:rPr>
              <w:t xml:space="preserve">  </w:t>
            </w:r>
            <w:r w:rsidR="00B20470" w:rsidRPr="00B20470">
              <w:rPr>
                <w:rFonts w:ascii="Arial" w:hAnsi="Arial"/>
                <w:highlight w:val="green"/>
              </w:rPr>
              <w:t>Implemented according to R5-211404</w:t>
            </w:r>
          </w:p>
          <w:p w14:paraId="5DF27F91" w14:textId="6779A63B" w:rsidR="00F17BE0" w:rsidRDefault="00F17BE0" w:rsidP="00125A1A">
            <w:pPr>
              <w:rPr>
                <w:rFonts w:ascii="Arial" w:hAnsi="Arial"/>
                <w:highlight w:val="red"/>
              </w:rPr>
            </w:pPr>
            <w:r w:rsidRPr="00F17BE0">
              <w:rPr>
                <w:rFonts w:ascii="Arial" w:hAnsi="Arial"/>
                <w:highlight w:val="red"/>
              </w:rPr>
              <w:t>2</w:t>
            </w:r>
            <w:r w:rsidR="00BF49C8">
              <w:rPr>
                <w:rFonts w:ascii="Arial" w:hAnsi="Arial"/>
                <w:highlight w:val="red"/>
              </w:rPr>
              <w:t xml:space="preserve">a. </w:t>
            </w:r>
            <w:r w:rsidRPr="00F17BE0">
              <w:rPr>
                <w:rFonts w:ascii="Arial" w:hAnsi="Arial"/>
                <w:highlight w:val="red"/>
              </w:rPr>
              <w:t xml:space="preserve"> Rejected.  This has just been incremented in change 1</w:t>
            </w:r>
            <w:r w:rsidR="00282201">
              <w:rPr>
                <w:rFonts w:ascii="Arial" w:hAnsi="Arial"/>
                <w:highlight w:val="red"/>
              </w:rPr>
              <w:t>on the EUTRA side</w:t>
            </w:r>
            <w:r w:rsidRPr="00F17BE0">
              <w:rPr>
                <w:rFonts w:ascii="Arial" w:hAnsi="Arial"/>
                <w:highlight w:val="red"/>
              </w:rPr>
              <w:t xml:space="preserve">, so no need to </w:t>
            </w:r>
            <w:r w:rsidR="00282201">
              <w:rPr>
                <w:rFonts w:ascii="Arial" w:hAnsi="Arial"/>
                <w:highlight w:val="red"/>
              </w:rPr>
              <w:t>increment</w:t>
            </w:r>
            <w:r w:rsidRPr="00F17BE0">
              <w:rPr>
                <w:rFonts w:ascii="Arial" w:hAnsi="Arial"/>
                <w:highlight w:val="red"/>
              </w:rPr>
              <w:t xml:space="preserve"> again</w:t>
            </w:r>
            <w:r w:rsidR="00E7610D">
              <w:rPr>
                <w:rFonts w:ascii="Arial" w:hAnsi="Arial"/>
                <w:highlight w:val="red"/>
              </w:rPr>
              <w:t xml:space="preserve"> </w:t>
            </w:r>
          </w:p>
          <w:p w14:paraId="260841C1" w14:textId="56459F92" w:rsidR="00E7610D" w:rsidRPr="00282201" w:rsidRDefault="00E7610D" w:rsidP="00125A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</w:rPr>
              <w:t>“</w:t>
            </w:r>
            <w:r w:rsidRPr="00C64604">
              <w:rPr>
                <w:rFonts w:ascii="Arial" w:hAnsi="Arial" w:cs="Arial"/>
              </w:rPr>
              <w:t xml:space="preserve">If the UE has a current EPS security context, the </w:t>
            </w:r>
            <w:r w:rsidRPr="00E7610D">
              <w:rPr>
                <w:rFonts w:ascii="Arial" w:hAnsi="Arial" w:cs="Arial"/>
                <w:highlight w:val="red"/>
              </w:rPr>
              <w:t>UE</w:t>
            </w:r>
            <w:r w:rsidRPr="00C64604">
              <w:rPr>
                <w:rFonts w:ascii="Arial" w:hAnsi="Arial" w:cs="Arial"/>
              </w:rPr>
              <w:t xml:space="preserve"> shall integrity protect the TRACKING AREA UPDATE REQUEST message with the current EPS security context </w:t>
            </w:r>
            <w:r>
              <w:rPr>
                <w:rFonts w:ascii="Arial" w:hAnsi="Arial" w:cs="Arial"/>
              </w:rPr>
              <w:t>and</w:t>
            </w:r>
            <w:r w:rsidRPr="00C64604">
              <w:rPr>
                <w:rFonts w:ascii="Arial" w:hAnsi="Arial" w:cs="Arial"/>
              </w:rPr>
              <w:t xml:space="preserve"> </w:t>
            </w:r>
            <w:r w:rsidRPr="00E7610D">
              <w:rPr>
                <w:rFonts w:ascii="Arial" w:hAnsi="Arial" w:cs="Arial"/>
                <w:highlight w:val="red"/>
              </w:rPr>
              <w:t xml:space="preserve">increase the uplink NAS COUNT by </w:t>
            </w:r>
            <w:proofErr w:type="gramStart"/>
            <w:r w:rsidRPr="00E7610D">
              <w:rPr>
                <w:rFonts w:ascii="Arial" w:hAnsi="Arial" w:cs="Arial"/>
                <w:highlight w:val="red"/>
              </w:rPr>
              <w:t>one</w:t>
            </w:r>
            <w:r>
              <w:rPr>
                <w:rFonts w:ascii="Arial" w:hAnsi="Arial" w:cs="Arial"/>
                <w:highlight w:val="red"/>
              </w:rPr>
              <w:t xml:space="preserve">“ </w:t>
            </w:r>
            <w:r w:rsidR="00282201">
              <w:rPr>
                <w:rFonts w:ascii="Arial" w:hAnsi="Arial" w:cs="Arial"/>
                <w:highlight w:val="red"/>
              </w:rPr>
              <w:t xml:space="preserve"> </w:t>
            </w:r>
            <w:proofErr w:type="gramEnd"/>
            <w:r w:rsidRPr="00E7610D">
              <w:rPr>
                <w:rFonts w:ascii="Arial" w:hAnsi="Arial" w:cs="Arial"/>
                <w:highlight w:val="yellow"/>
              </w:rPr>
              <w:t>The UE, not the MME</w:t>
            </w:r>
          </w:p>
          <w:p w14:paraId="331F5C2A" w14:textId="58736A47" w:rsidR="00BF49C8" w:rsidRPr="00BF49C8" w:rsidRDefault="00BF49C8" w:rsidP="00125A1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2b.</w:t>
            </w:r>
            <w:r w:rsidR="00750442">
              <w:rPr>
                <w:rFonts w:ascii="Arial" w:hAnsi="Arial"/>
                <w:highlight w:val="cyan"/>
              </w:rPr>
              <w:t xml:space="preserve"> Accepted </w:t>
            </w:r>
            <w:r w:rsidR="00750442" w:rsidRPr="00750442">
              <w:rPr>
                <w:rFonts w:ascii="Arial" w:hAnsi="Arial"/>
                <w:highlight w:val="cyan"/>
              </w:rPr>
              <w:t xml:space="preserve">calling f_NR5GC_MappedContextFromS1_InitNAS instead of </w:t>
            </w:r>
            <w:proofErr w:type="spellStart"/>
            <w:r w:rsidR="00750442" w:rsidRPr="00750442">
              <w:rPr>
                <w:rFonts w:ascii="Arial" w:hAnsi="Arial"/>
                <w:highlight w:val="cyan"/>
              </w:rPr>
              <w:t>f_SS_NG_NAS_ConfigureSecurity</w:t>
            </w:r>
            <w:proofErr w:type="spellEnd"/>
          </w:p>
          <w:p w14:paraId="165CBF0F" w14:textId="4703D601" w:rsidR="00F17BE0" w:rsidRDefault="00F17BE0" w:rsidP="00125A1A">
            <w:pPr>
              <w:rPr>
                <w:rFonts w:ascii="Arial" w:hAnsi="Arial"/>
                <w:highlight w:val="cyan"/>
              </w:rPr>
            </w:pPr>
            <w:r w:rsidRPr="00BF49C8">
              <w:rPr>
                <w:rFonts w:ascii="Arial" w:hAnsi="Arial"/>
                <w:highlight w:val="cyan"/>
              </w:rPr>
              <w:t>3.</w:t>
            </w:r>
            <w:r w:rsidR="00BF49C8" w:rsidRPr="00BF49C8">
              <w:rPr>
                <w:rFonts w:ascii="Arial" w:hAnsi="Arial"/>
                <w:highlight w:val="cyan"/>
              </w:rPr>
              <w:t xml:space="preserve"> Accepted.  Also corrected in call to </w:t>
            </w:r>
            <w:proofErr w:type="spellStart"/>
            <w:r w:rsidR="00BF49C8" w:rsidRPr="00BF49C8">
              <w:rPr>
                <w:rFonts w:ascii="Arial" w:hAnsi="Arial"/>
                <w:highlight w:val="cyan"/>
              </w:rPr>
              <w:t>f_Get_NG_SecurityModeCmdMsg</w:t>
            </w:r>
            <w:proofErr w:type="spellEnd"/>
            <w:r w:rsidR="00BF49C8" w:rsidRPr="00BF49C8">
              <w:rPr>
                <w:rFonts w:ascii="Arial" w:hAnsi="Arial"/>
                <w:highlight w:val="cyan"/>
              </w:rPr>
              <w:t xml:space="preserve"> </w:t>
            </w:r>
          </w:p>
        </w:tc>
      </w:tr>
    </w:tbl>
    <w:p w14:paraId="3344796E" w14:textId="77777777" w:rsidR="009660F0" w:rsidRDefault="009660F0" w:rsidP="009660F0"/>
    <w:p w14:paraId="64F3439B" w14:textId="77777777" w:rsidR="009660F0" w:rsidRDefault="009660F0" w:rsidP="009660F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44B72430" w14:textId="77777777" w:rsidTr="00125A1A">
        <w:tc>
          <w:tcPr>
            <w:tcW w:w="9855" w:type="dxa"/>
          </w:tcPr>
          <w:p w14:paraId="6375788F" w14:textId="77777777" w:rsidR="009660F0" w:rsidRDefault="009660F0" w:rsidP="00125A1A">
            <w:r>
              <w:t>function fl_TC_9_3_1_2_NR5GC_</w:t>
            </w:r>
            <w:proofErr w:type="gramStart"/>
            <w:r>
              <w:t>TestBody(</w:t>
            </w:r>
            <w:proofErr w:type="gramEnd"/>
            <w:r>
              <w:t xml:space="preserve">) runs on NR5GC_PTC return </w:t>
            </w:r>
            <w:proofErr w:type="spellStart"/>
            <w:r>
              <w:t>NR_RadioBearerId_Type</w:t>
            </w:r>
            <w:proofErr w:type="spellEnd"/>
          </w:p>
          <w:p w14:paraId="2C9EEB54" w14:textId="77777777" w:rsidR="009660F0" w:rsidRDefault="009660F0" w:rsidP="00125A1A">
            <w:r>
              <w:t xml:space="preserve">  {</w:t>
            </w:r>
          </w:p>
          <w:p w14:paraId="67B6C623" w14:textId="77777777" w:rsidR="009660F0" w:rsidRDefault="009660F0" w:rsidP="00125A1A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69DC17A3" w14:textId="77777777" w:rsidR="009660F0" w:rsidRDefault="009660F0" w:rsidP="00125A1A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3B83A9C6" w14:textId="77777777" w:rsidR="009660F0" w:rsidRDefault="009660F0" w:rsidP="00125A1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514D770" w14:textId="77777777" w:rsidR="009660F0" w:rsidRDefault="009660F0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4B99BA9B" w14:textId="77777777" w:rsidR="009660F0" w:rsidRDefault="009660F0" w:rsidP="00125A1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63989AC2" w14:textId="77777777" w:rsidR="009660F0" w:rsidRDefault="009660F0" w:rsidP="00125A1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7075E522" w14:textId="77777777" w:rsidR="009660F0" w:rsidRDefault="009660F0" w:rsidP="00125A1A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>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75E42F53" w14:textId="77777777" w:rsidR="009660F0" w:rsidRDefault="009660F0" w:rsidP="00125A1A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4DF88B99" w14:textId="77777777" w:rsidR="009660F0" w:rsidRDefault="009660F0" w:rsidP="00125A1A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 // @sic R5s201060 sic@</w:t>
            </w:r>
          </w:p>
          <w:p w14:paraId="53103D94" w14:textId="77777777" w:rsidR="009660F0" w:rsidRDefault="009660F0" w:rsidP="00125A1A"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31173E2B" w14:textId="77777777" w:rsidR="009660F0" w:rsidRDefault="009660F0" w:rsidP="00125A1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63B8C492" w14:textId="77777777" w:rsidR="009660F0" w:rsidRDefault="009660F0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25A03C9" w14:textId="77777777" w:rsidR="009660F0" w:rsidRDefault="009660F0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124FFB55" w14:textId="77777777" w:rsidR="009660F0" w:rsidRDefault="009660F0" w:rsidP="00125A1A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v_NasCountUL</w:t>
            </w:r>
            <w:proofErr w:type="spellEnd"/>
            <w:r>
              <w:t>;</w:t>
            </w:r>
          </w:p>
          <w:p w14:paraId="2169A008" w14:textId="77777777" w:rsidR="009660F0" w:rsidRDefault="009660F0" w:rsidP="00125A1A"/>
          <w:p w14:paraId="6C2D1690" w14:textId="77777777" w:rsidR="009660F0" w:rsidRDefault="009660F0" w:rsidP="00125A1A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C79357" w14:textId="77777777" w:rsidR="009660F0" w:rsidRDefault="009660F0" w:rsidP="00125A1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 tsc_NR_ServingCellSSS_EPRE_FR1, tsc_NR_ServingCellSSS_EPRE_FR2);</w:t>
            </w:r>
          </w:p>
          <w:p w14:paraId="3B6C425A" w14:textId="77777777" w:rsidR="009660F0" w:rsidRDefault="009660F0" w:rsidP="00125A1A"/>
          <w:p w14:paraId="433A570E" w14:textId="77777777" w:rsidR="009660F0" w:rsidRDefault="009660F0" w:rsidP="00125A1A">
            <w:r>
              <w:lastRenderedPageBreak/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A7E31" w14:textId="77777777" w:rsidR="009660F0" w:rsidRDefault="009660F0" w:rsidP="00125A1A">
            <w:r>
              <w:t xml:space="preserve">    // Steps 1 - 3</w:t>
            </w:r>
          </w:p>
          <w:p w14:paraId="6937E9ED" w14:textId="77777777" w:rsidR="009660F0" w:rsidRDefault="009660F0" w:rsidP="00125A1A">
            <w:r>
              <w:t xml:space="preserve">    // RRC Connection Setup</w:t>
            </w:r>
          </w:p>
          <w:p w14:paraId="211617EB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));</w:t>
            </w:r>
          </w:p>
          <w:p w14:paraId="67A05EA5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>(EUTRA);        // @sic R5-205142 sic@</w:t>
            </w:r>
          </w:p>
          <w:p w14:paraId="0E5BDCB3" w14:textId="77777777" w:rsidR="009660F0" w:rsidRDefault="009660F0" w:rsidP="00125A1A"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Guti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f_EUTRA_NR_WaitForCoOrd_GutiParams</w:t>
            </w:r>
            <w:proofErr w:type="spellEnd"/>
            <w:r>
              <w:t>(EUTRA); // @sic R5s201060 sic@</w:t>
            </w:r>
          </w:p>
          <w:p w14:paraId="752E830F" w14:textId="77777777" w:rsidR="009660F0" w:rsidRDefault="009660F0" w:rsidP="00125A1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1466D3F5" w14:textId="77777777" w:rsidR="009660F0" w:rsidRDefault="009660F0" w:rsidP="00125A1A">
            <w:r>
              <w:t xml:space="preserve">                                           </w:t>
            </w:r>
            <w:proofErr w:type="spellStart"/>
            <w:r>
              <w:t>v_ReceivedMsg.Pdu</w:t>
            </w:r>
            <w:proofErr w:type="spellEnd"/>
            <w:r>
              <w:t>,</w:t>
            </w:r>
          </w:p>
          <w:p w14:paraId="47DE1B12" w14:textId="77777777" w:rsidR="009660F0" w:rsidRDefault="009660F0" w:rsidP="00125A1A">
            <w:r>
              <w:t xml:space="preserve">                                           Mobility,</w:t>
            </w:r>
          </w:p>
          <w:p w14:paraId="2EC15CCE" w14:textId="77777777" w:rsidR="009660F0" w:rsidRDefault="009660F0" w:rsidP="00125A1A">
            <w:r>
              <w:t xml:space="preserve">                                           f_NR_Convert_CoOrdTo5G_</w:t>
            </w:r>
            <w:proofErr w:type="gramStart"/>
            <w:r>
              <w:t>GUTI(</w:t>
            </w:r>
            <w:proofErr w:type="spellStart"/>
            <w:proofErr w:type="gramEnd"/>
            <w:r>
              <w:t>v_CoOrd_Guti</w:t>
            </w:r>
            <w:proofErr w:type="spellEnd"/>
            <w:r>
              <w:t>, omit), // @sic R5s201060 sic@</w:t>
            </w:r>
          </w:p>
          <w:p w14:paraId="4B120774" w14:textId="77777777" w:rsidR="009660F0" w:rsidRDefault="009660F0" w:rsidP="00125A1A">
            <w:r>
              <w:t xml:space="preserve">                                           '111'B,</w:t>
            </w:r>
          </w:p>
          <w:p w14:paraId="0DB4C4F6" w14:textId="77777777" w:rsidR="009660F0" w:rsidRDefault="009660F0" w:rsidP="00125A1A">
            <w:r>
              <w:t xml:space="preserve">                                           '?'B,</w:t>
            </w:r>
          </w:p>
          <w:p w14:paraId="6AF4C058" w14:textId="77777777" w:rsidR="009660F0" w:rsidRDefault="009660F0" w:rsidP="00125A1A">
            <w:r>
              <w:t xml:space="preserve">                                           omit,</w:t>
            </w:r>
          </w:p>
          <w:p w14:paraId="4A83EBE6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cdr_NG_GMM_Cap_S1</w:t>
            </w:r>
            <w:r>
              <w:t>,</w:t>
            </w:r>
          </w:p>
          <w:p w14:paraId="41FDC12E" w14:textId="77777777" w:rsidR="009660F0" w:rsidRDefault="009660F0" w:rsidP="00125A1A">
            <w:r>
              <w:t xml:space="preserve">                                           -,-,</w:t>
            </w:r>
          </w:p>
          <w:p w14:paraId="3EE8C765" w14:textId="77777777" w:rsidR="009660F0" w:rsidRDefault="009660F0" w:rsidP="00125A1A">
            <w:r>
              <w:t xml:space="preserve">                                           *,</w:t>
            </w:r>
          </w:p>
          <w:p w14:paraId="033644B0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cdr_NR5GC_UENetworkCap('17'O),</w:t>
            </w:r>
          </w:p>
          <w:p w14:paraId="53F5C2FE" w14:textId="77777777" w:rsidR="009660F0" w:rsidRDefault="009660F0" w:rsidP="00125A1A">
            <w:r>
              <w:t xml:space="preserve">                                           -,</w:t>
            </w:r>
          </w:p>
          <w:p w14:paraId="164666D1" w14:textId="77777777" w:rsidR="009660F0" w:rsidRDefault="009660F0" w:rsidP="00125A1A">
            <w:r>
              <w:t xml:space="preserve">                                           </w:t>
            </w:r>
            <w:proofErr w:type="spellStart"/>
            <w:r w:rsidRPr="004C5F9F">
              <w:rPr>
                <w:highlight w:val="yellow"/>
              </w:rPr>
              <w:t>cr_PDU_SessionStatusAny</w:t>
            </w:r>
            <w:proofErr w:type="spellEnd"/>
            <w:r w:rsidRPr="004C5F9F">
              <w:rPr>
                <w:highlight w:val="yellow"/>
              </w:rPr>
              <w:t>,</w:t>
            </w:r>
          </w:p>
          <w:p w14:paraId="25E3108E" w14:textId="77777777" w:rsidR="009660F0" w:rsidRDefault="009660F0" w:rsidP="00125A1A">
            <w:r>
              <w:t xml:space="preserve">                                           -,</w:t>
            </w:r>
          </w:p>
          <w:p w14:paraId="12FEED02" w14:textId="77777777" w:rsidR="009660F0" w:rsidRDefault="009660F0" w:rsidP="00125A1A">
            <w:r>
              <w:t xml:space="preserve">                                           cr_UEStatus_S1,</w:t>
            </w:r>
          </w:p>
          <w:p w14:paraId="58D71BE6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f_NG_GutiParameters2MobileIdentity (</w:t>
            </w:r>
            <w:proofErr w:type="spellStart"/>
            <w:r w:rsidRPr="004C5F9F">
              <w:rPr>
                <w:highlight w:val="yellow"/>
              </w:rPr>
              <w:t>v_PLMN</w:t>
            </w:r>
            <w:proofErr w:type="spellEnd"/>
            <w:r w:rsidRPr="004C5F9F">
              <w:rPr>
                <w:highlight w:val="yellow"/>
              </w:rPr>
              <w:t xml:space="preserve">, </w:t>
            </w:r>
            <w:proofErr w:type="spellStart"/>
            <w:r w:rsidRPr="004C5F9F">
              <w:rPr>
                <w:highlight w:val="yellow"/>
              </w:rPr>
              <w:t>v_GutiParams</w:t>
            </w:r>
            <w:proofErr w:type="spellEnd"/>
            <w:r w:rsidRPr="004C5F9F">
              <w:rPr>
                <w:highlight w:val="yellow"/>
              </w:rPr>
              <w:t>),</w:t>
            </w:r>
          </w:p>
          <w:p w14:paraId="4F562CE8" w14:textId="77777777" w:rsidR="009660F0" w:rsidRDefault="009660F0" w:rsidP="00125A1A">
            <w:r>
              <w:t xml:space="preserve">                                           -, -, -,</w:t>
            </w:r>
          </w:p>
          <w:p w14:paraId="38059EC4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?,</w:t>
            </w:r>
          </w:p>
          <w:p w14:paraId="4AA8A0EA" w14:textId="77777777" w:rsidR="009660F0" w:rsidRDefault="009660F0" w:rsidP="00125A1A">
            <w:r>
              <w:t xml:space="preserve">                                           -, -, -, -, -, -, -,</w:t>
            </w:r>
          </w:p>
          <w:p w14:paraId="4232176F" w14:textId="77777777" w:rsidR="009660F0" w:rsidRDefault="009660F0" w:rsidP="00125A1A">
            <w:r>
              <w:t xml:space="preserve">                                           omit)) </w:t>
            </w:r>
            <w:proofErr w:type="gramStart"/>
            <w:r>
              <w:t>{  /</w:t>
            </w:r>
            <w:proofErr w:type="gramEnd"/>
            <w:r>
              <w:t>/ @sic R5-206290 sic@</w:t>
            </w:r>
          </w:p>
          <w:p w14:paraId="16B9E2C8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743DC3E2" w14:textId="77777777" w:rsidR="009660F0" w:rsidRDefault="009660F0" w:rsidP="00125A1A">
            <w:r>
              <w:t xml:space="preserve">    }</w:t>
            </w:r>
          </w:p>
          <w:p w14:paraId="00909BE8" w14:textId="77777777" w:rsidR="009660F0" w:rsidRDefault="009660F0" w:rsidP="00125A1A">
            <w:r>
              <w:t xml:space="preserve">    // Send TAU </w:t>
            </w:r>
            <w:proofErr w:type="spellStart"/>
            <w:r>
              <w:t>Req</w:t>
            </w:r>
            <w:proofErr w:type="spellEnd"/>
            <w:r>
              <w:t xml:space="preserve"> for checking in EUTRA</w:t>
            </w:r>
          </w:p>
          <w:p w14:paraId="46B9CED9" w14:textId="77777777" w:rsidR="009660F0" w:rsidRDefault="009660F0" w:rsidP="00125A1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cms_EUTRA_NR_</w:t>
            </w:r>
            <w:proofErr w:type="gramStart"/>
            <w:r>
              <w:t>OctetData(</w:t>
            </w:r>
            <w:proofErr w:type="gramEnd"/>
            <w:r>
              <w:t>v_ReceivedMsg.Pdu.Msg.registration_Request.epsMessage.epsMsg, "</w:t>
            </w:r>
            <w:proofErr w:type="spellStart"/>
            <w:r>
              <w:t>TAUReq</w:t>
            </w:r>
            <w:proofErr w:type="spellEnd"/>
            <w:r>
              <w:t>"));</w:t>
            </w:r>
          </w:p>
          <w:p w14:paraId="6141442E" w14:textId="77777777" w:rsidR="009660F0" w:rsidRDefault="009660F0" w:rsidP="00125A1A">
            <w:r>
              <w:t xml:space="preserve">       </w:t>
            </w:r>
          </w:p>
          <w:p w14:paraId="1FE18CDA" w14:textId="77777777" w:rsidR="009660F0" w:rsidRDefault="009660F0" w:rsidP="00125A1A">
            <w:r>
              <w:t xml:space="preserve">    // 5GMM security</w:t>
            </w:r>
          </w:p>
          <w:p w14:paraId="2AE54F81" w14:textId="77777777" w:rsidR="009660F0" w:rsidRDefault="009660F0" w:rsidP="00125A1A">
            <w:r>
              <w:t xml:space="preserve">    // Do NAS Security Mode procedure</w:t>
            </w:r>
          </w:p>
          <w:p w14:paraId="3A27C634" w14:textId="77777777" w:rsidR="009660F0" w:rsidRPr="00C64604" w:rsidRDefault="009660F0" w:rsidP="00125A1A">
            <w:pPr>
              <w:rPr>
                <w:highlight w:val="yellow"/>
              </w:rPr>
            </w:pPr>
            <w:r>
              <w:lastRenderedPageBreak/>
              <w:t xml:space="preserve">    </w:t>
            </w:r>
            <w:proofErr w:type="spellStart"/>
            <w:r w:rsidRPr="00C64604">
              <w:rPr>
                <w:highlight w:val="yellow"/>
              </w:rPr>
              <w:t>v_</w:t>
            </w:r>
            <w:proofErr w:type="gramStart"/>
            <w:r w:rsidRPr="00C64604">
              <w:rPr>
                <w:highlight w:val="yellow"/>
              </w:rPr>
              <w:t>SecurityParams</w:t>
            </w:r>
            <w:proofErr w:type="spellEnd"/>
            <w:r w:rsidRPr="00C64604">
              <w:rPr>
                <w:highlight w:val="yellow"/>
              </w:rPr>
              <w:t xml:space="preserve"> :</w:t>
            </w:r>
            <w:proofErr w:type="gramEnd"/>
            <w:r w:rsidRPr="00C64604">
              <w:rPr>
                <w:highlight w:val="yellow"/>
              </w:rPr>
              <w:t>= f_NR5GC_Security_Get();</w:t>
            </w:r>
          </w:p>
          <w:p w14:paraId="22EB9787" w14:textId="77777777" w:rsidR="009660F0" w:rsidRDefault="009660F0" w:rsidP="00125A1A">
            <w:r w:rsidRPr="00C64604">
              <w:rPr>
                <w:highlight w:val="yellow"/>
              </w:rPr>
              <w:t xml:space="preserve">    </w:t>
            </w:r>
            <w:proofErr w:type="spellStart"/>
            <w:r w:rsidRPr="00C64604">
              <w:rPr>
                <w:highlight w:val="yellow"/>
              </w:rPr>
              <w:t>f_SS_NG_NAS_</w:t>
            </w:r>
            <w:proofErr w:type="gramStart"/>
            <w:r w:rsidRPr="00C64604">
              <w:rPr>
                <w:highlight w:val="yellow"/>
              </w:rPr>
              <w:t>ConfigureSecurity</w:t>
            </w:r>
            <w:proofErr w:type="spellEnd"/>
            <w:r w:rsidRPr="00C64604">
              <w:rPr>
                <w:highlight w:val="yellow"/>
              </w:rPr>
              <w:t>(</w:t>
            </w:r>
            <w:proofErr w:type="gramEnd"/>
            <w:r w:rsidRPr="00C64604">
              <w:rPr>
                <w:highlight w:val="yellow"/>
              </w:rPr>
              <w:t xml:space="preserve">NASCTRL, </w:t>
            </w:r>
            <w:proofErr w:type="spellStart"/>
            <w:r w:rsidRPr="00C64604">
              <w:rPr>
                <w:highlight w:val="yellow"/>
              </w:rPr>
              <w:t>v_SecurityParams.NAS_Integrity</w:t>
            </w:r>
            <w:proofErr w:type="spellEnd"/>
            <w:r w:rsidRPr="00C64604">
              <w:rPr>
                <w:highlight w:val="yellow"/>
              </w:rPr>
              <w:t xml:space="preserve">, </w:t>
            </w:r>
            <w:proofErr w:type="spellStart"/>
            <w:r w:rsidRPr="00C64604">
              <w:rPr>
                <w:highlight w:val="yellow"/>
              </w:rPr>
              <w:t>v_SecurityParams.NAS_Ciphering</w:t>
            </w:r>
            <w:proofErr w:type="spellEnd"/>
            <w:r w:rsidRPr="00C64604">
              <w:rPr>
                <w:highlight w:val="yellow"/>
              </w:rPr>
              <w:t>, true); /* download security keys and reset NAS COUNT */</w:t>
            </w:r>
          </w:p>
          <w:p w14:paraId="4320D954" w14:textId="77777777" w:rsidR="009660F0" w:rsidRDefault="009660F0" w:rsidP="00125A1A"/>
          <w:p w14:paraId="5E3E49B3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f_Get_NG_SecurityModeCmdMsg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,</w:t>
            </w:r>
          </w:p>
          <w:p w14:paraId="169E3E3B" w14:textId="77777777" w:rsidR="009660F0" w:rsidRDefault="009660F0" w:rsidP="00125A1A">
            <w:r>
              <w:t xml:space="preserve">                                               Mobility,</w:t>
            </w:r>
          </w:p>
          <w:p w14:paraId="4FC62DFB" w14:textId="77777777" w:rsidR="009660F0" w:rsidRDefault="009660F0" w:rsidP="00125A1A">
            <w:r>
              <w:t xml:space="preserve">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00DEDA24" w14:textId="77777777" w:rsidR="009660F0" w:rsidRDefault="009660F0" w:rsidP="00125A1A">
            <w:r>
              <w:t xml:space="preserve">                                               </w:t>
            </w:r>
          </w:p>
          <w:p w14:paraId="00635666" w14:textId="77777777" w:rsidR="009660F0" w:rsidRDefault="009660F0" w:rsidP="00125A1A">
            <w:r>
              <w:t xml:space="preserve">    // Mapped security context with </w:t>
            </w:r>
            <w:proofErr w:type="spellStart"/>
            <w:r>
              <w:t>Kasme</w:t>
            </w:r>
            <w:proofErr w:type="spellEnd"/>
            <w:r>
              <w:t xml:space="preserve"> @sic R5-205142 sic@</w:t>
            </w:r>
          </w:p>
          <w:p w14:paraId="7DF626D2" w14:textId="77777777" w:rsidR="009660F0" w:rsidRDefault="009660F0" w:rsidP="00125A1A">
            <w:r>
              <w:t xml:space="preserve">    </w:t>
            </w:r>
            <w:proofErr w:type="spellStart"/>
            <w:r>
              <w:t>v_MsgToSend.security_Mode_</w:t>
            </w:r>
            <w:proofErr w:type="gramStart"/>
            <w:r>
              <w:t>Command.ngNasKSI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v_SecurityRx.KSI</w:t>
            </w:r>
            <w:proofErr w:type="spellEnd"/>
            <w:r>
              <w:t xml:space="preserve">, </w:t>
            </w:r>
            <w:proofErr w:type="spellStart"/>
            <w:r>
              <w:t>tsc_NasKsi_MappedSecurityContext</w:t>
            </w:r>
            <w:proofErr w:type="spellEnd"/>
            <w:r>
              <w:t>);</w:t>
            </w:r>
          </w:p>
          <w:p w14:paraId="673C5297" w14:textId="77777777" w:rsidR="009660F0" w:rsidRDefault="009660F0" w:rsidP="00125A1A">
            <w:r>
              <w:t xml:space="preserve">    // send SECURITY MODE COMMAND</w:t>
            </w:r>
          </w:p>
          <w:p w14:paraId="10394872" w14:textId="77777777" w:rsidR="009660F0" w:rsidRDefault="009660F0" w:rsidP="00125A1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tsc_SHT_IntegrityProtected_NewSecurityContext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009CEBE0" w14:textId="77777777" w:rsidR="009660F0" w:rsidRDefault="009660F0" w:rsidP="00125A1A"/>
          <w:p w14:paraId="1F11952B" w14:textId="77777777" w:rsidR="009660F0" w:rsidRDefault="009660F0" w:rsidP="00125A1A">
            <w:r>
              <w:t xml:space="preserve">    // receive SECURITY MODE COMPLETE</w:t>
            </w:r>
          </w:p>
          <w:p w14:paraId="00944D38" w14:textId="77777777" w:rsidR="009660F0" w:rsidRDefault="009660F0" w:rsidP="00125A1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cr_NG_NAS_IndWithPiggybacking(tsc_SHT_IntegrityProtected_Ciphered_NewSecurityContext)))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4631DF8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>= f_Check_NG_SecurityModeCompleteMsg(v_ReceivedAsp.Signalling.Nas[0].</w:t>
            </w:r>
            <w:r w:rsidRPr="004C5F9F">
              <w:t xml:space="preserve">Pdu, </w:t>
            </w:r>
            <w:r w:rsidRPr="004C5F9F">
              <w:rPr>
                <w:highlight w:val="yellow"/>
              </w:rPr>
              <w:t>Mobility</w:t>
            </w:r>
            <w:r>
              <w:t>);</w:t>
            </w:r>
          </w:p>
          <w:p w14:paraId="79819343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NasCountUL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SecurityProtection.NasCount</w:t>
            </w:r>
            <w:proofErr w:type="spellEnd"/>
            <w:r>
              <w:t>;</w:t>
            </w:r>
          </w:p>
          <w:p w14:paraId="7AFB6F11" w14:textId="77777777" w:rsidR="009660F0" w:rsidRDefault="009660F0" w:rsidP="00125A1A">
            <w:r>
              <w:t xml:space="preserve">    if (not </w:t>
            </w:r>
            <w:proofErr w:type="spellStart"/>
            <w:r>
              <w:t>v_Result</w:t>
            </w:r>
            <w:proofErr w:type="spellEnd"/>
            <w:r>
              <w:t>) {</w:t>
            </w:r>
          </w:p>
          <w:p w14:paraId="1AE0D797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"NAS Security Mode Procedure Failed");</w:t>
            </w:r>
          </w:p>
          <w:p w14:paraId="3EBB6B6F" w14:textId="77777777" w:rsidR="009660F0" w:rsidRDefault="009660F0" w:rsidP="00125A1A">
            <w:r>
              <w:t xml:space="preserve">    }</w:t>
            </w:r>
          </w:p>
          <w:p w14:paraId="37156847" w14:textId="77777777" w:rsidR="009660F0" w:rsidRDefault="009660F0" w:rsidP="00125A1A"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B4E354C" w14:textId="77777777" w:rsidR="009660F0" w:rsidRDefault="009660F0" w:rsidP="00125A1A"/>
          <w:p w14:paraId="125F85B8" w14:textId="77777777" w:rsidR="009660F0" w:rsidRDefault="009660F0" w:rsidP="00125A1A"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</w:t>
            </w:r>
            <w:proofErr w:type="gramStart"/>
            <w:r>
              <w:t>NASCellA,v</w:t>
            </w:r>
            <w:proofErr w:type="gramEnd"/>
            <w:r>
              <w:t>_NasCountUL</w:t>
            </w:r>
            <w:proofErr w:type="spellEnd"/>
            <w:r>
              <w:t>);</w:t>
            </w:r>
          </w:p>
          <w:p w14:paraId="7599A6E7" w14:textId="77777777" w:rsidR="009660F0" w:rsidRDefault="009660F0" w:rsidP="00125A1A">
            <w:r>
              <w:t xml:space="preserve">    </w:t>
            </w:r>
          </w:p>
          <w:p w14:paraId="22A4DB90" w14:textId="77777777" w:rsidR="009660F0" w:rsidRDefault="009660F0" w:rsidP="00125A1A">
            <w:r>
              <w:t xml:space="preserve">    f_NR5GC_MobilityRegistration_Steps4_6(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gramStart"/>
            <w:r>
              <w:t>- ,</w:t>
            </w:r>
            <w:proofErr w:type="gramEnd"/>
            <w:r>
              <w:t xml:space="preserve"> -, </w:t>
            </w:r>
            <w:proofErr w:type="spellStart"/>
            <w:r>
              <w:t>noRrcConnectionRelease</w:t>
            </w:r>
            <w:proofErr w:type="spellEnd"/>
            <w:r>
              <w:t xml:space="preserve">, </w:t>
            </w:r>
            <w:proofErr w:type="spellStart"/>
            <w:r>
              <w:t>cs_NG_NetworkFeatureSupport_Def</w:t>
            </w:r>
            <w:proofErr w:type="spellEnd"/>
            <w:r>
              <w:t>);</w:t>
            </w:r>
          </w:p>
          <w:p w14:paraId="2987EFAB" w14:textId="77777777" w:rsidR="009660F0" w:rsidRDefault="009660F0" w:rsidP="00125A1A"/>
          <w:p w14:paraId="5F022A1E" w14:textId="77777777" w:rsidR="009660F0" w:rsidRDefault="009660F0" w:rsidP="00125A1A">
            <w:r>
              <w:t xml:space="preserve">    // @sic R5-205142 sic@ Now finish the procedure</w:t>
            </w:r>
          </w:p>
          <w:p w14:paraId="7116A72C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f_NR5GC_IRAT_S1ToN1_Steps14(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0D1840DE" w14:textId="77777777" w:rsidR="009660F0" w:rsidRDefault="009660F0" w:rsidP="00125A1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767D3E1E" w14:textId="77777777" w:rsidR="009660F0" w:rsidRDefault="009660F0" w:rsidP="00125A1A">
            <w:r>
              <w:t xml:space="preserve">    // @sic R5s201005 sic@</w:t>
            </w:r>
          </w:p>
          <w:p w14:paraId="3DC4EAF4" w14:textId="77777777" w:rsidR="009660F0" w:rsidRDefault="009660F0" w:rsidP="00125A1A">
            <w:r>
              <w:t xml:space="preserve">    return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46765567" w14:textId="77777777" w:rsidR="009660F0" w:rsidRDefault="009660F0" w:rsidP="00125A1A">
            <w:r>
              <w:t xml:space="preserve">  }</w:t>
            </w:r>
          </w:p>
        </w:tc>
      </w:tr>
    </w:tbl>
    <w:p w14:paraId="40F42220" w14:textId="77777777" w:rsidR="009660F0" w:rsidRDefault="009660F0" w:rsidP="009660F0"/>
    <w:p w14:paraId="70CDF38C" w14:textId="77777777" w:rsidR="009660F0" w:rsidRDefault="009660F0" w:rsidP="009660F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459529D6" w14:textId="77777777" w:rsidTr="00125A1A">
        <w:tc>
          <w:tcPr>
            <w:tcW w:w="9855" w:type="dxa"/>
          </w:tcPr>
          <w:p w14:paraId="28053E78" w14:textId="77777777" w:rsidR="009660F0" w:rsidRDefault="009660F0" w:rsidP="00125A1A">
            <w:r>
              <w:t xml:space="preserve">  function fl_TC_9_3_1_2_NR5GC_</w:t>
            </w:r>
            <w:proofErr w:type="gramStart"/>
            <w:r>
              <w:t>TestBody(</w:t>
            </w:r>
            <w:proofErr w:type="gramEnd"/>
            <w:r>
              <w:t xml:space="preserve">) runs on NR5GC_PTC return </w:t>
            </w:r>
            <w:proofErr w:type="spellStart"/>
            <w:r>
              <w:t>NR_RadioBearerId_Type</w:t>
            </w:r>
            <w:proofErr w:type="spellEnd"/>
          </w:p>
          <w:p w14:paraId="6C3A37C4" w14:textId="77777777" w:rsidR="009660F0" w:rsidRDefault="009660F0" w:rsidP="00125A1A">
            <w:r>
              <w:t xml:space="preserve">  {</w:t>
            </w:r>
          </w:p>
          <w:p w14:paraId="107A408F" w14:textId="77777777" w:rsidR="009660F0" w:rsidRDefault="009660F0" w:rsidP="00125A1A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3D0B6639" w14:textId="77777777" w:rsidR="009660F0" w:rsidRDefault="009660F0" w:rsidP="00125A1A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795D5BFD" w14:textId="77777777" w:rsidR="009660F0" w:rsidRDefault="009660F0" w:rsidP="00125A1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D9EFD76" w14:textId="77777777" w:rsidR="009660F0" w:rsidRDefault="009660F0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276E57C8" w14:textId="77777777" w:rsidR="009660F0" w:rsidRDefault="009660F0" w:rsidP="00125A1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F2A6B2C" w14:textId="77777777" w:rsidR="009660F0" w:rsidRDefault="009660F0" w:rsidP="00125A1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295E56D2" w14:textId="77777777" w:rsidR="009660F0" w:rsidRDefault="009660F0" w:rsidP="00125A1A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>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233575FB" w14:textId="77777777" w:rsidR="009660F0" w:rsidRDefault="009660F0" w:rsidP="00125A1A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54FBE0CB" w14:textId="77777777" w:rsidR="009660F0" w:rsidRDefault="009660F0" w:rsidP="00125A1A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 // @sic R5s201060 sic@</w:t>
            </w:r>
          </w:p>
          <w:p w14:paraId="5DEBB7F1" w14:textId="77777777" w:rsidR="009660F0" w:rsidRDefault="009660F0" w:rsidP="00125A1A"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36FC7D7B" w14:textId="77777777" w:rsidR="009660F0" w:rsidRDefault="009660F0" w:rsidP="00125A1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0F66A4DD" w14:textId="77777777" w:rsidR="009660F0" w:rsidRDefault="009660F0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FCF6934" w14:textId="77777777" w:rsidR="009660F0" w:rsidRDefault="009660F0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0303F591" w14:textId="77777777" w:rsidR="009660F0" w:rsidRDefault="009660F0" w:rsidP="00125A1A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v_NasCountUL</w:t>
            </w:r>
            <w:proofErr w:type="spellEnd"/>
            <w:r>
              <w:t>;</w:t>
            </w:r>
          </w:p>
          <w:p w14:paraId="49F070F3" w14:textId="77777777" w:rsidR="009660F0" w:rsidRDefault="009660F0" w:rsidP="00125A1A"/>
          <w:p w14:paraId="2829F9BD" w14:textId="77777777" w:rsidR="009660F0" w:rsidRDefault="009660F0" w:rsidP="00125A1A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5EA1DF" w14:textId="77777777" w:rsidR="009660F0" w:rsidRDefault="009660F0" w:rsidP="00125A1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 tsc_NR_ServingCellSSS_EPRE_FR1, tsc_NR_ServingCellSSS_EPRE_FR2);</w:t>
            </w:r>
          </w:p>
          <w:p w14:paraId="6274DC86" w14:textId="77777777" w:rsidR="009660F0" w:rsidRDefault="009660F0" w:rsidP="00125A1A"/>
          <w:p w14:paraId="383CEBE7" w14:textId="77777777" w:rsidR="009660F0" w:rsidRDefault="009660F0" w:rsidP="00125A1A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32D3FD" w14:textId="77777777" w:rsidR="009660F0" w:rsidRDefault="009660F0" w:rsidP="00125A1A">
            <w:r>
              <w:t xml:space="preserve">    // Steps 1 - 3</w:t>
            </w:r>
          </w:p>
          <w:p w14:paraId="7CFB46EE" w14:textId="77777777" w:rsidR="009660F0" w:rsidRDefault="009660F0" w:rsidP="00125A1A">
            <w:r>
              <w:t xml:space="preserve">    // RRC Connection Setup</w:t>
            </w:r>
          </w:p>
          <w:p w14:paraId="4EDD173D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));</w:t>
            </w:r>
          </w:p>
          <w:p w14:paraId="12D165E4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>(EUTRA);        // @sic R5-205142 sic@</w:t>
            </w:r>
          </w:p>
          <w:p w14:paraId="063E906F" w14:textId="77777777" w:rsidR="009660F0" w:rsidRDefault="009660F0" w:rsidP="00125A1A"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Guti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f_EUTRA_NR_WaitForCoOrd_GutiParams</w:t>
            </w:r>
            <w:proofErr w:type="spellEnd"/>
            <w:r>
              <w:t>(EUTRA); // @sic R5s201060 sic@</w:t>
            </w:r>
          </w:p>
          <w:p w14:paraId="29379312" w14:textId="77777777" w:rsidR="009660F0" w:rsidRDefault="009660F0" w:rsidP="00125A1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5411DB7A" w14:textId="77777777" w:rsidR="009660F0" w:rsidRDefault="009660F0" w:rsidP="00125A1A">
            <w:r>
              <w:t xml:space="preserve">                                           </w:t>
            </w:r>
            <w:proofErr w:type="spellStart"/>
            <w:r>
              <w:t>v_ReceivedMsg.Pdu</w:t>
            </w:r>
            <w:proofErr w:type="spellEnd"/>
            <w:r>
              <w:t>,</w:t>
            </w:r>
          </w:p>
          <w:p w14:paraId="4C1DAB2A" w14:textId="77777777" w:rsidR="009660F0" w:rsidRDefault="009660F0" w:rsidP="00125A1A">
            <w:r>
              <w:t xml:space="preserve">                                           Mobility,</w:t>
            </w:r>
          </w:p>
          <w:p w14:paraId="293C4DEA" w14:textId="77777777" w:rsidR="009660F0" w:rsidRDefault="009660F0" w:rsidP="00125A1A">
            <w:r>
              <w:t xml:space="preserve">                                           f_NR_Convert_CoOrdTo5G_</w:t>
            </w:r>
            <w:proofErr w:type="gramStart"/>
            <w:r>
              <w:t>GUTI(</w:t>
            </w:r>
            <w:proofErr w:type="spellStart"/>
            <w:proofErr w:type="gramEnd"/>
            <w:r>
              <w:t>v_CoOrd_Guti</w:t>
            </w:r>
            <w:proofErr w:type="spellEnd"/>
            <w:r>
              <w:t>, omit), // @sic R5s201060 sic@</w:t>
            </w:r>
          </w:p>
          <w:p w14:paraId="0985D3D1" w14:textId="77777777" w:rsidR="009660F0" w:rsidRDefault="009660F0" w:rsidP="00125A1A">
            <w:r>
              <w:t xml:space="preserve">                                           '111'B,</w:t>
            </w:r>
          </w:p>
          <w:p w14:paraId="6E1BA92D" w14:textId="77777777" w:rsidR="009660F0" w:rsidRDefault="009660F0" w:rsidP="00125A1A">
            <w:r>
              <w:lastRenderedPageBreak/>
              <w:t xml:space="preserve">                                           '?'B,</w:t>
            </w:r>
          </w:p>
          <w:p w14:paraId="363622A7" w14:textId="77777777" w:rsidR="009660F0" w:rsidRDefault="009660F0" w:rsidP="00125A1A">
            <w:r>
              <w:t xml:space="preserve">                                           omit,</w:t>
            </w:r>
          </w:p>
          <w:p w14:paraId="55DC2B85" w14:textId="50427FBF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7A7E78C3" w14:textId="77777777" w:rsidR="009660F0" w:rsidRDefault="009660F0" w:rsidP="00125A1A">
            <w:r>
              <w:t xml:space="preserve">                                           -,-,</w:t>
            </w:r>
          </w:p>
          <w:p w14:paraId="60EBBCCF" w14:textId="77777777" w:rsidR="009660F0" w:rsidRDefault="009660F0" w:rsidP="00125A1A">
            <w:r>
              <w:t xml:space="preserve">                                           *,</w:t>
            </w:r>
          </w:p>
          <w:p w14:paraId="4EB747A9" w14:textId="159E20C3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6844FEE6" w14:textId="77777777" w:rsidR="009660F0" w:rsidRDefault="009660F0" w:rsidP="00125A1A">
            <w:r>
              <w:t xml:space="preserve">                                           -,</w:t>
            </w:r>
          </w:p>
          <w:p w14:paraId="39F3BBF6" w14:textId="693FE71D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567E9040" w14:textId="77777777" w:rsidR="009660F0" w:rsidRDefault="009660F0" w:rsidP="00125A1A">
            <w:r>
              <w:t xml:space="preserve">                                           -,</w:t>
            </w:r>
          </w:p>
          <w:p w14:paraId="5070D6D1" w14:textId="77777777" w:rsidR="009660F0" w:rsidRDefault="009660F0" w:rsidP="00125A1A">
            <w:r>
              <w:t xml:space="preserve">                                           cr_UEStatus_S1,</w:t>
            </w:r>
          </w:p>
          <w:p w14:paraId="13EDFB87" w14:textId="7E08523D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>
              <w:t>,</w:t>
            </w:r>
          </w:p>
          <w:p w14:paraId="2BD7173A" w14:textId="77777777" w:rsidR="009660F0" w:rsidRDefault="009660F0" w:rsidP="00125A1A">
            <w:r>
              <w:t xml:space="preserve">                                           -, -, -,</w:t>
            </w:r>
          </w:p>
          <w:p w14:paraId="75A2D3D9" w14:textId="05BDD835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02A62C7D" w14:textId="77777777" w:rsidR="009660F0" w:rsidRDefault="009660F0" w:rsidP="00125A1A">
            <w:r>
              <w:t xml:space="preserve">                                           -, -, -, -, -, -, -,</w:t>
            </w:r>
          </w:p>
          <w:p w14:paraId="3C05663E" w14:textId="77777777" w:rsidR="009660F0" w:rsidRDefault="009660F0" w:rsidP="00125A1A">
            <w:r>
              <w:t xml:space="preserve">                                           omit)) </w:t>
            </w:r>
            <w:proofErr w:type="gramStart"/>
            <w:r>
              <w:t>{  /</w:t>
            </w:r>
            <w:proofErr w:type="gramEnd"/>
            <w:r>
              <w:t>/ @sic R5-206290 sic@</w:t>
            </w:r>
          </w:p>
          <w:p w14:paraId="36302028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6F4E81E2" w14:textId="77777777" w:rsidR="009660F0" w:rsidRDefault="009660F0" w:rsidP="00125A1A">
            <w:r>
              <w:t xml:space="preserve">    }</w:t>
            </w:r>
          </w:p>
          <w:p w14:paraId="31D9B5C3" w14:textId="77777777" w:rsidR="009660F0" w:rsidRDefault="009660F0" w:rsidP="00125A1A">
            <w:r>
              <w:t xml:space="preserve">    // Send TAU </w:t>
            </w:r>
            <w:proofErr w:type="spellStart"/>
            <w:r>
              <w:t>Req</w:t>
            </w:r>
            <w:proofErr w:type="spellEnd"/>
            <w:r>
              <w:t xml:space="preserve"> for checking in EUTRA</w:t>
            </w:r>
          </w:p>
          <w:p w14:paraId="081EBAA8" w14:textId="77777777" w:rsidR="009660F0" w:rsidRDefault="009660F0" w:rsidP="00125A1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cms_EUTRA_NR_</w:t>
            </w:r>
            <w:proofErr w:type="gramStart"/>
            <w:r>
              <w:t>OctetData(</w:t>
            </w:r>
            <w:proofErr w:type="gramEnd"/>
            <w:r>
              <w:t>v_ReceivedMsg.Pdu.Msg.registration_Request.epsMessage.epsMsg, "</w:t>
            </w:r>
            <w:proofErr w:type="spellStart"/>
            <w:r>
              <w:t>TAUReq</w:t>
            </w:r>
            <w:proofErr w:type="spellEnd"/>
            <w:r>
              <w:t>"));</w:t>
            </w:r>
          </w:p>
          <w:p w14:paraId="1DEB7714" w14:textId="77777777" w:rsidR="009660F0" w:rsidRDefault="009660F0" w:rsidP="00125A1A">
            <w:r>
              <w:t xml:space="preserve">   </w:t>
            </w:r>
          </w:p>
          <w:p w14:paraId="6700AA46" w14:textId="549562F5" w:rsidR="009660F0" w:rsidRDefault="009660F0" w:rsidP="00125A1A">
            <w:r>
              <w:t xml:space="preserve">        // derive 5G parameters from values received from EUTRA</w:t>
            </w:r>
          </w:p>
          <w:p w14:paraId="1F9124A9" w14:textId="77777777" w:rsidR="009660F0" w:rsidRPr="00C64604" w:rsidRDefault="009660F0" w:rsidP="00125A1A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C64604">
              <w:rPr>
                <w:highlight w:val="yellow"/>
              </w:rPr>
              <w:t>v_</w:t>
            </w:r>
            <w:proofErr w:type="gramStart"/>
            <w:r w:rsidRPr="00C64604">
              <w:rPr>
                <w:highlight w:val="yellow"/>
              </w:rPr>
              <w:t>SecurityRx.NASCountUL</w:t>
            </w:r>
            <w:proofErr w:type="spellEnd"/>
            <w:r w:rsidRPr="00C64604">
              <w:rPr>
                <w:highlight w:val="yellow"/>
              </w:rPr>
              <w:t xml:space="preserve"> :</w:t>
            </w:r>
            <w:proofErr w:type="gramEnd"/>
            <w:r w:rsidRPr="00C64604">
              <w:rPr>
                <w:highlight w:val="yellow"/>
              </w:rPr>
              <w:t xml:space="preserve">= </w:t>
            </w:r>
            <w:proofErr w:type="spellStart"/>
            <w:r w:rsidRPr="00C64604">
              <w:rPr>
                <w:highlight w:val="yellow"/>
              </w:rPr>
              <w:t>f_NasSecurity_IncrementCOUNT</w:t>
            </w:r>
            <w:proofErr w:type="spellEnd"/>
            <w:r w:rsidRPr="00C64604">
              <w:rPr>
                <w:highlight w:val="yellow"/>
              </w:rPr>
              <w:t>(</w:t>
            </w:r>
            <w:proofErr w:type="spellStart"/>
            <w:r w:rsidRPr="00C64604">
              <w:rPr>
                <w:highlight w:val="yellow"/>
              </w:rPr>
              <w:t>v_SecurityRx.NASCountUL</w:t>
            </w:r>
            <w:proofErr w:type="spellEnd"/>
            <w:r w:rsidRPr="00C64604">
              <w:rPr>
                <w:highlight w:val="yellow"/>
              </w:rPr>
              <w:t xml:space="preserve">);    </w:t>
            </w:r>
          </w:p>
          <w:p w14:paraId="1E382A15" w14:textId="77777777" w:rsidR="009660F0" w:rsidRDefault="009660F0" w:rsidP="00125A1A">
            <w:r w:rsidRPr="00C64604">
              <w:rPr>
                <w:highlight w:val="yellow"/>
              </w:rPr>
              <w:t xml:space="preserve">    f_NR5GC_MappedContextFromS1_InitNAS (</w:t>
            </w:r>
            <w:proofErr w:type="spellStart"/>
            <w:r w:rsidRPr="00C64604">
              <w:rPr>
                <w:highlight w:val="yellow"/>
              </w:rPr>
              <w:t>v_SecurityRx</w:t>
            </w:r>
            <w:proofErr w:type="spellEnd"/>
            <w:r w:rsidRPr="00C64604">
              <w:rPr>
                <w:highlight w:val="yellow"/>
              </w:rPr>
              <w:t>, false);</w:t>
            </w:r>
            <w:r>
              <w:t xml:space="preserve">     </w:t>
            </w:r>
          </w:p>
          <w:p w14:paraId="6BB3346E" w14:textId="77777777" w:rsidR="009660F0" w:rsidRDefault="009660F0" w:rsidP="00125A1A">
            <w:r>
              <w:t xml:space="preserve">    // 5GMM security</w:t>
            </w:r>
          </w:p>
          <w:p w14:paraId="54EF40C4" w14:textId="77777777" w:rsidR="009660F0" w:rsidRDefault="009660F0" w:rsidP="00125A1A">
            <w:r>
              <w:t xml:space="preserve">    // Do NAS Security Mode procedure</w:t>
            </w:r>
          </w:p>
          <w:p w14:paraId="7994931D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53DCBFA9" w14:textId="77777777" w:rsidR="009660F0" w:rsidRDefault="009660F0" w:rsidP="00125A1A">
            <w:r>
              <w:t xml:space="preserve">    </w:t>
            </w:r>
            <w:r w:rsidRPr="00C64604">
              <w:rPr>
                <w:highlight w:val="yellow"/>
              </w:rPr>
              <w:t>REMOVE</w:t>
            </w:r>
            <w:r>
              <w:t xml:space="preserve"> </w:t>
            </w:r>
            <w:r w:rsidRPr="00C64604">
              <w:rPr>
                <w:highlight w:val="yellow"/>
              </w:rPr>
              <w:t>//</w:t>
            </w:r>
            <w:proofErr w:type="spellStart"/>
            <w:r w:rsidRPr="00C64604">
              <w:rPr>
                <w:highlight w:val="yellow"/>
              </w:rPr>
              <w:t>f_SS_NG_NAS_</w:t>
            </w:r>
            <w:proofErr w:type="gramStart"/>
            <w:r w:rsidRPr="00C64604">
              <w:rPr>
                <w:highlight w:val="yellow"/>
              </w:rPr>
              <w:t>ConfigureSecurity</w:t>
            </w:r>
            <w:proofErr w:type="spellEnd"/>
            <w:r w:rsidRPr="00C64604">
              <w:rPr>
                <w:highlight w:val="yellow"/>
              </w:rPr>
              <w:t>(</w:t>
            </w:r>
            <w:proofErr w:type="gramEnd"/>
            <w:r w:rsidRPr="00C64604">
              <w:rPr>
                <w:highlight w:val="yellow"/>
              </w:rPr>
              <w:t xml:space="preserve">NASCTRL, </w:t>
            </w:r>
            <w:proofErr w:type="spellStart"/>
            <w:r w:rsidRPr="00C64604">
              <w:rPr>
                <w:highlight w:val="yellow"/>
              </w:rPr>
              <w:t>v_SecurityParams.NAS_Integrity</w:t>
            </w:r>
            <w:proofErr w:type="spellEnd"/>
            <w:r w:rsidRPr="00C64604">
              <w:rPr>
                <w:highlight w:val="yellow"/>
              </w:rPr>
              <w:t xml:space="preserve">, </w:t>
            </w:r>
            <w:proofErr w:type="spellStart"/>
            <w:r w:rsidRPr="00C64604">
              <w:rPr>
                <w:highlight w:val="yellow"/>
              </w:rPr>
              <w:t>v_SecurityParams.NAS_Ciphering</w:t>
            </w:r>
            <w:proofErr w:type="spellEnd"/>
            <w:r w:rsidRPr="00C64604">
              <w:rPr>
                <w:highlight w:val="yellow"/>
              </w:rPr>
              <w:t>, true); /* download security keys and reset NAS COUNT */</w:t>
            </w:r>
          </w:p>
          <w:p w14:paraId="56B1A79C" w14:textId="77777777" w:rsidR="009660F0" w:rsidRDefault="009660F0" w:rsidP="00125A1A"/>
          <w:p w14:paraId="7877F71E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f_Get_NG_SecurityModeCmdMsg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,</w:t>
            </w:r>
          </w:p>
          <w:p w14:paraId="2D5025DF" w14:textId="77777777" w:rsidR="009660F0" w:rsidRDefault="009660F0" w:rsidP="00125A1A">
            <w:r>
              <w:t xml:space="preserve">                                               Mobility,</w:t>
            </w:r>
          </w:p>
          <w:p w14:paraId="76C9AC1B" w14:textId="77777777" w:rsidR="009660F0" w:rsidRDefault="009660F0" w:rsidP="00125A1A">
            <w:r>
              <w:t xml:space="preserve">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31DC8EAE" w14:textId="77777777" w:rsidR="009660F0" w:rsidRDefault="009660F0" w:rsidP="00125A1A">
            <w:r>
              <w:t xml:space="preserve">                                               </w:t>
            </w:r>
          </w:p>
          <w:p w14:paraId="755A8140" w14:textId="77777777" w:rsidR="009660F0" w:rsidRDefault="009660F0" w:rsidP="00125A1A">
            <w:r>
              <w:t xml:space="preserve">    // Mapped security context with </w:t>
            </w:r>
            <w:proofErr w:type="spellStart"/>
            <w:r>
              <w:t>Kasme</w:t>
            </w:r>
            <w:proofErr w:type="spellEnd"/>
            <w:r>
              <w:t xml:space="preserve"> @sic R5-205142 sic@</w:t>
            </w:r>
          </w:p>
          <w:p w14:paraId="2C1D5E80" w14:textId="77777777" w:rsidR="009660F0" w:rsidRDefault="009660F0" w:rsidP="00125A1A">
            <w:r>
              <w:lastRenderedPageBreak/>
              <w:t xml:space="preserve">    </w:t>
            </w:r>
            <w:proofErr w:type="spellStart"/>
            <w:r>
              <w:t>v_MsgToSend.security_Mode_</w:t>
            </w:r>
            <w:proofErr w:type="gramStart"/>
            <w:r>
              <w:t>Command.ngNasKSI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v_SecurityRx.KSI</w:t>
            </w:r>
            <w:proofErr w:type="spellEnd"/>
            <w:r>
              <w:t xml:space="preserve">, </w:t>
            </w:r>
            <w:proofErr w:type="spellStart"/>
            <w:r>
              <w:t>tsc_NasKsi_MappedSecurityContext</w:t>
            </w:r>
            <w:proofErr w:type="spellEnd"/>
            <w:r>
              <w:t>);</w:t>
            </w:r>
          </w:p>
          <w:p w14:paraId="7DBF1DDA" w14:textId="77777777" w:rsidR="009660F0" w:rsidRDefault="009660F0" w:rsidP="00125A1A">
            <w:r>
              <w:t xml:space="preserve">    // send SECURITY MODE COMMAND</w:t>
            </w:r>
          </w:p>
          <w:p w14:paraId="27E92DBB" w14:textId="77777777" w:rsidR="009660F0" w:rsidRDefault="009660F0" w:rsidP="00125A1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tsc_SHT_IntegrityProtected_NewSecurityContext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78C2A63" w14:textId="77777777" w:rsidR="009660F0" w:rsidRDefault="009660F0" w:rsidP="00125A1A"/>
          <w:p w14:paraId="1742EE6F" w14:textId="77777777" w:rsidR="009660F0" w:rsidRDefault="009660F0" w:rsidP="00125A1A">
            <w:r>
              <w:t xml:space="preserve">    // receive SECURITY MODE COMPLETE</w:t>
            </w:r>
          </w:p>
          <w:p w14:paraId="7DC1E353" w14:textId="77777777" w:rsidR="009660F0" w:rsidRDefault="009660F0" w:rsidP="00125A1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cr_NG_NAS_IndWithPiggybacking(tsc_SHT_IntegrityProtected_Ciphered_NewSecurityContext)))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23AE08A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 xml:space="preserve">= f_Check_NG_SecurityModeCompleteMsg(v_ReceivedAsp.Signalling.Nas[0].Pdu, </w:t>
            </w:r>
            <w:proofErr w:type="spellStart"/>
            <w:r w:rsidRPr="004C5F9F">
              <w:rPr>
                <w:highlight w:val="yellow"/>
              </w:rPr>
              <w:t>Initial_NoSecurity</w:t>
            </w:r>
            <w:proofErr w:type="spellEnd"/>
            <w:r>
              <w:t>);//KS R5sxxx change_9312</w:t>
            </w:r>
          </w:p>
          <w:p w14:paraId="77C4CB7F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NasCountUL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SecurityProtection.NasCount</w:t>
            </w:r>
            <w:proofErr w:type="spellEnd"/>
            <w:r>
              <w:t>;</w:t>
            </w:r>
          </w:p>
          <w:p w14:paraId="53BFBE46" w14:textId="77777777" w:rsidR="009660F0" w:rsidRDefault="009660F0" w:rsidP="00125A1A">
            <w:r>
              <w:t xml:space="preserve">    if (not </w:t>
            </w:r>
            <w:proofErr w:type="spellStart"/>
            <w:r>
              <w:t>v_Result</w:t>
            </w:r>
            <w:proofErr w:type="spellEnd"/>
            <w:r>
              <w:t>) {</w:t>
            </w:r>
          </w:p>
          <w:p w14:paraId="7DF35612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"NAS Security Mode Procedure Failed");</w:t>
            </w:r>
          </w:p>
          <w:p w14:paraId="7B39FE26" w14:textId="77777777" w:rsidR="009660F0" w:rsidRDefault="009660F0" w:rsidP="00125A1A">
            <w:r>
              <w:t xml:space="preserve">    }</w:t>
            </w:r>
          </w:p>
          <w:p w14:paraId="7AD803B1" w14:textId="77777777" w:rsidR="009660F0" w:rsidRDefault="009660F0" w:rsidP="00125A1A"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C12A24C" w14:textId="77777777" w:rsidR="009660F0" w:rsidRDefault="009660F0" w:rsidP="00125A1A"/>
          <w:p w14:paraId="01E92756" w14:textId="77777777" w:rsidR="009660F0" w:rsidRDefault="009660F0" w:rsidP="00125A1A"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</w:t>
            </w:r>
            <w:proofErr w:type="gramStart"/>
            <w:r>
              <w:t>NASCellA,v</w:t>
            </w:r>
            <w:proofErr w:type="gramEnd"/>
            <w:r>
              <w:t>_NasCountUL</w:t>
            </w:r>
            <w:proofErr w:type="spellEnd"/>
            <w:r>
              <w:t>);</w:t>
            </w:r>
          </w:p>
          <w:p w14:paraId="6896CD08" w14:textId="77777777" w:rsidR="009660F0" w:rsidRDefault="009660F0" w:rsidP="00125A1A">
            <w:r>
              <w:t xml:space="preserve">    </w:t>
            </w:r>
          </w:p>
          <w:p w14:paraId="7C448DFD" w14:textId="77777777" w:rsidR="009660F0" w:rsidRDefault="009660F0" w:rsidP="00125A1A">
            <w:r>
              <w:t xml:space="preserve">    f_NR5GC_MobilityRegistration_Steps4_6(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gramStart"/>
            <w:r>
              <w:t>- ,</w:t>
            </w:r>
            <w:proofErr w:type="gramEnd"/>
            <w:r>
              <w:t xml:space="preserve"> -, </w:t>
            </w:r>
            <w:proofErr w:type="spellStart"/>
            <w:r>
              <w:t>noRrcConnectionRelease</w:t>
            </w:r>
            <w:proofErr w:type="spellEnd"/>
            <w:r>
              <w:t xml:space="preserve">, </w:t>
            </w:r>
            <w:proofErr w:type="spellStart"/>
            <w:r>
              <w:t>cs_NG_NetworkFeatureSupport_Def</w:t>
            </w:r>
            <w:proofErr w:type="spellEnd"/>
            <w:r>
              <w:t>);</w:t>
            </w:r>
          </w:p>
          <w:p w14:paraId="6D080AD5" w14:textId="77777777" w:rsidR="009660F0" w:rsidRDefault="009660F0" w:rsidP="00125A1A"/>
          <w:p w14:paraId="68948B2E" w14:textId="77777777" w:rsidR="009660F0" w:rsidRDefault="009660F0" w:rsidP="00125A1A">
            <w:r>
              <w:t xml:space="preserve">    // @sic R5-205142 sic@ Now finish the procedure</w:t>
            </w:r>
          </w:p>
          <w:p w14:paraId="25AC6304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f_NR5GC_IRAT_S1ToN1_Steps14(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615F5B3B" w14:textId="77777777" w:rsidR="009660F0" w:rsidRDefault="009660F0" w:rsidP="00125A1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223BCAEA" w14:textId="77777777" w:rsidR="009660F0" w:rsidRDefault="009660F0" w:rsidP="00125A1A">
            <w:r>
              <w:t xml:space="preserve">    // @sic R5s201005 sic@</w:t>
            </w:r>
          </w:p>
          <w:p w14:paraId="6AE43CBC" w14:textId="77777777" w:rsidR="009660F0" w:rsidRDefault="009660F0" w:rsidP="00125A1A">
            <w:r>
              <w:t xml:space="preserve">    return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50FAEE4F" w14:textId="77777777" w:rsidR="009660F0" w:rsidRDefault="009660F0" w:rsidP="00125A1A">
            <w:r>
              <w:t xml:space="preserve">  }</w:t>
            </w:r>
          </w:p>
        </w:tc>
      </w:tr>
      <w:bookmarkEnd w:id="8"/>
    </w:tbl>
    <w:p w14:paraId="0672C81E" w14:textId="77777777" w:rsidR="009660F0" w:rsidRDefault="009660F0" w:rsidP="009660F0">
      <w:pPr>
        <w:rPr>
          <w:lang w:val="en-US"/>
        </w:rPr>
      </w:pPr>
    </w:p>
    <w:p w14:paraId="35C493E7" w14:textId="77777777" w:rsidR="009660F0" w:rsidRDefault="009660F0" w:rsidP="00AD6C18"/>
    <w:sectPr w:rsidR="009660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7F8E5" w14:textId="77777777" w:rsidR="007B331F" w:rsidRDefault="007B331F">
      <w:r>
        <w:separator/>
      </w:r>
    </w:p>
  </w:endnote>
  <w:endnote w:type="continuationSeparator" w:id="0">
    <w:p w14:paraId="42CDDB44" w14:textId="77777777" w:rsidR="007B331F" w:rsidRDefault="007B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038B5" w14:textId="77777777" w:rsidR="007B331F" w:rsidRDefault="007B331F">
      <w:r>
        <w:separator/>
      </w:r>
    </w:p>
  </w:footnote>
  <w:footnote w:type="continuationSeparator" w:id="0">
    <w:p w14:paraId="0A5703E2" w14:textId="77777777" w:rsidR="007B331F" w:rsidRDefault="007B3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14FA3"/>
    <w:multiLevelType w:val="hybridMultilevel"/>
    <w:tmpl w:val="83F2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8450A0"/>
    <w:multiLevelType w:val="hybridMultilevel"/>
    <w:tmpl w:val="A3D4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0E01AB0"/>
    <w:multiLevelType w:val="hybridMultilevel"/>
    <w:tmpl w:val="0D48E9A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9E30F96"/>
    <w:multiLevelType w:val="hybridMultilevel"/>
    <w:tmpl w:val="83F2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E36B0"/>
    <w:multiLevelType w:val="hybridMultilevel"/>
    <w:tmpl w:val="2D904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F286C"/>
    <w:multiLevelType w:val="hybridMultilevel"/>
    <w:tmpl w:val="A3D4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23069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2201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4C5F9F"/>
    <w:rsid w:val="0051580D"/>
    <w:rsid w:val="00547111"/>
    <w:rsid w:val="00566776"/>
    <w:rsid w:val="00592D74"/>
    <w:rsid w:val="005B0264"/>
    <w:rsid w:val="005D7D0F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50442"/>
    <w:rsid w:val="00792342"/>
    <w:rsid w:val="007977A8"/>
    <w:rsid w:val="007B331F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F3789"/>
    <w:rsid w:val="008F58DE"/>
    <w:rsid w:val="008F686C"/>
    <w:rsid w:val="009148DE"/>
    <w:rsid w:val="00937A5E"/>
    <w:rsid w:val="00941E30"/>
    <w:rsid w:val="00952F40"/>
    <w:rsid w:val="00964789"/>
    <w:rsid w:val="009660F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C18"/>
    <w:rsid w:val="00B20470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BF49C8"/>
    <w:rsid w:val="00C462F9"/>
    <w:rsid w:val="00C62DDC"/>
    <w:rsid w:val="00C66BA2"/>
    <w:rsid w:val="00C95985"/>
    <w:rsid w:val="00CA44A0"/>
    <w:rsid w:val="00CC5026"/>
    <w:rsid w:val="00CC68D0"/>
    <w:rsid w:val="00CE1BA6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7610D"/>
    <w:rsid w:val="00EB09B7"/>
    <w:rsid w:val="00EE7D7C"/>
    <w:rsid w:val="00F17BE0"/>
    <w:rsid w:val="00F25D98"/>
    <w:rsid w:val="00F300FB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966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CE3D0-B5E8-4F3D-B6F1-E7877D4D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2616</Words>
  <Characters>14916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2021-03-09T16:31:00Z</dcterms:created>
  <dcterms:modified xsi:type="dcterms:W3CDTF">2021-03-09T16:31:00Z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