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E3556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67EF6">
        <w:fldChar w:fldCharType="begin"/>
      </w:r>
      <w:r w:rsidR="00C67EF6">
        <w:instrText xml:space="preserve"> DOCPROPERTY  Tdoc#  \* MERGEFORMAT </w:instrText>
      </w:r>
      <w:r w:rsidR="00C67EF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AD6C18">
        <w:rPr>
          <w:b/>
          <w:i/>
          <w:noProof/>
          <w:sz w:val="28"/>
        </w:rPr>
        <w:t>76</w:t>
      </w:r>
      <w:r w:rsidR="00C67EF6">
        <w:rPr>
          <w:b/>
          <w:i/>
          <w:noProof/>
          <w:sz w:val="28"/>
        </w:rPr>
        <w:fldChar w:fldCharType="end"/>
      </w:r>
    </w:p>
    <w:p w14:paraId="5D6FC58C" w14:textId="307A0302" w:rsidR="001A09A3" w:rsidRDefault="00C67EF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2DAEF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6C18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A7A8B9" w:rsidR="001E41F3" w:rsidRDefault="00AD6C18" w:rsidP="00715499">
            <w:pPr>
              <w:pStyle w:val="CRCoverPage"/>
              <w:spacing w:after="0"/>
            </w:pPr>
            <w:r w:rsidRPr="00AD6C18">
              <w:t>Correction for NR5GC IRAT test case 8.1.4.2.2.1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5C477" w14:textId="77777777" w:rsidR="008E0949" w:rsidRPr="008E0949" w:rsidRDefault="008E0949" w:rsidP="008E094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For the EUTRA-&gt;NR handover, NCC at EUTRA (source) side should be set increased by one (set to 2)</w:t>
            </w:r>
          </w:p>
          <w:p w14:paraId="6AB5D1B6" w14:textId="77777777" w:rsidR="008E0949" w:rsidRPr="008E0949" w:rsidRDefault="008E0949" w:rsidP="008E094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C9551D" w14:textId="6F9F71CA" w:rsidR="008E0949" w:rsidRDefault="008E0949" w:rsidP="008E094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E0949">
              <w:rPr>
                <w:rFonts w:cs="Arial"/>
              </w:rPr>
              <w:t xml:space="preserve">For S1-N1 </w:t>
            </w:r>
            <w:r w:rsidRPr="008E0949">
              <w:rPr>
                <w:rFonts w:cs="Arial" w:hint="eastAsia"/>
                <w:lang w:eastAsia="zh-CN"/>
              </w:rPr>
              <w:t>handover</w:t>
            </w:r>
            <w:r w:rsidRPr="008E0949">
              <w:rPr>
                <w:rFonts w:cs="Arial"/>
              </w:rPr>
              <w:t xml:space="preserve">, the UE has not established </w:t>
            </w:r>
            <w:proofErr w:type="gramStart"/>
            <w:r w:rsidRPr="008E0949">
              <w:rPr>
                <w:rFonts w:cs="Arial"/>
              </w:rPr>
              <w:t>a  PDU</w:t>
            </w:r>
            <w:proofErr w:type="gramEnd"/>
            <w:r w:rsidRPr="008E0949">
              <w:rPr>
                <w:rFonts w:cs="Arial"/>
              </w:rPr>
              <w:t xml:space="preserve"> session at NR side before handover, so the UE may not include </w:t>
            </w:r>
            <w:proofErr w:type="spellStart"/>
            <w:r w:rsidRPr="008E0949">
              <w:rPr>
                <w:rFonts w:cs="Arial"/>
              </w:rPr>
              <w:t>pduSessionStatus</w:t>
            </w:r>
            <w:proofErr w:type="spellEnd"/>
            <w:r w:rsidRPr="008E0949">
              <w:rPr>
                <w:rFonts w:cs="Arial"/>
              </w:rPr>
              <w:t xml:space="preserve"> in </w:t>
            </w:r>
            <w:proofErr w:type="spellStart"/>
            <w:r w:rsidRPr="008E0949">
              <w:rPr>
                <w:rFonts w:cs="Arial"/>
              </w:rPr>
              <w:t>Regustration</w:t>
            </w:r>
            <w:proofErr w:type="spellEnd"/>
            <w:r w:rsidRPr="008E0949">
              <w:rPr>
                <w:rFonts w:cs="Arial"/>
              </w:rPr>
              <w:t xml:space="preserve"> Request.</w:t>
            </w:r>
            <w:r>
              <w:rPr>
                <w:noProof/>
              </w:rPr>
              <w:t xml:space="preserve"> </w:t>
            </w:r>
            <w:r w:rsidRPr="008E0949">
              <w:rPr>
                <w:rFonts w:cs="Arial"/>
              </w:rPr>
              <w:t xml:space="preserve">In this case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is not initialised which can lead to a run-time error later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11D77" w14:textId="77777777" w:rsidR="001E41F3" w:rsidRPr="008E0949" w:rsidRDefault="008E0949" w:rsidP="008E09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AD6C18">
              <w:rPr>
                <w:lang w:val="en-SG"/>
              </w:rPr>
              <w:t>Set</w:t>
            </w:r>
            <w:r w:rsidRPr="00AD6C18">
              <w:rPr>
                <w:lang w:val="en-US"/>
              </w:rPr>
              <w:t xml:space="preserve"> </w:t>
            </w:r>
            <w:proofErr w:type="spellStart"/>
            <w:r w:rsidRPr="00AD6C18">
              <w:rPr>
                <w:lang w:val="en-US"/>
              </w:rPr>
              <w:t>v_SecurityParams.NCC</w:t>
            </w:r>
            <w:proofErr w:type="spellEnd"/>
            <w:r w:rsidRPr="00AD6C18">
              <w:rPr>
                <w:lang w:val="en-US"/>
              </w:rPr>
              <w:t xml:space="preserve"> to 2</w:t>
            </w:r>
          </w:p>
          <w:p w14:paraId="10EA9AFA" w14:textId="77777777" w:rsidR="008E0949" w:rsidRDefault="008E0949" w:rsidP="008E0949">
            <w:pPr>
              <w:pStyle w:val="CRCoverPage"/>
              <w:spacing w:after="0"/>
              <w:rPr>
                <w:lang w:val="en-US"/>
              </w:rPr>
            </w:pPr>
          </w:p>
          <w:p w14:paraId="171ADF2A" w14:textId="255988FD" w:rsidR="008E0949" w:rsidRPr="008E0949" w:rsidRDefault="008E0949" w:rsidP="008E09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8E0949">
              <w:rPr>
                <w:lang w:val="en-SG"/>
              </w:rPr>
              <w:t xml:space="preserve">Add logic to </w:t>
            </w:r>
            <w:r>
              <w:rPr>
                <w:lang w:val="en-SG"/>
              </w:rPr>
              <w:t>initialise</w:t>
            </w:r>
            <w:r w:rsidRPr="008E0949">
              <w:rPr>
                <w:lang w:val="en-SG"/>
              </w:rPr>
              <w:t xml:space="preserve">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using </w:t>
            </w:r>
            <w:proofErr w:type="spellStart"/>
            <w:r w:rsidRPr="008E0949">
              <w:rPr>
                <w:rFonts w:cs="Arial"/>
              </w:rPr>
              <w:t>p_PduSessionsFromLTE</w:t>
            </w:r>
            <w:proofErr w:type="spellEnd"/>
            <w:r w:rsidRPr="008E0949">
              <w:rPr>
                <w:rFonts w:cs="Arial"/>
              </w:rPr>
              <w:t xml:space="preserve"> in case </w:t>
            </w:r>
            <w:proofErr w:type="spellStart"/>
            <w:r w:rsidRPr="008E0949">
              <w:rPr>
                <w:rFonts w:cs="Arial"/>
              </w:rPr>
              <w:t>v_GMM_MobilityInfo.SessionStatus</w:t>
            </w:r>
            <w:proofErr w:type="spellEnd"/>
            <w:r w:rsidRPr="008E0949">
              <w:rPr>
                <w:rFonts w:cs="Arial"/>
              </w:rPr>
              <w:t xml:space="preserve"> is not present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A832F9" w:rsidR="001E41F3" w:rsidRDefault="00AD6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8.1.4.2.2.1.NR5GC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99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1DC347" w14:textId="40A3CDEE" w:rsidR="008E09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0949" w:rsidRPr="006C5F56">
        <w:rPr>
          <w:rFonts w:cs="Arial"/>
          <w:iCs/>
        </w:rPr>
        <w:t>Table of Contents</w:t>
      </w:r>
      <w:r w:rsidR="008E0949">
        <w:tab/>
      </w:r>
      <w:r w:rsidR="008E0949">
        <w:fldChar w:fldCharType="begin"/>
      </w:r>
      <w:r w:rsidR="008E0949">
        <w:instrText xml:space="preserve"> PAGEREF _Toc60999534 \h </w:instrText>
      </w:r>
      <w:r w:rsidR="008E0949">
        <w:fldChar w:fldCharType="separate"/>
      </w:r>
      <w:r w:rsidR="008E0949">
        <w:t>2</w:t>
      </w:r>
      <w:r w:rsidR="008E0949">
        <w:fldChar w:fldCharType="end"/>
      </w:r>
    </w:p>
    <w:p w14:paraId="21D96305" w14:textId="7ECF887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_Toc60999535 \h </w:instrText>
      </w:r>
      <w:r>
        <w:fldChar w:fldCharType="separate"/>
      </w:r>
      <w:r>
        <w:t>3</w:t>
      </w:r>
      <w:r>
        <w:fldChar w:fldCharType="end"/>
      </w:r>
    </w:p>
    <w:p w14:paraId="2BB883B2" w14:textId="01A78CA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_Toc60999536 \h </w:instrText>
      </w:r>
      <w:r>
        <w:fldChar w:fldCharType="separate"/>
      </w:r>
      <w:r>
        <w:t>3</w:t>
      </w:r>
      <w:r>
        <w:fldChar w:fldCharType="end"/>
      </w:r>
    </w:p>
    <w:p w14:paraId="60A10513" w14:textId="1E4D7A10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_Toc60999537 \h </w:instrText>
      </w:r>
      <w:r>
        <w:fldChar w:fldCharType="separate"/>
      </w:r>
      <w:r>
        <w:t>3</w:t>
      </w:r>
      <w:r>
        <w:fldChar w:fldCharType="end"/>
      </w:r>
    </w:p>
    <w:p w14:paraId="1C4C99B3" w14:textId="56CB95DA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 xml:space="preserve">Change </w:t>
      </w:r>
      <w:r w:rsidRPr="006C5F5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_Toc60999538 \h </w:instrText>
      </w:r>
      <w:r>
        <w:fldChar w:fldCharType="separate"/>
      </w:r>
      <w:r>
        <w:t>5</w:t>
      </w:r>
      <w:r>
        <w:fldChar w:fldCharType="end"/>
      </w:r>
    </w:p>
    <w:p w14:paraId="2E4D4796" w14:textId="41B11B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9953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0AE6178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99536"/>
      <w:r w:rsidRPr="00854C55">
        <w:rPr>
          <w:b/>
        </w:rPr>
        <w:t>Corrections required</w:t>
      </w:r>
      <w:bookmarkEnd w:id="4"/>
      <w:bookmarkEnd w:id="5"/>
      <w:bookmarkEnd w:id="6"/>
    </w:p>
    <w:p w14:paraId="38220E22" w14:textId="0D84F1A4" w:rsidR="00AD6C18" w:rsidRDefault="00AD6C18" w:rsidP="00AD6C18"/>
    <w:p w14:paraId="65AD0899" w14:textId="77777777" w:rsidR="00AD6C18" w:rsidRDefault="00AD6C18" w:rsidP="00AD6C1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099953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6C18" w14:paraId="6FBAFD97" w14:textId="77777777" w:rsidTr="00125A1A">
        <w:trPr>
          <w:trHeight w:val="447"/>
        </w:trPr>
        <w:tc>
          <w:tcPr>
            <w:tcW w:w="1985" w:type="dxa"/>
          </w:tcPr>
          <w:p w14:paraId="3A2FCCF2" w14:textId="77777777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620F3" w14:textId="77777777" w:rsidR="00AD6C18" w:rsidRDefault="00AD6C18" w:rsidP="00125A1A">
            <w:pPr>
              <w:spacing w:after="0"/>
            </w:pPr>
            <w:r w:rsidRPr="00DF279E">
              <w:t>fl_TC_8_1_4_2_2_1_NR5GC_EUTRA_TestBody</w:t>
            </w:r>
          </w:p>
        </w:tc>
      </w:tr>
      <w:tr w:rsidR="00AD6C18" w14:paraId="169E5A4E" w14:textId="77777777" w:rsidTr="00125A1A">
        <w:trPr>
          <w:trHeight w:val="452"/>
        </w:trPr>
        <w:tc>
          <w:tcPr>
            <w:tcW w:w="1985" w:type="dxa"/>
          </w:tcPr>
          <w:p w14:paraId="739F789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2564F1" w14:textId="009533AC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the EUTRA-&gt;NR handover, NCC at EUTRA (source) side should be set increased by one (set to 2) </w:t>
            </w:r>
          </w:p>
        </w:tc>
      </w:tr>
      <w:tr w:rsidR="00AD6C18" w14:paraId="55E92CE7" w14:textId="77777777" w:rsidTr="00125A1A">
        <w:tc>
          <w:tcPr>
            <w:tcW w:w="1985" w:type="dxa"/>
          </w:tcPr>
          <w:p w14:paraId="53FB1343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1EE2A1" w14:textId="5F59CCFC" w:rsidR="00AD6C18" w:rsidRDefault="00AD6C18" w:rsidP="00125A1A">
            <w:pPr>
              <w:pStyle w:val="CRCoverPage"/>
              <w:spacing w:after="0"/>
              <w:rPr>
                <w:lang w:val="en-SG"/>
              </w:rPr>
            </w:pPr>
            <w:r w:rsidRPr="00AD6C18">
              <w:rPr>
                <w:lang w:val="en-SG"/>
              </w:rPr>
              <w:t>Set</w:t>
            </w:r>
            <w:r w:rsidRPr="00AD6C18">
              <w:rPr>
                <w:lang w:val="en-US"/>
              </w:rPr>
              <w:t xml:space="preserve"> </w:t>
            </w:r>
            <w:proofErr w:type="spellStart"/>
            <w:r w:rsidRPr="00AD6C18">
              <w:rPr>
                <w:lang w:val="en-US"/>
              </w:rPr>
              <w:t>v_SecurityParams.NCC</w:t>
            </w:r>
            <w:proofErr w:type="spellEnd"/>
            <w:r w:rsidRPr="00AD6C18">
              <w:rPr>
                <w:lang w:val="en-US"/>
              </w:rPr>
              <w:t xml:space="preserve"> to 2</w:t>
            </w:r>
          </w:p>
        </w:tc>
      </w:tr>
      <w:tr w:rsidR="00AD6C18" w14:paraId="069F03D4" w14:textId="77777777" w:rsidTr="00125A1A">
        <w:tc>
          <w:tcPr>
            <w:tcW w:w="1985" w:type="dxa"/>
          </w:tcPr>
          <w:p w14:paraId="6D6C81C4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BB32F6" w14:textId="77777777" w:rsidR="00AD6C18" w:rsidRDefault="00AD6C18" w:rsidP="00125A1A">
            <w:pPr>
              <w:spacing w:after="0"/>
              <w:rPr>
                <w:rFonts w:ascii="Arial" w:hAnsi="Arial" w:cs="Arial"/>
                <w:lang w:val="en-US"/>
              </w:rPr>
            </w:pPr>
            <w:r w:rsidRPr="00DF279E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AD6C18" w14:paraId="13E73135" w14:textId="77777777" w:rsidTr="00125A1A">
        <w:tc>
          <w:tcPr>
            <w:tcW w:w="1985" w:type="dxa"/>
          </w:tcPr>
          <w:p w14:paraId="1D628441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7879D8" w14:textId="1F7D9A07" w:rsidR="00AD6C18" w:rsidRPr="00143B1A" w:rsidRDefault="00143B1A" w:rsidP="00125A1A">
            <w:pPr>
              <w:rPr>
                <w:rFonts w:ascii="Arial" w:hAnsi="Arial"/>
                <w:highlight w:val="red"/>
              </w:rPr>
            </w:pPr>
            <w:r w:rsidRPr="00143B1A">
              <w:rPr>
                <w:rFonts w:ascii="Arial" w:hAnsi="Arial"/>
                <w:highlight w:val="red"/>
              </w:rPr>
              <w:t>Rejected.  There is no justification for this change.  If this is required, this must be specified in the prose</w:t>
            </w:r>
          </w:p>
        </w:tc>
      </w:tr>
    </w:tbl>
    <w:p w14:paraId="27577AA6" w14:textId="77777777" w:rsidR="00AD6C18" w:rsidRDefault="00AD6C18" w:rsidP="00AD6C18">
      <w:pPr>
        <w:rPr>
          <w:lang w:val="en-US"/>
        </w:rPr>
      </w:pPr>
    </w:p>
    <w:p w14:paraId="6208F537" w14:textId="77777777" w:rsidR="00AD6C18" w:rsidRDefault="00AD6C18" w:rsidP="00AD6C1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FA622DA" w14:textId="77777777" w:rsidTr="00125A1A">
        <w:tc>
          <w:tcPr>
            <w:tcW w:w="9855" w:type="dxa"/>
          </w:tcPr>
          <w:p w14:paraId="0CB420B1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function fl_TC_8_1_4_2_2_1_NR5GC_EUTRA_</w:t>
            </w:r>
            <w:proofErr w:type="gramStart"/>
            <w:r w:rsidRPr="00DF279E">
              <w:rPr>
                <w:lang w:val="en-US"/>
              </w:rPr>
              <w:t>TestBody(</w:t>
            </w:r>
            <w:proofErr w:type="gramEnd"/>
            <w:r w:rsidRPr="00DF279E">
              <w:rPr>
                <w:lang w:val="en-US"/>
              </w:rPr>
              <w:t>) runs on EUTRA_5GS_PTC</w:t>
            </w:r>
          </w:p>
          <w:p w14:paraId="7556D461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{</w:t>
            </w:r>
          </w:p>
          <w:p w14:paraId="1F1E8247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var </w:t>
            </w:r>
            <w:proofErr w:type="spellStart"/>
            <w:r w:rsidRPr="00DF279E">
              <w:rPr>
                <w:lang w:val="en-US"/>
              </w:rPr>
              <w:t>octetstring</w:t>
            </w:r>
            <w:proofErr w:type="spellEnd"/>
            <w:r w:rsidRPr="00DF279E">
              <w:rPr>
                <w:lang w:val="en-US"/>
              </w:rPr>
              <w:t xml:space="preserve"> </w:t>
            </w:r>
            <w:proofErr w:type="spellStart"/>
            <w:r w:rsidRPr="00DF279E">
              <w:rPr>
                <w:lang w:val="en-US"/>
              </w:rPr>
              <w:t>v_NR_HOCmd</w:t>
            </w:r>
            <w:proofErr w:type="spellEnd"/>
            <w:r w:rsidRPr="00DF279E">
              <w:rPr>
                <w:lang w:val="en-US"/>
              </w:rPr>
              <w:t>;</w:t>
            </w:r>
          </w:p>
          <w:p w14:paraId="7078AD24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var </w:t>
            </w:r>
            <w:proofErr w:type="spellStart"/>
            <w:r w:rsidRPr="00DF279E">
              <w:rPr>
                <w:lang w:val="en-US"/>
              </w:rPr>
              <w:t>EUTRA_SecurityParams_Type</w:t>
            </w:r>
            <w:proofErr w:type="spellEnd"/>
            <w:r w:rsidRPr="00DF279E">
              <w:rPr>
                <w:lang w:val="en-US"/>
              </w:rPr>
              <w:t xml:space="preserve"> </w:t>
            </w:r>
            <w:proofErr w:type="spellStart"/>
            <w:r w:rsidRPr="00DF279E">
              <w:rPr>
                <w:lang w:val="en-US"/>
              </w:rPr>
              <w:t>v_</w:t>
            </w:r>
            <w:proofErr w:type="gramStart"/>
            <w:r w:rsidRPr="00DF279E">
              <w:rPr>
                <w:lang w:val="en-US"/>
              </w:rPr>
              <w:t>SecurityParams</w:t>
            </w:r>
            <w:proofErr w:type="spellEnd"/>
            <w:r w:rsidRPr="00DF279E">
              <w:rPr>
                <w:lang w:val="en-US"/>
              </w:rPr>
              <w:t xml:space="preserve"> :</w:t>
            </w:r>
            <w:proofErr w:type="gramEnd"/>
            <w:r w:rsidRPr="00DF279E">
              <w:rPr>
                <w:lang w:val="en-US"/>
              </w:rPr>
              <w:t xml:space="preserve">= </w:t>
            </w:r>
            <w:proofErr w:type="spellStart"/>
            <w:r w:rsidRPr="00DF279E">
              <w:rPr>
                <w:lang w:val="en-US"/>
              </w:rPr>
              <w:t>f_EUTRA_Security_Get</w:t>
            </w:r>
            <w:proofErr w:type="spellEnd"/>
            <w:r w:rsidRPr="00DF279E">
              <w:rPr>
                <w:lang w:val="en-US"/>
              </w:rPr>
              <w:t>();</w:t>
            </w:r>
          </w:p>
          <w:p w14:paraId="609725A1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</w:p>
          <w:p w14:paraId="218B6C87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@sic R5s201078 sic@ as per 33.401 7.2.8.4.3:</w:t>
            </w:r>
          </w:p>
          <w:p w14:paraId="7CCF451D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369B7414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r w:rsidRPr="00DF279E">
              <w:rPr>
                <w:lang w:val="en-US"/>
              </w:rPr>
              <w:t>v_</w:t>
            </w:r>
            <w:proofErr w:type="gramStart"/>
            <w:r w:rsidRPr="00DF279E">
              <w:rPr>
                <w:lang w:val="en-US"/>
              </w:rPr>
              <w:t>SecurityParams.NH</w:t>
            </w:r>
            <w:proofErr w:type="spellEnd"/>
            <w:r w:rsidRPr="00DF279E">
              <w:rPr>
                <w:lang w:val="en-US"/>
              </w:rPr>
              <w:t xml:space="preserve"> :</w:t>
            </w:r>
            <w:proofErr w:type="gramEnd"/>
            <w:r w:rsidRPr="00DF279E">
              <w:rPr>
                <w:lang w:val="en-US"/>
              </w:rPr>
              <w:t>= f_EUTRA_NB_Authentication_S12(</w:t>
            </w:r>
            <w:proofErr w:type="spellStart"/>
            <w:r w:rsidRPr="00DF279E">
              <w:rPr>
                <w:lang w:val="en-US"/>
              </w:rPr>
              <w:t>v_SecurityParams.KDF</w:t>
            </w:r>
            <w:proofErr w:type="spellEnd"/>
            <w:r w:rsidRPr="00DF279E">
              <w:rPr>
                <w:lang w:val="en-US"/>
              </w:rPr>
              <w:t>,</w:t>
            </w:r>
          </w:p>
          <w:p w14:paraId="04C0F790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DF279E">
              <w:rPr>
                <w:lang w:val="en-US"/>
              </w:rPr>
              <w:t>v_SecurityParams.KASME</w:t>
            </w:r>
            <w:proofErr w:type="spellEnd"/>
            <w:r w:rsidRPr="00DF279E">
              <w:rPr>
                <w:lang w:val="en-US"/>
              </w:rPr>
              <w:t>,</w:t>
            </w:r>
          </w:p>
          <w:p w14:paraId="79E6100C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DF279E">
              <w:rPr>
                <w:lang w:val="en-US"/>
              </w:rPr>
              <w:t>v_SecurityParams.NH</w:t>
            </w:r>
            <w:proofErr w:type="spellEnd"/>
            <w:r w:rsidRPr="00DF279E">
              <w:rPr>
                <w:lang w:val="en-US"/>
              </w:rPr>
              <w:t>);</w:t>
            </w:r>
          </w:p>
          <w:p w14:paraId="0A029A2B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@sic R5s201654 sic@</w:t>
            </w:r>
          </w:p>
          <w:p w14:paraId="20E11633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33.501 cl. 8.4.2 point 3: the target AMF shall also set the NCC to zero</w:t>
            </w:r>
          </w:p>
          <w:p w14:paraId="761D6D4E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proofErr w:type="gramStart"/>
            <w:r w:rsidRPr="00AD6C18">
              <w:rPr>
                <w:lang w:val="en-US"/>
              </w:rPr>
              <w:t>v_SecurityParams.NCC</w:t>
            </w:r>
            <w:proofErr w:type="spellEnd"/>
            <w:r w:rsidRPr="00AD6C18">
              <w:rPr>
                <w:lang w:val="en-US"/>
              </w:rPr>
              <w:t xml:space="preserve"> :</w:t>
            </w:r>
            <w:proofErr w:type="gramEnd"/>
            <w:r w:rsidRPr="00AD6C18">
              <w:rPr>
                <w:lang w:val="en-US"/>
              </w:rPr>
              <w:t xml:space="preserve">= </w:t>
            </w:r>
            <w:r w:rsidRPr="00AD6C18">
              <w:rPr>
                <w:highlight w:val="yellow"/>
                <w:lang w:val="en-US"/>
              </w:rPr>
              <w:t>0</w:t>
            </w:r>
            <w:r w:rsidRPr="00AD6C18">
              <w:rPr>
                <w:lang w:val="en-US"/>
              </w:rPr>
              <w:t>;</w:t>
            </w:r>
          </w:p>
          <w:p w14:paraId="61F72DD0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r w:rsidRPr="00DF279E">
              <w:rPr>
                <w:lang w:val="en-US"/>
              </w:rPr>
              <w:t>f_EUTRA_Security_Set</w:t>
            </w:r>
            <w:proofErr w:type="spellEnd"/>
            <w:r w:rsidRPr="00DF279E">
              <w:rPr>
                <w:lang w:val="en-US"/>
              </w:rPr>
              <w:t xml:space="preserve"> (</w:t>
            </w:r>
            <w:proofErr w:type="spellStart"/>
            <w:r w:rsidRPr="00DF279E">
              <w:rPr>
                <w:lang w:val="en-US"/>
              </w:rPr>
              <w:t>v_SecurityParams</w:t>
            </w:r>
            <w:proofErr w:type="spellEnd"/>
            <w:r w:rsidRPr="00DF279E">
              <w:rPr>
                <w:lang w:val="en-US"/>
              </w:rPr>
              <w:t>);</w:t>
            </w:r>
          </w:p>
          <w:p w14:paraId="62A574BA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</w:p>
          <w:p w14:paraId="007C008E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//@siclog "Step 1" </w:t>
            </w:r>
            <w:proofErr w:type="spellStart"/>
            <w:r w:rsidRPr="00DF279E">
              <w:rPr>
                <w:lang w:val="en-US"/>
              </w:rPr>
              <w:t>siclog</w:t>
            </w:r>
            <w:proofErr w:type="spellEnd"/>
            <w:r w:rsidRPr="00DF279E">
              <w:rPr>
                <w:lang w:val="en-US"/>
              </w:rPr>
              <w:t>@</w:t>
            </w:r>
          </w:p>
          <w:p w14:paraId="302DFA2A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lastRenderedPageBreak/>
              <w:t xml:space="preserve">    // Send latest parameters to NR</w:t>
            </w:r>
          </w:p>
          <w:p w14:paraId="6EE2E809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f_EUTRA38_Send_</w:t>
            </w:r>
            <w:proofErr w:type="gramStart"/>
            <w:r w:rsidRPr="00DF279E">
              <w:rPr>
                <w:lang w:val="en-US"/>
              </w:rPr>
              <w:t>AuthParametersToNR(</w:t>
            </w:r>
            <w:proofErr w:type="gramEnd"/>
            <w:r w:rsidRPr="00DF279E">
              <w:rPr>
                <w:lang w:val="en-US"/>
              </w:rPr>
              <w:t>);</w:t>
            </w:r>
          </w:p>
          <w:p w14:paraId="11EC9141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</w:p>
          <w:p w14:paraId="3B8D1CBE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f_EUTRA38_</w:t>
            </w:r>
            <w:proofErr w:type="gramStart"/>
            <w:r w:rsidRPr="00DF279E">
              <w:rPr>
                <w:lang w:val="en-US"/>
              </w:rPr>
              <w:t>SendPduSessionInfoListToNR(</w:t>
            </w:r>
            <w:proofErr w:type="gramEnd"/>
            <w:r w:rsidRPr="00DF279E">
              <w:rPr>
                <w:lang w:val="en-US"/>
              </w:rPr>
              <w:t>);</w:t>
            </w:r>
          </w:p>
          <w:p w14:paraId="2F946C5B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</w:p>
          <w:p w14:paraId="6C0DB5E6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Wait for NR to send back encoded RRC Reconfiguration message</w:t>
            </w:r>
          </w:p>
          <w:p w14:paraId="65082666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r w:rsidRPr="00DF279E">
              <w:rPr>
                <w:lang w:val="en-US"/>
              </w:rPr>
              <w:t>v_NR_</w:t>
            </w:r>
            <w:proofErr w:type="gramStart"/>
            <w:r w:rsidRPr="00DF279E">
              <w:rPr>
                <w:lang w:val="en-US"/>
              </w:rPr>
              <w:t>HOCmd</w:t>
            </w:r>
            <w:proofErr w:type="spellEnd"/>
            <w:r w:rsidRPr="00DF279E">
              <w:rPr>
                <w:lang w:val="en-US"/>
              </w:rPr>
              <w:t xml:space="preserve"> :</w:t>
            </w:r>
            <w:proofErr w:type="gramEnd"/>
            <w:r w:rsidRPr="00DF279E">
              <w:rPr>
                <w:lang w:val="en-US"/>
              </w:rPr>
              <w:t xml:space="preserve">= </w:t>
            </w:r>
            <w:proofErr w:type="spellStart"/>
            <w:r w:rsidRPr="00DF279E">
              <w:rPr>
                <w:lang w:val="en-US"/>
              </w:rPr>
              <w:t>f_EUTRA_NR_WaitForCoOrd_Data</w:t>
            </w:r>
            <w:proofErr w:type="spellEnd"/>
            <w:r w:rsidRPr="00DF279E">
              <w:rPr>
                <w:lang w:val="en-US"/>
              </w:rPr>
              <w:t xml:space="preserve">(NR, "HO </w:t>
            </w:r>
            <w:proofErr w:type="spellStart"/>
            <w:r w:rsidRPr="00DF279E">
              <w:rPr>
                <w:lang w:val="en-US"/>
              </w:rPr>
              <w:t>Cmd</w:t>
            </w:r>
            <w:proofErr w:type="spellEnd"/>
            <w:r w:rsidRPr="00DF279E">
              <w:rPr>
                <w:lang w:val="en-US"/>
              </w:rPr>
              <w:t>");</w:t>
            </w:r>
          </w:p>
          <w:p w14:paraId="04B5FBFD" w14:textId="77777777" w:rsidR="00AD6C18" w:rsidRPr="00DF279E" w:rsidRDefault="00AD6C18" w:rsidP="00125A1A">
            <w:pPr>
              <w:rPr>
                <w:lang w:val="en-US"/>
              </w:rPr>
            </w:pPr>
          </w:p>
          <w:p w14:paraId="5490BFB9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r w:rsidRPr="00DF279E">
              <w:rPr>
                <w:lang w:val="en-US"/>
              </w:rPr>
              <w:t>SRB.send</w:t>
            </w:r>
            <w:proofErr w:type="spellEnd"/>
            <w:proofErr w:type="gramStart"/>
            <w:r w:rsidRPr="00DF279E">
              <w:rPr>
                <w:lang w:val="en-US"/>
              </w:rPr>
              <w:t>( cas</w:t>
            </w:r>
            <w:proofErr w:type="gramEnd"/>
            <w:r w:rsidRPr="00DF279E">
              <w:rPr>
                <w:lang w:val="en-US"/>
              </w:rPr>
              <w:t xml:space="preserve">_SRB1_RrcPdu_REQ( eutra_Cell1, </w:t>
            </w:r>
            <w:proofErr w:type="spellStart"/>
            <w:r w:rsidRPr="00DF279E">
              <w:rPr>
                <w:lang w:val="en-US"/>
              </w:rPr>
              <w:t>cs_TimingInfo_Now</w:t>
            </w:r>
            <w:proofErr w:type="spellEnd"/>
            <w:r w:rsidRPr="00DF279E">
              <w:rPr>
                <w:lang w:val="en-US"/>
              </w:rPr>
              <w:t xml:space="preserve">, </w:t>
            </w:r>
            <w:proofErr w:type="spellStart"/>
            <w:r w:rsidRPr="00DF279E">
              <w:rPr>
                <w:lang w:val="en-US"/>
              </w:rPr>
              <w:t>cs_MobilityFromEutraCommand_Handover</w:t>
            </w:r>
            <w:proofErr w:type="spellEnd"/>
            <w:r w:rsidRPr="00DF279E">
              <w:rPr>
                <w:lang w:val="en-US"/>
              </w:rPr>
              <w:t xml:space="preserve">( </w:t>
            </w:r>
            <w:proofErr w:type="spellStart"/>
            <w:r w:rsidRPr="00DF279E">
              <w:rPr>
                <w:lang w:val="en-US"/>
              </w:rPr>
              <w:t>tsc_RRC_TI_Def</w:t>
            </w:r>
            <w:proofErr w:type="spellEnd"/>
            <w:r w:rsidRPr="00DF279E">
              <w:rPr>
                <w:lang w:val="en-US"/>
              </w:rPr>
              <w:t>,</w:t>
            </w:r>
          </w:p>
          <w:p w14:paraId="5017F97E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2CB3615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08E69F45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DF279E">
              <w:rPr>
                <w:lang w:val="en-US"/>
              </w:rPr>
              <w:t>v_NR_HOCmd</w:t>
            </w:r>
            <w:proofErr w:type="spellEnd"/>
            <w:r w:rsidRPr="00DF279E">
              <w:rPr>
                <w:lang w:val="en-US"/>
              </w:rPr>
              <w:t>,</w:t>
            </w:r>
          </w:p>
          <w:p w14:paraId="1278D32A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                                                                                                     omit)));</w:t>
            </w:r>
          </w:p>
          <w:p w14:paraId="4049B578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// UE now moved to NR</w:t>
            </w:r>
          </w:p>
          <w:p w14:paraId="66C393CF" w14:textId="77777777" w:rsidR="00AD6C18" w:rsidRPr="00DF279E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  </w:t>
            </w:r>
            <w:proofErr w:type="spellStart"/>
            <w:r w:rsidRPr="00DF279E">
              <w:rPr>
                <w:lang w:val="en-US"/>
              </w:rPr>
              <w:t>f_EUTRA_NR_WaitForCoOrd_Trigger</w:t>
            </w:r>
            <w:proofErr w:type="spellEnd"/>
            <w:r w:rsidRPr="00DF279E">
              <w:rPr>
                <w:lang w:val="en-US"/>
              </w:rPr>
              <w:t xml:space="preserve"> (NR, "</w:t>
            </w:r>
            <w:proofErr w:type="spellStart"/>
            <w:r w:rsidRPr="00DF279E">
              <w:rPr>
                <w:lang w:val="en-US"/>
              </w:rPr>
              <w:t>Postamble</w:t>
            </w:r>
            <w:proofErr w:type="spellEnd"/>
            <w:r w:rsidRPr="00DF279E">
              <w:rPr>
                <w:lang w:val="en-US"/>
              </w:rPr>
              <w:t>");</w:t>
            </w:r>
          </w:p>
          <w:p w14:paraId="780A5685" w14:textId="77777777" w:rsidR="00AD6C18" w:rsidRDefault="00AD6C18" w:rsidP="00125A1A">
            <w:pPr>
              <w:rPr>
                <w:lang w:val="en-US"/>
              </w:rPr>
            </w:pPr>
            <w:r w:rsidRPr="00DF279E">
              <w:rPr>
                <w:lang w:val="en-US"/>
              </w:rPr>
              <w:t xml:space="preserve">  }</w:t>
            </w:r>
          </w:p>
        </w:tc>
      </w:tr>
    </w:tbl>
    <w:p w14:paraId="6393ECD2" w14:textId="77777777" w:rsidR="00AD6C18" w:rsidRDefault="00AD6C18" w:rsidP="00AD6C18">
      <w:pPr>
        <w:rPr>
          <w:lang w:val="en-US"/>
        </w:rPr>
      </w:pPr>
    </w:p>
    <w:p w14:paraId="3CF11625" w14:textId="77777777" w:rsidR="00AD6C18" w:rsidRDefault="00AD6C18" w:rsidP="00AD6C1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6246FB24" w14:textId="77777777" w:rsidTr="00125A1A">
        <w:tc>
          <w:tcPr>
            <w:tcW w:w="9855" w:type="dxa"/>
          </w:tcPr>
          <w:p w14:paraId="07EB6BD3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>function fl_TC_8_1_4_2_2_1_NR5GC_EUTRA_</w:t>
            </w:r>
            <w:proofErr w:type="gramStart"/>
            <w:r w:rsidRPr="00812381">
              <w:rPr>
                <w:lang w:val="en-US"/>
              </w:rPr>
              <w:t>TestBody(</w:t>
            </w:r>
            <w:proofErr w:type="gramEnd"/>
            <w:r w:rsidRPr="00812381">
              <w:rPr>
                <w:lang w:val="en-US"/>
              </w:rPr>
              <w:t>) runs on EUTRA_5GS_PTC</w:t>
            </w:r>
          </w:p>
          <w:p w14:paraId="6D944415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{</w:t>
            </w:r>
          </w:p>
          <w:p w14:paraId="6C04CFF0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var </w:t>
            </w:r>
            <w:proofErr w:type="spellStart"/>
            <w:r w:rsidRPr="00812381">
              <w:rPr>
                <w:lang w:val="en-US"/>
              </w:rPr>
              <w:t>octetstring</w:t>
            </w:r>
            <w:proofErr w:type="spellEnd"/>
            <w:r w:rsidRPr="00812381">
              <w:rPr>
                <w:lang w:val="en-US"/>
              </w:rPr>
              <w:t xml:space="preserve"> </w:t>
            </w:r>
            <w:proofErr w:type="spellStart"/>
            <w:r w:rsidRPr="00812381">
              <w:rPr>
                <w:lang w:val="en-US"/>
              </w:rPr>
              <w:t>v_NR_HOCmd</w:t>
            </w:r>
            <w:proofErr w:type="spellEnd"/>
            <w:r w:rsidRPr="00812381">
              <w:rPr>
                <w:lang w:val="en-US"/>
              </w:rPr>
              <w:t>;</w:t>
            </w:r>
          </w:p>
          <w:p w14:paraId="0FAA2333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var </w:t>
            </w:r>
            <w:proofErr w:type="spellStart"/>
            <w:r w:rsidRPr="00812381">
              <w:rPr>
                <w:lang w:val="en-US"/>
              </w:rPr>
              <w:t>EUTRA_SecurityParams_Type</w:t>
            </w:r>
            <w:proofErr w:type="spellEnd"/>
            <w:r w:rsidRPr="00812381">
              <w:rPr>
                <w:lang w:val="en-US"/>
              </w:rPr>
              <w:t xml:space="preserve"> </w:t>
            </w:r>
            <w:proofErr w:type="spellStart"/>
            <w:r w:rsidRPr="00812381">
              <w:rPr>
                <w:lang w:val="en-US"/>
              </w:rPr>
              <w:t>v_</w:t>
            </w:r>
            <w:proofErr w:type="gramStart"/>
            <w:r w:rsidRPr="00812381">
              <w:rPr>
                <w:lang w:val="en-US"/>
              </w:rPr>
              <w:t>SecurityParams</w:t>
            </w:r>
            <w:proofErr w:type="spellEnd"/>
            <w:r w:rsidRPr="00812381">
              <w:rPr>
                <w:lang w:val="en-US"/>
              </w:rPr>
              <w:t xml:space="preserve"> :</w:t>
            </w:r>
            <w:proofErr w:type="gramEnd"/>
            <w:r w:rsidRPr="00812381">
              <w:rPr>
                <w:lang w:val="en-US"/>
              </w:rPr>
              <w:t xml:space="preserve">= </w:t>
            </w:r>
            <w:proofErr w:type="spellStart"/>
            <w:r w:rsidRPr="00812381">
              <w:rPr>
                <w:lang w:val="en-US"/>
              </w:rPr>
              <w:t>f_EUTRA_Security_Get</w:t>
            </w:r>
            <w:proofErr w:type="spellEnd"/>
            <w:r w:rsidRPr="00812381">
              <w:rPr>
                <w:lang w:val="en-US"/>
              </w:rPr>
              <w:t>();</w:t>
            </w:r>
          </w:p>
          <w:p w14:paraId="0D151C7E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</w:p>
          <w:p w14:paraId="7DF2D3C1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@sic R5s201078 sic@ as per 33.401 7.2.8.4.3:</w:t>
            </w:r>
          </w:p>
          <w:p w14:paraId="67B285FA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the source MME shall increase its locally kept NCC value by one and compute a fresh NH using A.4</w:t>
            </w:r>
          </w:p>
          <w:p w14:paraId="46CAB331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r w:rsidRPr="00812381">
              <w:rPr>
                <w:lang w:val="en-US"/>
              </w:rPr>
              <w:t>v_</w:t>
            </w:r>
            <w:proofErr w:type="gramStart"/>
            <w:r w:rsidRPr="00812381">
              <w:rPr>
                <w:lang w:val="en-US"/>
              </w:rPr>
              <w:t>SecurityParams.NH</w:t>
            </w:r>
            <w:proofErr w:type="spellEnd"/>
            <w:r w:rsidRPr="00812381">
              <w:rPr>
                <w:lang w:val="en-US"/>
              </w:rPr>
              <w:t xml:space="preserve"> :</w:t>
            </w:r>
            <w:proofErr w:type="gramEnd"/>
            <w:r w:rsidRPr="00812381">
              <w:rPr>
                <w:lang w:val="en-US"/>
              </w:rPr>
              <w:t>= f_EUTRA_NB_Authentication_S12(</w:t>
            </w:r>
            <w:proofErr w:type="spellStart"/>
            <w:r w:rsidRPr="00812381">
              <w:rPr>
                <w:lang w:val="en-US"/>
              </w:rPr>
              <w:t>v_SecurityParams.KDF</w:t>
            </w:r>
            <w:proofErr w:type="spellEnd"/>
            <w:r w:rsidRPr="00812381">
              <w:rPr>
                <w:lang w:val="en-US"/>
              </w:rPr>
              <w:t>,</w:t>
            </w:r>
          </w:p>
          <w:p w14:paraId="694943CD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812381">
              <w:rPr>
                <w:lang w:val="en-US"/>
              </w:rPr>
              <w:t>v_SecurityParams.KASME</w:t>
            </w:r>
            <w:proofErr w:type="spellEnd"/>
            <w:r w:rsidRPr="00812381">
              <w:rPr>
                <w:lang w:val="en-US"/>
              </w:rPr>
              <w:t>,</w:t>
            </w:r>
          </w:p>
          <w:p w14:paraId="3ABB09FB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812381">
              <w:rPr>
                <w:lang w:val="en-US"/>
              </w:rPr>
              <w:t>v_SecurityParams.NH</w:t>
            </w:r>
            <w:proofErr w:type="spellEnd"/>
            <w:r w:rsidRPr="00812381">
              <w:rPr>
                <w:lang w:val="en-US"/>
              </w:rPr>
              <w:t>);</w:t>
            </w:r>
          </w:p>
          <w:p w14:paraId="347ABB59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@sic R5s201654 sic@</w:t>
            </w:r>
          </w:p>
          <w:p w14:paraId="63722503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33.501 cl. 8.4.2 point 3: the target AMF shall also set the NCC to zero</w:t>
            </w:r>
          </w:p>
          <w:p w14:paraId="2D02E292" w14:textId="56C9C910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proofErr w:type="gramStart"/>
            <w:r w:rsidRPr="00AD6C18">
              <w:rPr>
                <w:lang w:val="en-US"/>
              </w:rPr>
              <w:t>v_SecurityParams.NCC</w:t>
            </w:r>
            <w:proofErr w:type="spellEnd"/>
            <w:r w:rsidRPr="00AD6C18">
              <w:rPr>
                <w:lang w:val="en-US"/>
              </w:rPr>
              <w:t xml:space="preserve"> :</w:t>
            </w:r>
            <w:proofErr w:type="gramEnd"/>
            <w:r w:rsidRPr="00AD6C18">
              <w:rPr>
                <w:lang w:val="en-US"/>
              </w:rPr>
              <w:t xml:space="preserve">= </w:t>
            </w:r>
            <w:r w:rsidRPr="00AD6C18">
              <w:rPr>
                <w:highlight w:val="yellow"/>
                <w:lang w:val="en-US"/>
              </w:rPr>
              <w:t>2</w:t>
            </w:r>
            <w:r w:rsidRPr="00AD6C18">
              <w:rPr>
                <w:lang w:val="en-US"/>
              </w:rPr>
              <w:t>;</w:t>
            </w:r>
          </w:p>
          <w:p w14:paraId="62BAC5E4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r w:rsidRPr="00812381">
              <w:rPr>
                <w:lang w:val="en-US"/>
              </w:rPr>
              <w:t>f_EUTRA_Security_Set</w:t>
            </w:r>
            <w:proofErr w:type="spellEnd"/>
            <w:r w:rsidRPr="00812381">
              <w:rPr>
                <w:lang w:val="en-US"/>
              </w:rPr>
              <w:t xml:space="preserve"> (</w:t>
            </w:r>
            <w:proofErr w:type="spellStart"/>
            <w:r w:rsidRPr="00812381">
              <w:rPr>
                <w:lang w:val="en-US"/>
              </w:rPr>
              <w:t>v_SecurityParams</w:t>
            </w:r>
            <w:proofErr w:type="spellEnd"/>
            <w:r w:rsidRPr="00812381">
              <w:rPr>
                <w:lang w:val="en-US"/>
              </w:rPr>
              <w:t>);</w:t>
            </w:r>
          </w:p>
          <w:p w14:paraId="3246A747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</w:p>
          <w:p w14:paraId="5B8C1466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//@siclog "Step 1" </w:t>
            </w:r>
            <w:proofErr w:type="spellStart"/>
            <w:r w:rsidRPr="00812381">
              <w:rPr>
                <w:lang w:val="en-US"/>
              </w:rPr>
              <w:t>siclog</w:t>
            </w:r>
            <w:proofErr w:type="spellEnd"/>
            <w:r w:rsidRPr="00812381">
              <w:rPr>
                <w:lang w:val="en-US"/>
              </w:rPr>
              <w:t>@</w:t>
            </w:r>
          </w:p>
          <w:p w14:paraId="27F78371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lastRenderedPageBreak/>
              <w:t xml:space="preserve">    // Send latest parameters to NR</w:t>
            </w:r>
          </w:p>
          <w:p w14:paraId="5D7A5F97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f_EUTRA38_Send_</w:t>
            </w:r>
            <w:proofErr w:type="gramStart"/>
            <w:r w:rsidRPr="00812381">
              <w:rPr>
                <w:lang w:val="en-US"/>
              </w:rPr>
              <w:t>AuthParametersToNR(</w:t>
            </w:r>
            <w:proofErr w:type="gramEnd"/>
            <w:r w:rsidRPr="00812381">
              <w:rPr>
                <w:lang w:val="en-US"/>
              </w:rPr>
              <w:t>);</w:t>
            </w:r>
          </w:p>
          <w:p w14:paraId="3AB20005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</w:p>
          <w:p w14:paraId="59B78353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f_EUTRA38_</w:t>
            </w:r>
            <w:proofErr w:type="gramStart"/>
            <w:r w:rsidRPr="00812381">
              <w:rPr>
                <w:lang w:val="en-US"/>
              </w:rPr>
              <w:t>SendPduSessionInfoListToNR(</w:t>
            </w:r>
            <w:proofErr w:type="gramEnd"/>
            <w:r w:rsidRPr="00812381">
              <w:rPr>
                <w:lang w:val="en-US"/>
              </w:rPr>
              <w:t>);</w:t>
            </w:r>
          </w:p>
          <w:p w14:paraId="7035FA3D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</w:p>
          <w:p w14:paraId="61CDF65C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Wait for NR to send back encoded RRC Reconfiguration message</w:t>
            </w:r>
          </w:p>
          <w:p w14:paraId="35711F88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r w:rsidRPr="00812381">
              <w:rPr>
                <w:lang w:val="en-US"/>
              </w:rPr>
              <w:t>v_NR_</w:t>
            </w:r>
            <w:proofErr w:type="gramStart"/>
            <w:r w:rsidRPr="00812381">
              <w:rPr>
                <w:lang w:val="en-US"/>
              </w:rPr>
              <w:t>HOCmd</w:t>
            </w:r>
            <w:proofErr w:type="spellEnd"/>
            <w:r w:rsidRPr="00812381">
              <w:rPr>
                <w:lang w:val="en-US"/>
              </w:rPr>
              <w:t xml:space="preserve"> :</w:t>
            </w:r>
            <w:proofErr w:type="gramEnd"/>
            <w:r w:rsidRPr="00812381">
              <w:rPr>
                <w:lang w:val="en-US"/>
              </w:rPr>
              <w:t xml:space="preserve">= </w:t>
            </w:r>
            <w:proofErr w:type="spellStart"/>
            <w:r w:rsidRPr="00812381">
              <w:rPr>
                <w:lang w:val="en-US"/>
              </w:rPr>
              <w:t>f_EUTRA_NR_WaitForCoOrd_Data</w:t>
            </w:r>
            <w:proofErr w:type="spellEnd"/>
            <w:r w:rsidRPr="00812381">
              <w:rPr>
                <w:lang w:val="en-US"/>
              </w:rPr>
              <w:t xml:space="preserve">(NR, "HO </w:t>
            </w:r>
            <w:proofErr w:type="spellStart"/>
            <w:r w:rsidRPr="00812381">
              <w:rPr>
                <w:lang w:val="en-US"/>
              </w:rPr>
              <w:t>Cmd</w:t>
            </w:r>
            <w:proofErr w:type="spellEnd"/>
            <w:r w:rsidRPr="00812381">
              <w:rPr>
                <w:lang w:val="en-US"/>
              </w:rPr>
              <w:t>");</w:t>
            </w:r>
          </w:p>
          <w:p w14:paraId="4FD384C3" w14:textId="77777777" w:rsidR="00AD6C18" w:rsidRPr="00812381" w:rsidRDefault="00AD6C18" w:rsidP="00125A1A">
            <w:pPr>
              <w:rPr>
                <w:lang w:val="en-US"/>
              </w:rPr>
            </w:pPr>
          </w:p>
          <w:p w14:paraId="00991D50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r w:rsidRPr="00812381">
              <w:rPr>
                <w:lang w:val="en-US"/>
              </w:rPr>
              <w:t>SRB.send</w:t>
            </w:r>
            <w:proofErr w:type="spellEnd"/>
            <w:proofErr w:type="gramStart"/>
            <w:r w:rsidRPr="00812381">
              <w:rPr>
                <w:lang w:val="en-US"/>
              </w:rPr>
              <w:t>( cas</w:t>
            </w:r>
            <w:proofErr w:type="gramEnd"/>
            <w:r w:rsidRPr="00812381">
              <w:rPr>
                <w:lang w:val="en-US"/>
              </w:rPr>
              <w:t xml:space="preserve">_SRB1_RrcPdu_REQ( eutra_Cell1, </w:t>
            </w:r>
            <w:proofErr w:type="spellStart"/>
            <w:r w:rsidRPr="00812381">
              <w:rPr>
                <w:lang w:val="en-US"/>
              </w:rPr>
              <w:t>cs_TimingInfo_Now</w:t>
            </w:r>
            <w:proofErr w:type="spellEnd"/>
            <w:r w:rsidRPr="00812381">
              <w:rPr>
                <w:lang w:val="en-US"/>
              </w:rPr>
              <w:t xml:space="preserve">, </w:t>
            </w:r>
            <w:proofErr w:type="spellStart"/>
            <w:r w:rsidRPr="00812381">
              <w:rPr>
                <w:lang w:val="en-US"/>
              </w:rPr>
              <w:t>cs_MobilityFromEutraCommand_Handover</w:t>
            </w:r>
            <w:proofErr w:type="spellEnd"/>
            <w:r w:rsidRPr="00812381">
              <w:rPr>
                <w:lang w:val="en-US"/>
              </w:rPr>
              <w:t xml:space="preserve">( </w:t>
            </w:r>
            <w:proofErr w:type="spellStart"/>
            <w:r w:rsidRPr="00812381">
              <w:rPr>
                <w:lang w:val="en-US"/>
              </w:rPr>
              <w:t>tsc_RRC_TI_Def</w:t>
            </w:r>
            <w:proofErr w:type="spellEnd"/>
            <w:r w:rsidRPr="00812381">
              <w:rPr>
                <w:lang w:val="en-US"/>
              </w:rPr>
              <w:t>,</w:t>
            </w:r>
          </w:p>
          <w:p w14:paraId="0D062BD4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                                                false,</w:t>
            </w:r>
          </w:p>
          <w:p w14:paraId="40CC2C79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                                                nr,</w:t>
            </w:r>
          </w:p>
          <w:p w14:paraId="73D2F5BC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812381">
              <w:rPr>
                <w:lang w:val="en-US"/>
              </w:rPr>
              <w:t>v_NR_HOCmd</w:t>
            </w:r>
            <w:proofErr w:type="spellEnd"/>
            <w:r w:rsidRPr="00812381">
              <w:rPr>
                <w:lang w:val="en-US"/>
              </w:rPr>
              <w:t>,</w:t>
            </w:r>
          </w:p>
          <w:p w14:paraId="7F2A124C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                                                                                                     omit)));</w:t>
            </w:r>
          </w:p>
          <w:p w14:paraId="0C0CE81F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// UE now moved to NR</w:t>
            </w:r>
          </w:p>
          <w:p w14:paraId="6631A023" w14:textId="77777777" w:rsidR="00AD6C18" w:rsidRPr="00812381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  </w:t>
            </w:r>
            <w:proofErr w:type="spellStart"/>
            <w:r w:rsidRPr="00812381">
              <w:rPr>
                <w:lang w:val="en-US"/>
              </w:rPr>
              <w:t>f_EUTRA_NR_WaitForCoOrd_Trigger</w:t>
            </w:r>
            <w:proofErr w:type="spellEnd"/>
            <w:r w:rsidRPr="00812381">
              <w:rPr>
                <w:lang w:val="en-US"/>
              </w:rPr>
              <w:t xml:space="preserve"> (NR, "</w:t>
            </w:r>
            <w:proofErr w:type="spellStart"/>
            <w:r w:rsidRPr="00812381">
              <w:rPr>
                <w:lang w:val="en-US"/>
              </w:rPr>
              <w:t>Postamble</w:t>
            </w:r>
            <w:proofErr w:type="spellEnd"/>
            <w:r w:rsidRPr="00812381">
              <w:rPr>
                <w:lang w:val="en-US"/>
              </w:rPr>
              <w:t>");</w:t>
            </w:r>
          </w:p>
          <w:p w14:paraId="18D9455F" w14:textId="77777777" w:rsidR="00AD6C18" w:rsidRDefault="00AD6C18" w:rsidP="00125A1A">
            <w:pPr>
              <w:rPr>
                <w:lang w:val="en-US"/>
              </w:rPr>
            </w:pPr>
            <w:r w:rsidRPr="00812381">
              <w:rPr>
                <w:lang w:val="en-US"/>
              </w:rPr>
              <w:t xml:space="preserve">  }</w:t>
            </w:r>
          </w:p>
        </w:tc>
      </w:tr>
    </w:tbl>
    <w:p w14:paraId="7F9DD90B" w14:textId="0DA0DE19" w:rsidR="00AD6C18" w:rsidRDefault="00AD6C18" w:rsidP="00AD6C18">
      <w:pPr>
        <w:rPr>
          <w:rFonts w:cs="Arial"/>
          <w:color w:val="FF0000"/>
        </w:rPr>
      </w:pPr>
    </w:p>
    <w:p w14:paraId="659C78B9" w14:textId="77777777" w:rsidR="00AD6C18" w:rsidRDefault="00AD6C18" w:rsidP="00AD6C1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0999538"/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6C18" w14:paraId="713AF8AF" w14:textId="77777777" w:rsidTr="00125A1A">
        <w:trPr>
          <w:trHeight w:val="447"/>
        </w:trPr>
        <w:tc>
          <w:tcPr>
            <w:tcW w:w="1985" w:type="dxa"/>
          </w:tcPr>
          <w:p w14:paraId="3ED0499E" w14:textId="77777777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A50844" w14:textId="77777777" w:rsidR="00AD6C18" w:rsidRDefault="00AD6C18" w:rsidP="00125A1A">
            <w:pPr>
              <w:spacing w:after="0"/>
            </w:pPr>
            <w:r w:rsidRPr="00743F7B">
              <w:t>f_NR5GC_IRAT_S1ToN1_SessionModification</w:t>
            </w:r>
          </w:p>
        </w:tc>
      </w:tr>
      <w:tr w:rsidR="00AD6C18" w14:paraId="07721B4F" w14:textId="77777777" w:rsidTr="00125A1A">
        <w:trPr>
          <w:trHeight w:val="452"/>
        </w:trPr>
        <w:tc>
          <w:tcPr>
            <w:tcW w:w="1985" w:type="dxa"/>
          </w:tcPr>
          <w:p w14:paraId="7E63458F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0860C" w14:textId="5A8ED897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S1-N1 </w:t>
            </w:r>
            <w:r>
              <w:rPr>
                <w:rFonts w:ascii="Arial" w:hAnsi="Arial" w:cs="Arial" w:hint="eastAsia"/>
                <w:lang w:eastAsia="zh-CN"/>
              </w:rPr>
              <w:t>handover</w:t>
            </w:r>
            <w:r>
              <w:rPr>
                <w:rFonts w:ascii="Arial" w:hAnsi="Arial" w:cs="Arial"/>
              </w:rPr>
              <w:t xml:space="preserve">, the UE has not established </w:t>
            </w:r>
            <w:proofErr w:type="gramStart"/>
            <w:r>
              <w:rPr>
                <w:rFonts w:ascii="Arial" w:hAnsi="Arial" w:cs="Arial"/>
              </w:rPr>
              <w:t>a  PDU</w:t>
            </w:r>
            <w:proofErr w:type="gramEnd"/>
            <w:r>
              <w:rPr>
                <w:rFonts w:ascii="Arial" w:hAnsi="Arial" w:cs="Arial"/>
              </w:rPr>
              <w:t xml:space="preserve"> session at NR side before handover, so the UE may not include </w:t>
            </w:r>
            <w:proofErr w:type="spellStart"/>
            <w:r>
              <w:rPr>
                <w:rFonts w:ascii="Arial" w:hAnsi="Arial" w:cs="Arial"/>
              </w:rPr>
              <w:t>pduSessionStatus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Regustration</w:t>
            </w:r>
            <w:proofErr w:type="spellEnd"/>
            <w:r>
              <w:rPr>
                <w:rFonts w:ascii="Arial" w:hAnsi="Arial" w:cs="Arial"/>
              </w:rPr>
              <w:t xml:space="preserve"> Request.</w:t>
            </w:r>
          </w:p>
          <w:p w14:paraId="14D34105" w14:textId="7C641F6B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case </w:t>
            </w:r>
            <w:proofErr w:type="spellStart"/>
            <w:r w:rsidRPr="00F82429">
              <w:rPr>
                <w:rFonts w:ascii="Arial" w:hAnsi="Arial" w:cs="Arial"/>
              </w:rPr>
              <w:t>v_FromLTEList</w:t>
            </w:r>
            <w:proofErr w:type="spellEnd"/>
            <w:r>
              <w:rPr>
                <w:rFonts w:ascii="Arial" w:hAnsi="Arial" w:cs="Arial"/>
              </w:rPr>
              <w:t xml:space="preserve"> is not initialised which can lead to a run-time error later</w:t>
            </w:r>
          </w:p>
        </w:tc>
      </w:tr>
      <w:tr w:rsidR="00AD6C18" w14:paraId="6EC532DE" w14:textId="77777777" w:rsidTr="00125A1A">
        <w:tc>
          <w:tcPr>
            <w:tcW w:w="1985" w:type="dxa"/>
          </w:tcPr>
          <w:p w14:paraId="3F8E6BE8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CE84B0" w14:textId="1AADE742" w:rsidR="00AD6C18" w:rsidRDefault="00AD6C18" w:rsidP="00125A1A">
            <w:pPr>
              <w:pStyle w:val="CRCoverPage"/>
              <w:spacing w:after="0"/>
              <w:rPr>
                <w:lang w:val="en-SG"/>
              </w:rPr>
            </w:pPr>
            <w:r w:rsidRPr="008E0949">
              <w:rPr>
                <w:lang w:val="en-SG"/>
              </w:rPr>
              <w:t xml:space="preserve">Add logic to </w:t>
            </w:r>
            <w:r w:rsidR="008E0949">
              <w:rPr>
                <w:lang w:val="en-SG"/>
              </w:rPr>
              <w:t>initialise</w:t>
            </w:r>
            <w:r w:rsidRPr="008E0949">
              <w:rPr>
                <w:lang w:val="en-SG"/>
              </w:rPr>
              <w:t xml:space="preserve">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</w:t>
            </w:r>
            <w:r w:rsidR="008E0949">
              <w:rPr>
                <w:rFonts w:cs="Arial"/>
              </w:rPr>
              <w:t xml:space="preserve">using </w:t>
            </w:r>
            <w:proofErr w:type="spellStart"/>
            <w:r w:rsidR="008E0949" w:rsidRPr="008E0949">
              <w:rPr>
                <w:rFonts w:cs="Arial"/>
              </w:rPr>
              <w:t>p_PduSessionsFromLTE</w:t>
            </w:r>
            <w:proofErr w:type="spellEnd"/>
            <w:r w:rsidR="008E0949" w:rsidRPr="008E0949">
              <w:rPr>
                <w:rFonts w:cs="Arial"/>
              </w:rPr>
              <w:t xml:space="preserve"> </w:t>
            </w:r>
            <w:r w:rsidRPr="008E0949">
              <w:rPr>
                <w:rFonts w:cs="Arial"/>
              </w:rPr>
              <w:t xml:space="preserve">in case </w:t>
            </w:r>
            <w:proofErr w:type="spellStart"/>
            <w:r w:rsidRPr="008E0949">
              <w:rPr>
                <w:rFonts w:cs="Arial"/>
              </w:rPr>
              <w:t>v_GMM_MobilityInfo.SessionStatus</w:t>
            </w:r>
            <w:proofErr w:type="spellEnd"/>
            <w:r w:rsidRPr="008E0949">
              <w:rPr>
                <w:rFonts w:cs="Arial"/>
              </w:rPr>
              <w:t xml:space="preserve"> is not present</w:t>
            </w:r>
          </w:p>
        </w:tc>
      </w:tr>
      <w:tr w:rsidR="00AD6C18" w14:paraId="7B1AA603" w14:textId="77777777" w:rsidTr="00125A1A">
        <w:tc>
          <w:tcPr>
            <w:tcW w:w="1985" w:type="dxa"/>
          </w:tcPr>
          <w:p w14:paraId="1E3D742C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9E89D6" w14:textId="77777777" w:rsidR="00AD6C18" w:rsidRDefault="00AD6C18" w:rsidP="00125A1A">
            <w:pPr>
              <w:spacing w:after="0"/>
              <w:rPr>
                <w:rFonts w:ascii="Arial" w:hAnsi="Arial" w:cs="Arial"/>
              </w:rPr>
            </w:pPr>
            <w:r w:rsidRPr="00743F7B">
              <w:rPr>
                <w:rFonts w:ascii="Arial" w:hAnsi="Arial" w:cs="Arial"/>
              </w:rPr>
              <w:t>NR5GC_IRAT_CommonFunctions</w:t>
            </w:r>
          </w:p>
        </w:tc>
      </w:tr>
      <w:tr w:rsidR="00AD6C18" w14:paraId="4D70C9CA" w14:textId="77777777" w:rsidTr="00125A1A">
        <w:tc>
          <w:tcPr>
            <w:tcW w:w="1985" w:type="dxa"/>
          </w:tcPr>
          <w:p w14:paraId="485FC80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2383F3" w14:textId="26BB9E48" w:rsidR="00AD6C18" w:rsidRPr="00F838E0" w:rsidRDefault="00F838E0" w:rsidP="00125A1A">
            <w:pPr>
              <w:rPr>
                <w:rFonts w:ascii="Arial" w:hAnsi="Arial"/>
              </w:rPr>
            </w:pPr>
            <w:r w:rsidRPr="00F838E0">
              <w:rPr>
                <w:rFonts w:ascii="Arial" w:hAnsi="Arial"/>
                <w:highlight w:val="red"/>
              </w:rPr>
              <w:t>Rejected</w:t>
            </w:r>
            <w:r>
              <w:rPr>
                <w:rFonts w:ascii="Arial" w:hAnsi="Arial"/>
                <w:highlight w:val="red"/>
              </w:rPr>
              <w:t xml:space="preserve">.  </w:t>
            </w:r>
            <w:r w:rsidR="00520486">
              <w:rPr>
                <w:rFonts w:ascii="Arial" w:hAnsi="Arial"/>
                <w:highlight w:val="red"/>
              </w:rPr>
              <w:t xml:space="preserve">The PDU session status must be included if there are active EPS sessions.  </w:t>
            </w:r>
            <w:r>
              <w:rPr>
                <w:rFonts w:ascii="Arial" w:hAnsi="Arial"/>
                <w:highlight w:val="red"/>
              </w:rPr>
              <w:t>If there are no active PDU sessions, there won’t be any sessions to be modified</w:t>
            </w:r>
            <w:r w:rsidRPr="00F838E0">
              <w:rPr>
                <w:rFonts w:ascii="Arial" w:hAnsi="Arial"/>
                <w:highlight w:val="red"/>
              </w:rPr>
              <w:t>:</w:t>
            </w:r>
          </w:p>
          <w:p w14:paraId="5A7BAF80" w14:textId="77777777" w:rsidR="00F838E0" w:rsidRDefault="00F838E0" w:rsidP="00125A1A">
            <w:pPr>
              <w:rPr>
                <w:rFonts w:ascii="Arial" w:hAnsi="Arial"/>
              </w:rPr>
            </w:pPr>
            <w:r w:rsidRPr="00F838E0">
              <w:rPr>
                <w:rFonts w:ascii="Arial" w:hAnsi="Arial"/>
              </w:rPr>
              <w:t>24.501 8.2.6.</w:t>
            </w:r>
            <w:r>
              <w:rPr>
                <w:rFonts w:ascii="Arial" w:hAnsi="Arial"/>
              </w:rPr>
              <w:t xml:space="preserve">9 states that the PDU session status will be included </w:t>
            </w:r>
            <w:r w:rsidRPr="00F838E0">
              <w:rPr>
                <w:rFonts w:ascii="Arial" w:hAnsi="Arial"/>
              </w:rPr>
              <w:t>that are active within the UE</w:t>
            </w:r>
          </w:p>
          <w:p w14:paraId="43A7E471" w14:textId="77777777" w:rsidR="00F838E0" w:rsidRDefault="00F838E0" w:rsidP="00125A1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24.501 clause 6.1.4.1: </w:t>
            </w:r>
            <w:r w:rsidRPr="00F838E0">
              <w:rPr>
                <w:rFonts w:ascii="Arial" w:hAnsi="Arial"/>
              </w:rPr>
              <w:t>d)</w:t>
            </w:r>
            <w:r w:rsidRPr="00F838E0">
              <w:rPr>
                <w:rFonts w:ascii="Arial" w:hAnsi="Arial"/>
              </w:rPr>
              <w:tab/>
              <w:t>for each default EPS bearer context in state BEARER CONTEXT ACTIVE the UE shall set the state of the mapped PDU session to PDU SESSION ACTIVE</w:t>
            </w:r>
          </w:p>
          <w:p w14:paraId="6C36BFED" w14:textId="77777777" w:rsidR="00F838E0" w:rsidRDefault="00F838E0" w:rsidP="00125A1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24.301 clause </w:t>
            </w:r>
            <w:r w:rsidRPr="00F838E0">
              <w:rPr>
                <w:rFonts w:ascii="Arial" w:hAnsi="Arial"/>
              </w:rPr>
              <w:t>6.1.3.2.2</w:t>
            </w:r>
            <w:r>
              <w:rPr>
                <w:rFonts w:ascii="Arial" w:hAnsi="Arial"/>
              </w:rPr>
              <w:t xml:space="preserve"> specifies </w:t>
            </w:r>
            <w:r w:rsidRPr="00F838E0">
              <w:rPr>
                <w:rFonts w:ascii="Arial" w:hAnsi="Arial"/>
              </w:rPr>
              <w:t>BEARER CONTEXT ACTIVE</w:t>
            </w:r>
            <w:r>
              <w:rPr>
                <w:rFonts w:ascii="Arial" w:hAnsi="Arial"/>
              </w:rPr>
              <w:t xml:space="preserve"> state is entered following Activate Default EPS Bearer Context Accept</w:t>
            </w:r>
          </w:p>
          <w:p w14:paraId="1D89E05B" w14:textId="207C7386" w:rsidR="00F838E0" w:rsidRPr="00F838E0" w:rsidRDefault="00F838E0" w:rsidP="00125A1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24.501 clauses 6.1.3.2.1 and 6.1.3.3.1 state that PDU session Modification Request can only be sent when the PDU session is active</w:t>
            </w:r>
          </w:p>
        </w:tc>
      </w:tr>
    </w:tbl>
    <w:p w14:paraId="7AFA3634" w14:textId="77777777" w:rsidR="00AD6C18" w:rsidRDefault="00AD6C18" w:rsidP="00AD6C18"/>
    <w:p w14:paraId="6BFE5157" w14:textId="77777777" w:rsidR="00AD6C18" w:rsidRDefault="00AD6C18" w:rsidP="00AD6C1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7A6DE3ED" w14:textId="77777777" w:rsidTr="00125A1A">
        <w:tc>
          <w:tcPr>
            <w:tcW w:w="9855" w:type="dxa"/>
          </w:tcPr>
          <w:p w14:paraId="1683588A" w14:textId="77777777" w:rsidR="00AD6C18" w:rsidRDefault="00AD6C18" w:rsidP="00125A1A">
            <w:r>
              <w:t>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7E8693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3A186C7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56051D9D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1D4E05D3" w14:textId="77777777" w:rsidR="00AD6C18" w:rsidRDefault="00AD6C18" w:rsidP="00125A1A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554237CF" w14:textId="77777777" w:rsidR="00AD6C18" w:rsidRDefault="00AD6C18" w:rsidP="00125A1A">
            <w:r>
              <w:t xml:space="preserve">  {</w:t>
            </w:r>
          </w:p>
          <w:p w14:paraId="6863D6F7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593AA89B" w14:textId="77777777" w:rsidR="00AD6C18" w:rsidRDefault="00AD6C18" w:rsidP="00125A1A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3A632B35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097D757C" w14:textId="77777777" w:rsidR="00AD6C18" w:rsidRDefault="00AD6C18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2D10D8BC" w14:textId="77777777" w:rsidR="00AD6C18" w:rsidRDefault="00AD6C18" w:rsidP="00125A1A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7A577118" w14:textId="77777777" w:rsidR="00AD6C18" w:rsidRDefault="00AD6C18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079AACE5" w14:textId="77777777" w:rsidR="00AD6C18" w:rsidRDefault="00AD6C18" w:rsidP="00125A1A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53E77461" w14:textId="77777777" w:rsidR="00AD6C18" w:rsidRDefault="00AD6C18" w:rsidP="00125A1A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71688700" w14:textId="77777777" w:rsidR="00AD6C18" w:rsidRDefault="00AD6C18" w:rsidP="00125A1A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520FFC11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A45F5C3" w14:textId="77777777" w:rsidR="00AD6C18" w:rsidRDefault="00AD6C18" w:rsidP="00125A1A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8F20EA8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7929348B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3CD1BFE4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55BB705C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12D24DCB" w14:textId="77777777" w:rsidR="00AD6C18" w:rsidRDefault="00AD6C18" w:rsidP="00125A1A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v_NewDRBInfoList</w:t>
            </w:r>
            <w:proofErr w:type="spellEnd"/>
            <w:r>
              <w:t>;</w:t>
            </w:r>
          </w:p>
          <w:p w14:paraId="28FF2C74" w14:textId="77777777" w:rsidR="00AD6C18" w:rsidRDefault="00AD6C18" w:rsidP="00125A1A">
            <w:r>
              <w:t xml:space="preserve">    var integer </w:t>
            </w:r>
            <w:proofErr w:type="gramStart"/>
            <w:r>
              <w:t>N :</w:t>
            </w:r>
            <w:proofErr w:type="gramEnd"/>
            <w:r>
              <w:t xml:space="preserve">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60593176" w14:textId="77777777" w:rsidR="00AD6C18" w:rsidRDefault="00AD6C18" w:rsidP="00125A1A">
            <w:r>
              <w:t xml:space="preserve">    var integer </w:t>
            </w:r>
            <w:proofErr w:type="gramStart"/>
            <w:r>
              <w:t>K :</w:t>
            </w:r>
            <w:proofErr w:type="gramEnd"/>
            <w:r>
              <w:t>= 0;   // number of PDU SESSION MODIFICATION REQUEST messages already processed (i.e. the corresponding PDU SESSION MODIFICATION COMMAND and PDU SESSION MODIFICATION COMPLETE have been sent/received)</w:t>
            </w:r>
          </w:p>
          <w:p w14:paraId="58CB551B" w14:textId="77777777" w:rsidR="00AD6C18" w:rsidRDefault="00AD6C18" w:rsidP="00125A1A">
            <w:r>
              <w:t xml:space="preserve">    var integer </w:t>
            </w:r>
            <w:proofErr w:type="gramStart"/>
            <w:r>
              <w:t>L :</w:t>
            </w:r>
            <w:proofErr w:type="gramEnd"/>
            <w:r>
              <w:t>= 0;   // number of PDU SESSION MODIFICATION REQUEST messages being received</w:t>
            </w:r>
          </w:p>
          <w:p w14:paraId="0B8CD377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349929DD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?;                         // according to 38.508-1 Table 4.5A.2C.2.3-1</w:t>
            </w:r>
          </w:p>
          <w:p w14:paraId="72E7CE83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?; // according to 38.508-1 Table 4.5A.2C.2.3-1</w:t>
            </w:r>
          </w:p>
          <w:p w14:paraId="41EA5F84" w14:textId="77777777" w:rsidR="00AD6C18" w:rsidRDefault="00AD6C18" w:rsidP="00125A1A">
            <w:r>
              <w:lastRenderedPageBreak/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75F2265" w14:textId="77777777" w:rsidR="00AD6C18" w:rsidRDefault="00AD6C18" w:rsidP="00125A1A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SRB1;</w:t>
            </w:r>
          </w:p>
          <w:p w14:paraId="77B7558E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4F5A12C2" w14:textId="77777777" w:rsidR="00AD6C18" w:rsidRDefault="00AD6C18" w:rsidP="00125A1A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4D8E8527" w14:textId="77777777" w:rsidR="00AD6C18" w:rsidRDefault="00AD6C18" w:rsidP="00125A1A">
            <w:r>
              <w:t xml:space="preserve">    </w:t>
            </w:r>
          </w:p>
          <w:p w14:paraId="6F96F97D" w14:textId="77777777" w:rsidR="00AD6C18" w:rsidRDefault="00AD6C18" w:rsidP="00125A1A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10.0; // @sic R5-204330 sic@</w:t>
            </w:r>
          </w:p>
          <w:p w14:paraId="0DEE25D4" w14:textId="77777777" w:rsidR="00AD6C18" w:rsidRDefault="00AD6C18" w:rsidP="00125A1A"/>
          <w:p w14:paraId="042DDB69" w14:textId="77777777" w:rsidR="00AD6C18" w:rsidRDefault="00AD6C18" w:rsidP="00125A1A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6E46F0C2" w14:textId="77777777" w:rsidR="00AD6C18" w:rsidRDefault="00AD6C18" w:rsidP="00125A1A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R5-206290 sic@</w:t>
            </w:r>
          </w:p>
          <w:p w14:paraId="328F235C" w14:textId="77777777" w:rsidR="00AD6C18" w:rsidRDefault="00AD6C18" w:rsidP="00125A1A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TransferredSessions</w:t>
            </w:r>
            <w:proofErr w:type="spellEnd"/>
            <w:r>
              <w:t xml:space="preserve"> :</w:t>
            </w:r>
            <w:proofErr w:type="gramEnd"/>
            <w:r>
              <w:t>= f_NG_ConvertPDU_SessionStatus(valueof(v_GMM_MobilityInfo.SessionStatus));</w:t>
            </w:r>
          </w:p>
          <w:p w14:paraId="384C5504" w14:textId="77777777" w:rsidR="00AD6C18" w:rsidRDefault="00AD6C18" w:rsidP="00125A1A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63665710" w14:textId="77777777" w:rsidR="00AD6C18" w:rsidRDefault="00AD6C18" w:rsidP="00125A1A">
            <w:r>
              <w:t xml:space="preserve">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6826EE21" w14:textId="77777777" w:rsidR="00AD6C18" w:rsidRDefault="00AD6C18" w:rsidP="00125A1A">
            <w:r>
              <w:t xml:space="preserve">          // don't store if not in transferred list</w:t>
            </w:r>
          </w:p>
          <w:p w14:paraId="388A68B7" w14:textId="77777777" w:rsidR="00AD6C18" w:rsidRDefault="00AD6C18" w:rsidP="00125A1A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IsIMS</w:t>
            </w:r>
            <w:proofErr w:type="spellEnd"/>
            <w:proofErr w:type="gramEnd"/>
            <w:r>
              <w:t>) {  // @sic R5-206296 sic@</w:t>
            </w:r>
          </w:p>
          <w:p w14:paraId="30E01092" w14:textId="77777777" w:rsidR="00AD6C18" w:rsidRDefault="00AD6C18" w:rsidP="00125A1A">
            <w:r>
              <w:t xml:space="preserve">           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>= IMS_DNN;</w:t>
            </w:r>
          </w:p>
          <w:p w14:paraId="1EE86D95" w14:textId="77777777" w:rsidR="00AD6C18" w:rsidRDefault="00AD6C18" w:rsidP="00125A1A">
            <w:r>
              <w:t xml:space="preserve">          }</w:t>
            </w:r>
          </w:p>
          <w:p w14:paraId="55C0BDFA" w14:textId="77777777" w:rsidR="00AD6C18" w:rsidRDefault="00AD6C18" w:rsidP="00125A1A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 :</w:t>
            </w:r>
            <w:proofErr w:type="gramEnd"/>
            <w:r>
              <w:t xml:space="preserve">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5E44F948" w14:textId="77777777" w:rsidR="00AD6C18" w:rsidRDefault="00AD6C18" w:rsidP="00125A1A">
            <w:r>
              <w:t xml:space="preserve">        }</w:t>
            </w:r>
          </w:p>
          <w:p w14:paraId="171C3AB7" w14:textId="77777777" w:rsidR="00AD6C18" w:rsidRDefault="00AD6C18" w:rsidP="00125A1A">
            <w:r>
              <w:t xml:space="preserve">      }</w:t>
            </w:r>
          </w:p>
          <w:p w14:paraId="3105461D" w14:textId="77777777" w:rsidR="00AD6C18" w:rsidRDefault="00AD6C18" w:rsidP="00125A1A">
            <w:pPr>
              <w:ind w:firstLine="195"/>
            </w:pPr>
            <w:r>
              <w:t>}</w:t>
            </w:r>
          </w:p>
          <w:p w14:paraId="325F92E3" w14:textId="77777777" w:rsidR="00AD6C18" w:rsidRDefault="00AD6C18" w:rsidP="00125A1A">
            <w:pPr>
              <w:ind w:firstLine="195"/>
            </w:pPr>
            <w:r>
              <w:t>…..</w:t>
            </w:r>
          </w:p>
          <w:p w14:paraId="1792EBD4" w14:textId="77777777" w:rsidR="00AD6C18" w:rsidRDefault="00AD6C18" w:rsidP="00125A1A">
            <w:pPr>
              <w:ind w:firstLine="195"/>
            </w:pPr>
            <w:r>
              <w:t>}</w:t>
            </w:r>
          </w:p>
        </w:tc>
      </w:tr>
    </w:tbl>
    <w:p w14:paraId="64CDF8FA" w14:textId="77777777" w:rsidR="00AD6C18" w:rsidRDefault="00AD6C18" w:rsidP="00AD6C18"/>
    <w:p w14:paraId="4CD56EA7" w14:textId="77777777" w:rsidR="00AD6C18" w:rsidRDefault="00AD6C18" w:rsidP="00AD6C1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CEA4FDE" w14:textId="77777777" w:rsidTr="00125A1A">
        <w:tc>
          <w:tcPr>
            <w:tcW w:w="9855" w:type="dxa"/>
          </w:tcPr>
          <w:p w14:paraId="3302E2B9" w14:textId="77777777" w:rsidR="00AD6C18" w:rsidRDefault="00AD6C18" w:rsidP="00125A1A">
            <w:r>
              <w:t xml:space="preserve">  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0C095D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47405F1F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0B8E0D3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639CDDFA" w14:textId="77777777" w:rsidR="00AD6C18" w:rsidRDefault="00AD6C18" w:rsidP="00125A1A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13FC9D1C" w14:textId="77777777" w:rsidR="00AD6C18" w:rsidRDefault="00AD6C18" w:rsidP="00125A1A">
            <w:r>
              <w:t xml:space="preserve">  {</w:t>
            </w:r>
          </w:p>
          <w:p w14:paraId="5D23F41E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4758FE89" w14:textId="77777777" w:rsidR="00AD6C18" w:rsidRDefault="00AD6C18" w:rsidP="00125A1A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3C29AD3B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25E773A5" w14:textId="77777777" w:rsidR="00AD6C18" w:rsidRDefault="00AD6C18" w:rsidP="00125A1A">
            <w:r>
              <w:lastRenderedPageBreak/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3B4C5829" w14:textId="77777777" w:rsidR="00AD6C18" w:rsidRDefault="00AD6C18" w:rsidP="00125A1A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7ADEE0DA" w14:textId="77777777" w:rsidR="00AD6C18" w:rsidRDefault="00AD6C18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36501BB" w14:textId="77777777" w:rsidR="00AD6C18" w:rsidRDefault="00AD6C18" w:rsidP="00125A1A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65004A8F" w14:textId="77777777" w:rsidR="00AD6C18" w:rsidRDefault="00AD6C18" w:rsidP="00125A1A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573931CE" w14:textId="77777777" w:rsidR="00AD6C18" w:rsidRDefault="00AD6C18" w:rsidP="00125A1A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48388E37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3CB4C0C7" w14:textId="77777777" w:rsidR="00AD6C18" w:rsidRDefault="00AD6C18" w:rsidP="00125A1A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D54623D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2949B719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C01F428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42004D3E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20A00B88" w14:textId="77777777" w:rsidR="00AD6C18" w:rsidRDefault="00AD6C18" w:rsidP="00125A1A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v_NewDRBInfoList</w:t>
            </w:r>
            <w:proofErr w:type="spellEnd"/>
            <w:r>
              <w:t>;</w:t>
            </w:r>
          </w:p>
          <w:p w14:paraId="36E7293D" w14:textId="77777777" w:rsidR="00AD6C18" w:rsidRDefault="00AD6C18" w:rsidP="00125A1A">
            <w:r>
              <w:t xml:space="preserve">    var integer </w:t>
            </w:r>
            <w:proofErr w:type="gramStart"/>
            <w:r>
              <w:t>N :</w:t>
            </w:r>
            <w:proofErr w:type="gramEnd"/>
            <w:r>
              <w:t xml:space="preserve">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5D25D1EA" w14:textId="77777777" w:rsidR="00AD6C18" w:rsidRDefault="00AD6C18" w:rsidP="00125A1A">
            <w:r>
              <w:t xml:space="preserve">    var integer </w:t>
            </w:r>
            <w:proofErr w:type="gramStart"/>
            <w:r>
              <w:t>K :</w:t>
            </w:r>
            <w:proofErr w:type="gramEnd"/>
            <w:r>
              <w:t>= 0;   // number of PDU SESSION MODIFICATION REQUEST messages already processed (i.e. the corresponding PDU SESSION MODIFICATION COMMAND and PDU SESSION MODIFICATION COMPLETE have been sent/received)</w:t>
            </w:r>
          </w:p>
          <w:p w14:paraId="0EF2E629" w14:textId="77777777" w:rsidR="00AD6C18" w:rsidRDefault="00AD6C18" w:rsidP="00125A1A">
            <w:r>
              <w:t xml:space="preserve">    var integer </w:t>
            </w:r>
            <w:proofErr w:type="gramStart"/>
            <w:r>
              <w:t>L :</w:t>
            </w:r>
            <w:proofErr w:type="gramEnd"/>
            <w:r>
              <w:t>= 0;   // number of PDU SESSION MODIFICATION REQUEST messages being received</w:t>
            </w:r>
          </w:p>
          <w:p w14:paraId="177478CE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6A4B3C5E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?;                         // according to 38.508-1 Table 4.5A.2C.2.3-1</w:t>
            </w:r>
          </w:p>
          <w:p w14:paraId="6357D191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?; // according to 38.508-1 Table 4.5A.2C.2.3-1</w:t>
            </w:r>
          </w:p>
          <w:p w14:paraId="3B0F8556" w14:textId="77777777" w:rsidR="00AD6C18" w:rsidRDefault="00AD6C18" w:rsidP="00125A1A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D7B1007" w14:textId="77777777" w:rsidR="00AD6C18" w:rsidRDefault="00AD6C18" w:rsidP="00125A1A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SRB1;</w:t>
            </w:r>
          </w:p>
          <w:p w14:paraId="5522C9F0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32A9DD85" w14:textId="77777777" w:rsidR="00AD6C18" w:rsidRDefault="00AD6C18" w:rsidP="00125A1A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39A40F48" w14:textId="77777777" w:rsidR="00AD6C18" w:rsidRDefault="00AD6C18" w:rsidP="00125A1A">
            <w:r>
              <w:t xml:space="preserve">    </w:t>
            </w:r>
          </w:p>
          <w:p w14:paraId="65EB206F" w14:textId="77777777" w:rsidR="00AD6C18" w:rsidRDefault="00AD6C18" w:rsidP="00125A1A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10.0; // @sic R5-204330 sic@</w:t>
            </w:r>
          </w:p>
          <w:p w14:paraId="08483604" w14:textId="77777777" w:rsidR="00AD6C18" w:rsidRDefault="00AD6C18" w:rsidP="00125A1A"/>
          <w:p w14:paraId="554CFC50" w14:textId="77777777" w:rsidR="00AD6C18" w:rsidRDefault="00AD6C18" w:rsidP="00125A1A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05786022" w14:textId="77777777" w:rsidR="00AD6C18" w:rsidRDefault="00AD6C18" w:rsidP="00125A1A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R5-206290 sic@</w:t>
            </w:r>
          </w:p>
          <w:p w14:paraId="760CAE5F" w14:textId="77777777" w:rsidR="00AD6C18" w:rsidRDefault="00AD6C18" w:rsidP="00125A1A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TransferredSessions</w:t>
            </w:r>
            <w:proofErr w:type="spellEnd"/>
            <w:r>
              <w:t xml:space="preserve"> :</w:t>
            </w:r>
            <w:proofErr w:type="gramEnd"/>
            <w:r>
              <w:t>= f_NG_ConvertPDU_SessionStatus(valueof(v_GMM_MobilityInfo.SessionStatus));</w:t>
            </w:r>
          </w:p>
          <w:p w14:paraId="5F8A714A" w14:textId="77777777" w:rsidR="00AD6C18" w:rsidRDefault="00AD6C18" w:rsidP="00125A1A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5D290A9C" w14:textId="77777777" w:rsidR="00AD6C18" w:rsidRDefault="00AD6C18" w:rsidP="00125A1A">
            <w:r>
              <w:lastRenderedPageBreak/>
              <w:t xml:space="preserve">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0A88DDA3" w14:textId="77777777" w:rsidR="00AD6C18" w:rsidRDefault="00AD6C18" w:rsidP="00125A1A">
            <w:r>
              <w:t xml:space="preserve">          // don't store if not in transferred list</w:t>
            </w:r>
          </w:p>
          <w:p w14:paraId="3FAB7D52" w14:textId="77777777" w:rsidR="00AD6C18" w:rsidRDefault="00AD6C18" w:rsidP="00125A1A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IsIMS</w:t>
            </w:r>
            <w:proofErr w:type="spellEnd"/>
            <w:proofErr w:type="gramEnd"/>
            <w:r>
              <w:t>) {  // @sic R5-206296 sic@</w:t>
            </w:r>
          </w:p>
          <w:p w14:paraId="30F39B17" w14:textId="77777777" w:rsidR="00AD6C18" w:rsidRDefault="00AD6C18" w:rsidP="00125A1A">
            <w:r>
              <w:t xml:space="preserve">           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>= IMS_DNN;</w:t>
            </w:r>
          </w:p>
          <w:p w14:paraId="0C919534" w14:textId="77777777" w:rsidR="00AD6C18" w:rsidRDefault="00AD6C18" w:rsidP="00125A1A">
            <w:r>
              <w:t xml:space="preserve">          }</w:t>
            </w:r>
          </w:p>
          <w:p w14:paraId="4815A92F" w14:textId="77777777" w:rsidR="00AD6C18" w:rsidRDefault="00AD6C18" w:rsidP="00125A1A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 :</w:t>
            </w:r>
            <w:proofErr w:type="gramEnd"/>
            <w:r>
              <w:t xml:space="preserve">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020839E2" w14:textId="77777777" w:rsidR="00AD6C18" w:rsidRDefault="00AD6C18" w:rsidP="00125A1A">
            <w:r>
              <w:t xml:space="preserve">        }</w:t>
            </w:r>
          </w:p>
          <w:p w14:paraId="10A1435C" w14:textId="77777777" w:rsidR="00AD6C18" w:rsidRDefault="00AD6C18" w:rsidP="00125A1A">
            <w:r>
              <w:t xml:space="preserve">      }</w:t>
            </w:r>
          </w:p>
          <w:p w14:paraId="15A1D301" w14:textId="2605533B" w:rsidR="00AD6C18" w:rsidRPr="00743F7B" w:rsidRDefault="00AD6C18" w:rsidP="00125A1A">
            <w:pPr>
              <w:rPr>
                <w:highlight w:val="green"/>
              </w:rPr>
            </w:pPr>
            <w:r>
              <w:t xml:space="preserve">    } </w:t>
            </w:r>
            <w:r w:rsidRPr="00743F7B">
              <w:rPr>
                <w:highlight w:val="green"/>
              </w:rPr>
              <w:t xml:space="preserve">else { </w:t>
            </w:r>
          </w:p>
          <w:p w14:paraId="7C2888C7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for (</w:t>
            </w:r>
            <w:proofErr w:type="spellStart"/>
            <w:proofErr w:type="gram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:</w:t>
            </w:r>
            <w:proofErr w:type="gramEnd"/>
            <w:r w:rsidRPr="00743F7B">
              <w:rPr>
                <w:highlight w:val="green"/>
              </w:rPr>
              <w:t xml:space="preserve">= 0;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&lt; N;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:=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+ 1) {</w:t>
            </w:r>
          </w:p>
          <w:p w14:paraId="3A143C12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if (</w:t>
            </w:r>
            <w:proofErr w:type="spellStart"/>
            <w:r w:rsidRPr="00743F7B">
              <w:rPr>
                <w:highlight w:val="green"/>
              </w:rPr>
              <w:t>p_PduSessionsFromLTE</w:t>
            </w:r>
            <w:proofErr w:type="spellEnd"/>
            <w:r w:rsidRPr="00743F7B">
              <w:rPr>
                <w:highlight w:val="green"/>
              </w:rPr>
              <w:t>[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proofErr w:type="gramStart"/>
            <w:r w:rsidRPr="00743F7B">
              <w:rPr>
                <w:highlight w:val="green"/>
              </w:rPr>
              <w:t>].</w:t>
            </w:r>
            <w:proofErr w:type="spellStart"/>
            <w:r w:rsidRPr="00743F7B">
              <w:rPr>
                <w:highlight w:val="green"/>
              </w:rPr>
              <w:t>IsIMS</w:t>
            </w:r>
            <w:proofErr w:type="spellEnd"/>
            <w:proofErr w:type="gramEnd"/>
            <w:r w:rsidRPr="00743F7B">
              <w:rPr>
                <w:highlight w:val="green"/>
              </w:rPr>
              <w:t>) {  // @sic R5-206296 sic@</w:t>
            </w:r>
          </w:p>
          <w:p w14:paraId="35514918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  </w:t>
            </w:r>
            <w:proofErr w:type="spellStart"/>
            <w:r w:rsidRPr="00743F7B">
              <w:rPr>
                <w:highlight w:val="green"/>
              </w:rPr>
              <w:t>v_PDU_</w:t>
            </w:r>
            <w:proofErr w:type="gramStart"/>
            <w:r w:rsidRPr="00743F7B">
              <w:rPr>
                <w:highlight w:val="green"/>
              </w:rPr>
              <w:t>Type</w:t>
            </w:r>
            <w:proofErr w:type="spellEnd"/>
            <w:r w:rsidRPr="00743F7B">
              <w:rPr>
                <w:highlight w:val="green"/>
              </w:rPr>
              <w:t xml:space="preserve"> :</w:t>
            </w:r>
            <w:proofErr w:type="gramEnd"/>
            <w:r w:rsidRPr="00743F7B">
              <w:rPr>
                <w:highlight w:val="green"/>
              </w:rPr>
              <w:t>= IMS_DNN;</w:t>
            </w:r>
          </w:p>
          <w:p w14:paraId="0A6DED4C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}</w:t>
            </w:r>
          </w:p>
          <w:p w14:paraId="36352C57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</w:t>
            </w:r>
            <w:proofErr w:type="spellStart"/>
            <w:r w:rsidRPr="00743F7B">
              <w:rPr>
                <w:highlight w:val="green"/>
              </w:rPr>
              <w:t>v_FromLTEList</w:t>
            </w:r>
            <w:proofErr w:type="spellEnd"/>
            <w:r w:rsidRPr="00743F7B">
              <w:rPr>
                <w:highlight w:val="green"/>
              </w:rPr>
              <w:t>[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proofErr w:type="gramStart"/>
            <w:r w:rsidRPr="00743F7B">
              <w:rPr>
                <w:highlight w:val="green"/>
              </w:rPr>
              <w:t>] :</w:t>
            </w:r>
            <w:proofErr w:type="gramEnd"/>
            <w:r w:rsidRPr="00743F7B">
              <w:rPr>
                <w:highlight w:val="green"/>
              </w:rPr>
              <w:t xml:space="preserve">= cs_GSM_MobilityInfo(int2oct(p_PduSessionsFromLTE[i].PDU_SessionId, 1), -, </w:t>
            </w:r>
            <w:proofErr w:type="spellStart"/>
            <w:r w:rsidRPr="00743F7B">
              <w:rPr>
                <w:highlight w:val="green"/>
              </w:rPr>
              <w:t>v_PDU_Type</w:t>
            </w:r>
            <w:proofErr w:type="spellEnd"/>
            <w:r w:rsidRPr="00743F7B">
              <w:rPr>
                <w:highlight w:val="green"/>
              </w:rPr>
              <w:t xml:space="preserve">); </w:t>
            </w:r>
          </w:p>
          <w:p w14:paraId="30F2D422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}</w:t>
            </w:r>
          </w:p>
          <w:p w14:paraId="6EC0DD9D" w14:textId="77777777" w:rsidR="00AD6C18" w:rsidRDefault="00AD6C18" w:rsidP="00125A1A">
            <w:pPr>
              <w:ind w:firstLine="195"/>
            </w:pPr>
            <w:r w:rsidRPr="00743F7B">
              <w:rPr>
                <w:highlight w:val="green"/>
              </w:rPr>
              <w:t>}</w:t>
            </w:r>
          </w:p>
          <w:p w14:paraId="7802B1E3" w14:textId="77777777" w:rsidR="00AD6C18" w:rsidRDefault="00AD6C18" w:rsidP="00125A1A">
            <w:pPr>
              <w:ind w:firstLine="195"/>
            </w:pPr>
            <w:r>
              <w:t>…..</w:t>
            </w:r>
          </w:p>
          <w:p w14:paraId="1A6F5A5D" w14:textId="77777777" w:rsidR="00AD6C18" w:rsidRDefault="00AD6C18" w:rsidP="00125A1A">
            <w:pPr>
              <w:ind w:firstLine="195"/>
            </w:pPr>
            <w:r>
              <w:t>}</w:t>
            </w:r>
          </w:p>
        </w:tc>
      </w:tr>
      <w:bookmarkEnd w:id="10"/>
    </w:tbl>
    <w:p w14:paraId="4036D866" w14:textId="035C0182" w:rsidR="00AD6C18" w:rsidRPr="00AD6C18" w:rsidRDefault="00AD6C18" w:rsidP="00AD6C18"/>
    <w:sectPr w:rsidR="00AD6C18" w:rsidRPr="00AD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2DCD2" w14:textId="77777777" w:rsidR="00C67EF6" w:rsidRDefault="00C67EF6">
      <w:r>
        <w:separator/>
      </w:r>
    </w:p>
  </w:endnote>
  <w:endnote w:type="continuationSeparator" w:id="0">
    <w:p w14:paraId="62F4E937" w14:textId="77777777" w:rsidR="00C67EF6" w:rsidRDefault="00C67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F1DC3" w14:textId="77777777" w:rsidR="00C67EF6" w:rsidRDefault="00C67EF6">
      <w:r>
        <w:separator/>
      </w:r>
    </w:p>
  </w:footnote>
  <w:footnote w:type="continuationSeparator" w:id="0">
    <w:p w14:paraId="5877985A" w14:textId="77777777" w:rsidR="00C67EF6" w:rsidRDefault="00C67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44B3"/>
    <w:rsid w:val="00134C93"/>
    <w:rsid w:val="00143B1A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51580D"/>
    <w:rsid w:val="00520486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2DDC"/>
    <w:rsid w:val="00C66BA2"/>
    <w:rsid w:val="00C67EF6"/>
    <w:rsid w:val="00C95985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838E0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D50-DD10-4E4F-8373-81B17F7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9</Pages>
  <Words>2257</Words>
  <Characters>12868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3</cp:revision>
  <cp:lastPrinted>1900-01-01T00:00:00Z</cp:lastPrinted>
  <dcterms:created xsi:type="dcterms:W3CDTF">2021-02-04T12:46:00Z</dcterms:created>
  <dcterms:modified xsi:type="dcterms:W3CDTF">2021-02-04T12:54:00Z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