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70097CA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E57BE7" w:rsidRPr="00E57BE7">
        <w:rPr>
          <w:rFonts w:cs="Arial"/>
          <w:b/>
          <w:bCs/>
          <w:i/>
          <w:iCs/>
          <w:sz w:val="26"/>
          <w:szCs w:val="26"/>
        </w:rPr>
        <w:t>R5s210032</w:t>
      </w:r>
    </w:p>
    <w:p w14:paraId="5D6FC58C" w14:textId="307A0302" w:rsidR="001A09A3" w:rsidRDefault="00453C99"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453C99" w:rsidP="00E13F3D">
            <w:pPr>
              <w:pStyle w:val="CRCoverPage"/>
              <w:spacing w:after="0"/>
              <w:jc w:val="right"/>
              <w:rPr>
                <w:b/>
                <w:noProof/>
                <w:sz w:val="28"/>
              </w:rPr>
            </w:pPr>
            <w:fldSimple w:instr=" DOCPROPERTY  Spec#  \* MERGEFORMAT ">
              <w:r w:rsidR="00DA5F2B" w:rsidRPr="00410371">
                <w:rPr>
                  <w:b/>
                  <w:noProof/>
                  <w:sz w:val="28"/>
                </w:rPr>
                <w:t>38.523-3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DC12C25" w:rsidR="001E41F3" w:rsidRPr="00DA5F2B" w:rsidRDefault="00E57BE7" w:rsidP="00547111">
            <w:pPr>
              <w:pStyle w:val="CRCoverPage"/>
              <w:spacing w:after="0"/>
              <w:rPr>
                <w:b/>
                <w:bCs/>
                <w:noProof/>
              </w:rPr>
            </w:pPr>
            <w:r w:rsidRPr="00E57BE7">
              <w:rPr>
                <w:b/>
                <w:bCs/>
                <w:sz w:val="28"/>
                <w:szCs w:val="28"/>
              </w:rPr>
              <w:t>1478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3BE39D0" w:rsidR="001E41F3" w:rsidRPr="00410371" w:rsidRDefault="00453C99">
            <w:pPr>
              <w:pStyle w:val="CRCoverPage"/>
              <w:spacing w:after="0"/>
              <w:jc w:val="center"/>
              <w:rPr>
                <w:noProof/>
                <w:sz w:val="28"/>
              </w:rPr>
            </w:pPr>
            <w:fldSimple w:instr=" DOCPROPERTY  Version  \* MERGEFORMAT ">
              <w:r w:rsidR="00EA388B">
                <w:rPr>
                  <w:b/>
                  <w:noProof/>
                  <w:sz w:val="28"/>
                </w:rPr>
                <w:t>15.9.0</w:t>
              </w:r>
            </w:fldSimple>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8EED0D0" w:rsidR="001E41F3" w:rsidRDefault="00235975">
            <w:pPr>
              <w:pStyle w:val="CRCoverPage"/>
              <w:spacing w:after="0"/>
              <w:ind w:left="100"/>
              <w:rPr>
                <w:noProof/>
              </w:rPr>
            </w:pPr>
            <w:r w:rsidRPr="00235975">
              <w:t xml:space="preserve">Correction </w:t>
            </w:r>
            <w:r w:rsidR="00253FEE">
              <w:t xml:space="preserve">for NR </w:t>
            </w:r>
            <w:r w:rsidR="00746CCD">
              <w:t>PDCP</w:t>
            </w:r>
            <w:r w:rsidR="00253FEE">
              <w:t xml:space="preserve"> </w:t>
            </w:r>
            <w:r w:rsidRPr="00235975">
              <w:t>test case</w:t>
            </w:r>
            <w:r w:rsidR="00253FEE">
              <w:t xml:space="preserve"> </w:t>
            </w:r>
            <w:r w:rsidR="00C350C5">
              <w:t>7</w:t>
            </w:r>
            <w:r w:rsidRPr="00235975">
              <w:t>.1.</w:t>
            </w:r>
            <w:r w:rsidR="00746CCD">
              <w:t>3</w:t>
            </w:r>
            <w:r w:rsidRPr="00235975">
              <w:t>.</w:t>
            </w:r>
            <w:r w:rsidR="00746CCD">
              <w:t>4</w:t>
            </w:r>
            <w:r w:rsidRPr="00235975">
              <w:t>.</w:t>
            </w:r>
            <w:r w:rsidR="00746CCD">
              <w:t>1</w:t>
            </w:r>
            <w:r w:rsidR="00253FEE">
              <w:t xml:space="preserve"> </w:t>
            </w:r>
            <w:r w:rsidR="00253FEE">
              <w:rPr>
                <w:rFonts w:ascii="Verdana" w:hAnsi="Verdana"/>
                <w:color w:val="000000"/>
              </w:rPr>
              <w:t>in EN-DC</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453C99" w:rsidP="00235975">
            <w:pPr>
              <w:pStyle w:val="CRCoverPage"/>
              <w:spacing w:after="0"/>
              <w:ind w:left="100"/>
              <w:rPr>
                <w:noProof/>
              </w:rPr>
            </w:pPr>
            <w:fldSimple w:instr=" DOCPROPERTY  RelatedWis  \* MERGEFORMAT ">
              <w:r w:rsidR="00235975">
                <w:rPr>
                  <w:noProof/>
                </w:rPr>
                <w:t>5GS_NR_LTE-UEConTest</w:t>
              </w:r>
            </w:fldSimple>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2EAA76F" w:rsidR="00235975" w:rsidRDefault="00235975" w:rsidP="00235975">
            <w:pPr>
              <w:pStyle w:val="CRCoverPage"/>
              <w:spacing w:after="0"/>
              <w:ind w:left="100"/>
              <w:rPr>
                <w:noProof/>
              </w:rPr>
            </w:pPr>
            <w:r>
              <w:t>2020-12-</w:t>
            </w:r>
            <w:r w:rsidR="00C350C5">
              <w:t>1</w:t>
            </w:r>
            <w:r w:rsidR="00253FEE">
              <w:t>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235975" w:rsidRDefault="0037305E" w:rsidP="00235975">
            <w:pPr>
              <w:pStyle w:val="CRCoverPage"/>
              <w:spacing w:after="0"/>
              <w:ind w:left="100" w:right="-609"/>
              <w:rPr>
                <w:b/>
                <w:noProof/>
              </w:rPr>
            </w:pPr>
            <w:r>
              <w:fldChar w:fldCharType="begin"/>
            </w:r>
            <w:r>
              <w:instrText xml:space="preserve"> DOCPROPERTY  Cat  \* MERGEFORMAT </w:instrText>
            </w:r>
            <w:r>
              <w:fldChar w:fldCharType="separate"/>
            </w:r>
            <w:r w:rsidR="00235975">
              <w:rPr>
                <w:b/>
                <w:noProof/>
              </w:rPr>
              <w:t>F</w:t>
            </w:r>
            <w:r>
              <w:rPr>
                <w:b/>
                <w:noProof/>
              </w:rPr>
              <w:fldChar w:fldCharType="end"/>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620E0F80" w:rsidR="00235975" w:rsidRDefault="00453C99" w:rsidP="00235975">
            <w:pPr>
              <w:pStyle w:val="CRCoverPage"/>
              <w:spacing w:after="0"/>
              <w:ind w:left="100"/>
              <w:rPr>
                <w:noProof/>
              </w:rPr>
            </w:pPr>
            <w:fldSimple w:instr=" DOCPROPERTY  Release  \* MERGEFORMAT ">
              <w:r w:rsidR="00235975">
                <w:rPr>
                  <w:noProof/>
                </w:rPr>
                <w:t>Rel-1</w:t>
              </w:r>
            </w:fldSimple>
            <w:r w:rsidR="005746E7">
              <w:rPr>
                <w:noProof/>
              </w:rPr>
              <w:t>5</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235975" w14:paraId="32D3317F" w14:textId="77777777" w:rsidTr="00547111">
        <w:tc>
          <w:tcPr>
            <w:tcW w:w="2694" w:type="dxa"/>
            <w:gridSpan w:val="2"/>
            <w:tcBorders>
              <w:top w:val="single" w:sz="4" w:space="0" w:color="auto"/>
              <w:left w:val="single" w:sz="4" w:space="0" w:color="auto"/>
            </w:tcBorders>
          </w:tcPr>
          <w:p w14:paraId="5B0B5504" w14:textId="77777777" w:rsidR="00235975" w:rsidRDefault="00235975" w:rsidP="002359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8B6B8F0" w:rsidR="00235975" w:rsidRDefault="00E47D64" w:rsidP="00235975">
            <w:pPr>
              <w:pStyle w:val="CRCoverPage"/>
              <w:spacing w:after="0"/>
              <w:ind w:left="100"/>
              <w:rPr>
                <w:noProof/>
              </w:rPr>
            </w:pPr>
            <w:r>
              <w:rPr>
                <w:rFonts w:cs="Arial"/>
                <w:color w:val="000000"/>
                <w:lang w:eastAsia="zh-CN"/>
              </w:rPr>
              <w:t>For ENDC case</w:t>
            </w:r>
            <w:r w:rsidR="005E4EC0">
              <w:rPr>
                <w:rFonts w:cs="Arial"/>
                <w:color w:val="000000"/>
                <w:lang w:eastAsia="zh-CN"/>
              </w:rPr>
              <w:t xml:space="preserve"> </w:t>
            </w:r>
            <w:r>
              <w:rPr>
                <w:rFonts w:cs="Arial"/>
                <w:color w:val="000000"/>
                <w:lang w:eastAsia="zh-CN"/>
              </w:rPr>
              <w:t>RRC Reconfiguration Complete was received before interleave in step 10</w:t>
            </w:r>
            <w:r w:rsidR="005E4EC0">
              <w:rPr>
                <w:rFonts w:cs="Arial"/>
                <w:color w:val="000000"/>
                <w:lang w:eastAsia="zh-CN"/>
              </w:rPr>
              <w:t>(step 24)</w:t>
            </w:r>
            <w:r>
              <w:rPr>
                <w:rFonts w:cs="Arial"/>
                <w:color w:val="000000"/>
                <w:lang w:eastAsia="zh-CN"/>
              </w:rPr>
              <w:t xml:space="preserve"> and therefore is not required to received it here. Interleave statement must be replaced with alt statement as interleave not supported any condition inside [].</w:t>
            </w:r>
          </w:p>
        </w:tc>
      </w:tr>
      <w:tr w:rsidR="00235975" w14:paraId="61658E0F" w14:textId="77777777" w:rsidTr="00547111">
        <w:tc>
          <w:tcPr>
            <w:tcW w:w="2694" w:type="dxa"/>
            <w:gridSpan w:val="2"/>
            <w:tcBorders>
              <w:left w:val="single" w:sz="4" w:space="0" w:color="auto"/>
            </w:tcBorders>
          </w:tcPr>
          <w:p w14:paraId="6B1EA78E"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120EEB4C" w14:textId="77777777" w:rsidR="00235975" w:rsidRDefault="00235975" w:rsidP="00235975">
            <w:pPr>
              <w:pStyle w:val="CRCoverPage"/>
              <w:spacing w:after="0"/>
              <w:rPr>
                <w:noProof/>
                <w:sz w:val="8"/>
                <w:szCs w:val="8"/>
              </w:rPr>
            </w:pPr>
          </w:p>
        </w:tc>
      </w:tr>
      <w:tr w:rsidR="00235975" w14:paraId="7CEFFAE9" w14:textId="77777777" w:rsidTr="00547111">
        <w:tc>
          <w:tcPr>
            <w:tcW w:w="2694" w:type="dxa"/>
            <w:gridSpan w:val="2"/>
            <w:tcBorders>
              <w:left w:val="single" w:sz="4" w:space="0" w:color="auto"/>
            </w:tcBorders>
          </w:tcPr>
          <w:p w14:paraId="1007D248" w14:textId="77777777" w:rsidR="00235975" w:rsidRDefault="00235975" w:rsidP="00235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5260651A" w:rsidR="00235975" w:rsidRDefault="00E47D64" w:rsidP="00235975">
            <w:pPr>
              <w:pStyle w:val="CRCoverPage"/>
              <w:spacing w:after="0"/>
              <w:ind w:left="100"/>
              <w:rPr>
                <w:noProof/>
              </w:rPr>
            </w:pPr>
            <w:r>
              <w:rPr>
                <w:rFonts w:cs="Arial"/>
                <w:lang w:eastAsia="zh-CN"/>
              </w:rPr>
              <w:t>Replace ineterleave statement with alt to receive RRC Reconfiguration Complete message only for NR5GC case</w:t>
            </w:r>
          </w:p>
        </w:tc>
      </w:tr>
      <w:tr w:rsidR="00235975" w14:paraId="5A0E81B1" w14:textId="77777777" w:rsidTr="00547111">
        <w:tc>
          <w:tcPr>
            <w:tcW w:w="2694" w:type="dxa"/>
            <w:gridSpan w:val="2"/>
            <w:tcBorders>
              <w:left w:val="single" w:sz="4" w:space="0" w:color="auto"/>
            </w:tcBorders>
          </w:tcPr>
          <w:p w14:paraId="1D79C6BD"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63CA1182" w14:textId="77777777" w:rsidR="00235975" w:rsidRDefault="00235975" w:rsidP="00235975">
            <w:pPr>
              <w:pStyle w:val="CRCoverPage"/>
              <w:spacing w:after="0"/>
              <w:rPr>
                <w:noProof/>
                <w:sz w:val="8"/>
                <w:szCs w:val="8"/>
              </w:rPr>
            </w:pPr>
          </w:p>
        </w:tc>
      </w:tr>
      <w:tr w:rsidR="00235975" w14:paraId="5D987CEB" w14:textId="77777777" w:rsidTr="00547111">
        <w:tc>
          <w:tcPr>
            <w:tcW w:w="2694" w:type="dxa"/>
            <w:gridSpan w:val="2"/>
            <w:tcBorders>
              <w:left w:val="single" w:sz="4" w:space="0" w:color="auto"/>
              <w:bottom w:val="single" w:sz="4" w:space="0" w:color="auto"/>
            </w:tcBorders>
          </w:tcPr>
          <w:p w14:paraId="7992387E" w14:textId="77777777" w:rsidR="00235975" w:rsidRDefault="00235975" w:rsidP="002359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6FF2E38" w:rsidR="00235975" w:rsidRDefault="00235975" w:rsidP="00235975">
            <w:pPr>
              <w:pStyle w:val="CRCoverPage"/>
              <w:spacing w:after="0"/>
              <w:ind w:left="100"/>
              <w:rPr>
                <w:noProof/>
              </w:rPr>
            </w:pPr>
            <w:r w:rsidRPr="00C91E2F">
              <w:rPr>
                <w:rFonts w:cs="Arial"/>
                <w:lang w:eastAsia="en-GB"/>
              </w:rPr>
              <w:t>Testcase will fail a conformant UE.</w:t>
            </w:r>
          </w:p>
        </w:tc>
      </w:tr>
      <w:tr w:rsidR="00235975" w14:paraId="669F3506" w14:textId="77777777" w:rsidTr="00547111">
        <w:tc>
          <w:tcPr>
            <w:tcW w:w="2694" w:type="dxa"/>
            <w:gridSpan w:val="2"/>
          </w:tcPr>
          <w:p w14:paraId="3DFD20CF" w14:textId="77777777" w:rsidR="00235975" w:rsidRDefault="00235975" w:rsidP="00235975">
            <w:pPr>
              <w:pStyle w:val="CRCoverPage"/>
              <w:spacing w:after="0"/>
              <w:rPr>
                <w:b/>
                <w:i/>
                <w:noProof/>
                <w:sz w:val="8"/>
                <w:szCs w:val="8"/>
              </w:rPr>
            </w:pPr>
          </w:p>
        </w:tc>
        <w:tc>
          <w:tcPr>
            <w:tcW w:w="6946" w:type="dxa"/>
            <w:gridSpan w:val="9"/>
          </w:tcPr>
          <w:p w14:paraId="32E06C15" w14:textId="77777777" w:rsidR="00235975" w:rsidRDefault="00235975" w:rsidP="00235975">
            <w:pPr>
              <w:pStyle w:val="CRCoverPage"/>
              <w:spacing w:after="0"/>
              <w:rPr>
                <w:noProof/>
                <w:sz w:val="8"/>
                <w:szCs w:val="8"/>
              </w:rPr>
            </w:pPr>
          </w:p>
        </w:tc>
      </w:tr>
      <w:tr w:rsidR="00235975" w14:paraId="46043382" w14:textId="77777777" w:rsidTr="00547111">
        <w:tc>
          <w:tcPr>
            <w:tcW w:w="2694" w:type="dxa"/>
            <w:gridSpan w:val="2"/>
            <w:tcBorders>
              <w:top w:val="single" w:sz="4" w:space="0" w:color="auto"/>
              <w:left w:val="single" w:sz="4" w:space="0" w:color="auto"/>
            </w:tcBorders>
          </w:tcPr>
          <w:p w14:paraId="04C20764" w14:textId="77777777" w:rsidR="00235975" w:rsidRDefault="00235975" w:rsidP="002359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DACED8C" w:rsidR="00235975" w:rsidRDefault="00C350C5" w:rsidP="00235975">
            <w:pPr>
              <w:pStyle w:val="CRCoverPage"/>
              <w:spacing w:after="0"/>
              <w:ind w:left="100"/>
              <w:rPr>
                <w:noProof/>
              </w:rPr>
            </w:pPr>
            <w:r>
              <w:rPr>
                <w:noProof/>
              </w:rPr>
              <w:t>7</w:t>
            </w:r>
            <w:r w:rsidR="00235975">
              <w:rPr>
                <w:noProof/>
              </w:rPr>
              <w:t>.1.</w:t>
            </w:r>
            <w:r w:rsidR="003F3535">
              <w:rPr>
                <w:noProof/>
              </w:rPr>
              <w:t>3</w:t>
            </w:r>
            <w:r w:rsidR="00235975">
              <w:rPr>
                <w:noProof/>
              </w:rPr>
              <w:t>.</w:t>
            </w:r>
            <w:r w:rsidR="003F3535">
              <w:rPr>
                <w:noProof/>
              </w:rPr>
              <w:t>4</w:t>
            </w:r>
            <w:r w:rsidR="00235975">
              <w:rPr>
                <w:noProof/>
              </w:rPr>
              <w:t>.</w:t>
            </w:r>
            <w:r w:rsidR="003F3535">
              <w:rPr>
                <w:noProof/>
              </w:rPr>
              <w:t>1</w:t>
            </w:r>
            <w:r w:rsidR="00235975">
              <w:rPr>
                <w:noProof/>
              </w:rPr>
              <w:t>.</w:t>
            </w:r>
            <w:r>
              <w:rPr>
                <w:noProof/>
              </w:rPr>
              <w:t>ENDC</w:t>
            </w:r>
          </w:p>
        </w:tc>
      </w:tr>
      <w:tr w:rsidR="00235975" w14:paraId="3E10C9AE" w14:textId="77777777" w:rsidTr="00547111">
        <w:tc>
          <w:tcPr>
            <w:tcW w:w="2694" w:type="dxa"/>
            <w:gridSpan w:val="2"/>
            <w:tcBorders>
              <w:left w:val="single" w:sz="4" w:space="0" w:color="auto"/>
            </w:tcBorders>
          </w:tcPr>
          <w:p w14:paraId="2A38C9EF"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5FA7A925" w14:textId="77777777" w:rsidR="00235975" w:rsidRDefault="00235975" w:rsidP="00235975">
            <w:pPr>
              <w:pStyle w:val="CRCoverPage"/>
              <w:spacing w:after="0"/>
              <w:rPr>
                <w:noProof/>
                <w:sz w:val="8"/>
                <w:szCs w:val="8"/>
              </w:rPr>
            </w:pPr>
          </w:p>
        </w:tc>
      </w:tr>
      <w:tr w:rsidR="00235975" w14:paraId="7E93480A" w14:textId="77777777" w:rsidTr="00547111">
        <w:tc>
          <w:tcPr>
            <w:tcW w:w="2694" w:type="dxa"/>
            <w:gridSpan w:val="2"/>
            <w:tcBorders>
              <w:left w:val="single" w:sz="4" w:space="0" w:color="auto"/>
            </w:tcBorders>
          </w:tcPr>
          <w:p w14:paraId="2515FEDD" w14:textId="77777777" w:rsidR="00235975" w:rsidRDefault="00235975" w:rsidP="002359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235975" w:rsidRDefault="00235975" w:rsidP="002359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235975" w:rsidRDefault="00235975" w:rsidP="00235975">
            <w:pPr>
              <w:pStyle w:val="CRCoverPage"/>
              <w:spacing w:after="0"/>
              <w:jc w:val="center"/>
              <w:rPr>
                <w:b/>
                <w:caps/>
                <w:noProof/>
              </w:rPr>
            </w:pPr>
            <w:r>
              <w:rPr>
                <w:b/>
                <w:caps/>
                <w:noProof/>
              </w:rPr>
              <w:t>N</w:t>
            </w:r>
          </w:p>
        </w:tc>
        <w:tc>
          <w:tcPr>
            <w:tcW w:w="2977" w:type="dxa"/>
            <w:gridSpan w:val="4"/>
          </w:tcPr>
          <w:p w14:paraId="0565B088" w14:textId="77777777" w:rsidR="00235975" w:rsidRDefault="00235975" w:rsidP="002359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235975" w:rsidRDefault="00235975" w:rsidP="00235975">
            <w:pPr>
              <w:pStyle w:val="CRCoverPage"/>
              <w:spacing w:after="0"/>
              <w:ind w:left="99"/>
              <w:rPr>
                <w:noProof/>
              </w:rPr>
            </w:pPr>
          </w:p>
        </w:tc>
      </w:tr>
      <w:tr w:rsidR="00235975" w14:paraId="23D357B0" w14:textId="77777777" w:rsidTr="00547111">
        <w:tc>
          <w:tcPr>
            <w:tcW w:w="2694" w:type="dxa"/>
            <w:gridSpan w:val="2"/>
            <w:tcBorders>
              <w:left w:val="single" w:sz="4" w:space="0" w:color="auto"/>
            </w:tcBorders>
          </w:tcPr>
          <w:p w14:paraId="733F95ED" w14:textId="77777777" w:rsidR="00235975" w:rsidRDefault="00235975" w:rsidP="002359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235975" w:rsidRDefault="00235975" w:rsidP="00235975">
            <w:pPr>
              <w:pStyle w:val="CRCoverPage"/>
              <w:spacing w:after="0"/>
              <w:jc w:val="center"/>
              <w:rPr>
                <w:b/>
                <w:caps/>
                <w:noProof/>
              </w:rPr>
            </w:pPr>
            <w:r>
              <w:rPr>
                <w:b/>
                <w:caps/>
                <w:noProof/>
              </w:rPr>
              <w:t>X</w:t>
            </w:r>
          </w:p>
        </w:tc>
        <w:tc>
          <w:tcPr>
            <w:tcW w:w="2977" w:type="dxa"/>
            <w:gridSpan w:val="4"/>
          </w:tcPr>
          <w:p w14:paraId="1AB0B231" w14:textId="77777777" w:rsidR="00235975" w:rsidRDefault="00235975" w:rsidP="002359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235975" w:rsidRDefault="00235975" w:rsidP="00235975">
            <w:pPr>
              <w:pStyle w:val="CRCoverPage"/>
              <w:spacing w:after="0"/>
              <w:ind w:left="99"/>
              <w:rPr>
                <w:noProof/>
              </w:rPr>
            </w:pPr>
            <w:r>
              <w:rPr>
                <w:noProof/>
              </w:rPr>
              <w:t xml:space="preserve">TS/TR ... CR ... </w:t>
            </w:r>
          </w:p>
        </w:tc>
      </w:tr>
      <w:tr w:rsidR="00235975" w14:paraId="550B5955" w14:textId="77777777" w:rsidTr="00547111">
        <w:tc>
          <w:tcPr>
            <w:tcW w:w="2694" w:type="dxa"/>
            <w:gridSpan w:val="2"/>
            <w:tcBorders>
              <w:left w:val="single" w:sz="4" w:space="0" w:color="auto"/>
            </w:tcBorders>
          </w:tcPr>
          <w:p w14:paraId="7DD7BE98" w14:textId="77777777" w:rsidR="00235975" w:rsidRDefault="00235975" w:rsidP="002359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CB8B825" w:rsidR="00235975" w:rsidRDefault="00DA5F2B" w:rsidP="00235975">
            <w:pPr>
              <w:pStyle w:val="CRCoverPage"/>
              <w:spacing w:after="0"/>
              <w:jc w:val="center"/>
              <w:rPr>
                <w:b/>
                <w:caps/>
                <w:noProof/>
              </w:rPr>
            </w:pPr>
            <w:r>
              <w:rPr>
                <w:b/>
                <w:caps/>
                <w:noProof/>
              </w:rPr>
              <w:t>X</w:t>
            </w:r>
          </w:p>
        </w:tc>
        <w:tc>
          <w:tcPr>
            <w:tcW w:w="2977" w:type="dxa"/>
            <w:gridSpan w:val="4"/>
          </w:tcPr>
          <w:p w14:paraId="4D6DDF35" w14:textId="77777777" w:rsidR="00235975" w:rsidRDefault="00235975" w:rsidP="002359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235975" w:rsidRDefault="00235975" w:rsidP="00235975">
            <w:pPr>
              <w:pStyle w:val="CRCoverPage"/>
              <w:spacing w:after="0"/>
              <w:ind w:left="99"/>
              <w:rPr>
                <w:noProof/>
              </w:rPr>
            </w:pPr>
            <w:r>
              <w:rPr>
                <w:noProof/>
              </w:rPr>
              <w:t xml:space="preserve">TS/TR ... CR ... </w:t>
            </w:r>
          </w:p>
        </w:tc>
      </w:tr>
      <w:tr w:rsidR="00235975" w14:paraId="5B107C3A" w14:textId="77777777" w:rsidTr="00547111">
        <w:tc>
          <w:tcPr>
            <w:tcW w:w="2694" w:type="dxa"/>
            <w:gridSpan w:val="2"/>
            <w:tcBorders>
              <w:left w:val="single" w:sz="4" w:space="0" w:color="auto"/>
            </w:tcBorders>
          </w:tcPr>
          <w:p w14:paraId="2F6F00B3" w14:textId="77777777" w:rsidR="00235975" w:rsidRDefault="00235975" w:rsidP="002359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235975" w:rsidRDefault="00235975" w:rsidP="00235975">
            <w:pPr>
              <w:pStyle w:val="CRCoverPage"/>
              <w:spacing w:after="0"/>
              <w:jc w:val="center"/>
              <w:rPr>
                <w:b/>
                <w:caps/>
                <w:noProof/>
              </w:rPr>
            </w:pPr>
            <w:r>
              <w:rPr>
                <w:b/>
                <w:caps/>
                <w:noProof/>
              </w:rPr>
              <w:t>X</w:t>
            </w:r>
          </w:p>
        </w:tc>
        <w:tc>
          <w:tcPr>
            <w:tcW w:w="2977" w:type="dxa"/>
            <w:gridSpan w:val="4"/>
          </w:tcPr>
          <w:p w14:paraId="6F9F4EF7" w14:textId="77777777" w:rsidR="00235975" w:rsidRDefault="00235975" w:rsidP="002359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235975" w:rsidRDefault="00235975" w:rsidP="00235975">
            <w:pPr>
              <w:pStyle w:val="CRCoverPage"/>
              <w:spacing w:after="0"/>
              <w:ind w:left="99"/>
              <w:rPr>
                <w:noProof/>
              </w:rPr>
            </w:pPr>
            <w:r>
              <w:rPr>
                <w:noProof/>
              </w:rPr>
              <w:t xml:space="preserve">TS/TR ... CR ... </w:t>
            </w:r>
          </w:p>
        </w:tc>
      </w:tr>
      <w:tr w:rsidR="00235975" w14:paraId="3D8FEABD" w14:textId="77777777" w:rsidTr="008863B9">
        <w:tc>
          <w:tcPr>
            <w:tcW w:w="2694" w:type="dxa"/>
            <w:gridSpan w:val="2"/>
            <w:tcBorders>
              <w:left w:val="single" w:sz="4" w:space="0" w:color="auto"/>
            </w:tcBorders>
          </w:tcPr>
          <w:p w14:paraId="227A9856" w14:textId="77777777" w:rsidR="00235975" w:rsidRDefault="00235975" w:rsidP="00235975">
            <w:pPr>
              <w:pStyle w:val="CRCoverPage"/>
              <w:spacing w:after="0"/>
              <w:rPr>
                <w:b/>
                <w:i/>
                <w:noProof/>
              </w:rPr>
            </w:pPr>
          </w:p>
        </w:tc>
        <w:tc>
          <w:tcPr>
            <w:tcW w:w="6946" w:type="dxa"/>
            <w:gridSpan w:val="9"/>
            <w:tcBorders>
              <w:right w:val="single" w:sz="4" w:space="0" w:color="auto"/>
            </w:tcBorders>
          </w:tcPr>
          <w:p w14:paraId="5432D7DC" w14:textId="77777777" w:rsidR="00235975" w:rsidRDefault="00235975" w:rsidP="00235975">
            <w:pPr>
              <w:pStyle w:val="CRCoverPage"/>
              <w:spacing w:after="0"/>
              <w:rPr>
                <w:noProof/>
              </w:rPr>
            </w:pPr>
          </w:p>
        </w:tc>
      </w:tr>
      <w:tr w:rsidR="00235975" w14:paraId="6AA1BDEF" w14:textId="77777777" w:rsidTr="008863B9">
        <w:tc>
          <w:tcPr>
            <w:tcW w:w="2694" w:type="dxa"/>
            <w:gridSpan w:val="2"/>
            <w:tcBorders>
              <w:left w:val="single" w:sz="4" w:space="0" w:color="auto"/>
              <w:bottom w:val="single" w:sz="4" w:space="0" w:color="auto"/>
            </w:tcBorders>
          </w:tcPr>
          <w:p w14:paraId="552D2A01" w14:textId="77777777" w:rsidR="00235975" w:rsidRDefault="00235975" w:rsidP="002359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235975" w:rsidRDefault="00235975" w:rsidP="00235975">
            <w:pPr>
              <w:pStyle w:val="CRCoverPage"/>
              <w:spacing w:after="0"/>
              <w:ind w:left="100"/>
              <w:rPr>
                <w:noProof/>
              </w:rPr>
            </w:pPr>
          </w:p>
        </w:tc>
      </w:tr>
      <w:tr w:rsidR="00235975" w:rsidRPr="008863B9" w14:paraId="095E531F" w14:textId="77777777" w:rsidTr="00937A5E">
        <w:tc>
          <w:tcPr>
            <w:tcW w:w="2694" w:type="dxa"/>
            <w:gridSpan w:val="2"/>
            <w:tcBorders>
              <w:top w:val="single" w:sz="4" w:space="0" w:color="auto"/>
              <w:bottom w:val="single" w:sz="4" w:space="0" w:color="auto"/>
            </w:tcBorders>
          </w:tcPr>
          <w:p w14:paraId="5A0057EF" w14:textId="77777777" w:rsidR="00235975" w:rsidRPr="008863B9" w:rsidRDefault="00235975" w:rsidP="002359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235975" w:rsidRPr="008863B9" w:rsidRDefault="00235975" w:rsidP="00235975">
            <w:pPr>
              <w:pStyle w:val="CRCoverPage"/>
              <w:spacing w:after="0"/>
              <w:ind w:left="100"/>
              <w:rPr>
                <w:noProof/>
                <w:sz w:val="8"/>
                <w:szCs w:val="8"/>
              </w:rPr>
            </w:pPr>
          </w:p>
        </w:tc>
      </w:tr>
      <w:tr w:rsidR="00235975"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235975" w:rsidRDefault="00235975" w:rsidP="002359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235975" w:rsidRDefault="00235975" w:rsidP="00235975">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58918268"/>
      <w:r w:rsidRPr="00D83A7A">
        <w:rPr>
          <w:rStyle w:val="Emphasis"/>
          <w:rFonts w:cs="Arial"/>
          <w:i w:val="0"/>
        </w:rPr>
        <w:t>Table of Contents</w:t>
      </w:r>
      <w:bookmarkEnd w:id="1"/>
    </w:p>
    <w:p w14:paraId="68428541" w14:textId="4DAE346A" w:rsidR="00512666"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12666" w:rsidRPr="00D80E08">
        <w:rPr>
          <w:rFonts w:cs="Arial"/>
          <w:iCs/>
        </w:rPr>
        <w:t>Table of Contents</w:t>
      </w:r>
      <w:r w:rsidR="00512666">
        <w:tab/>
      </w:r>
      <w:r w:rsidR="00512666">
        <w:fldChar w:fldCharType="begin"/>
      </w:r>
      <w:r w:rsidR="00512666">
        <w:instrText xml:space="preserve"> PAGEREF _Toc58918268 \h </w:instrText>
      </w:r>
      <w:r w:rsidR="00512666">
        <w:fldChar w:fldCharType="separate"/>
      </w:r>
      <w:r w:rsidR="00512666">
        <w:t>2</w:t>
      </w:r>
      <w:r w:rsidR="00512666">
        <w:fldChar w:fldCharType="end"/>
      </w:r>
    </w:p>
    <w:p w14:paraId="5AFF0406" w14:textId="2A8CA445" w:rsidR="00512666" w:rsidRDefault="00512666">
      <w:pPr>
        <w:pStyle w:val="TOC1"/>
        <w:rPr>
          <w:rFonts w:asciiTheme="minorHAnsi" w:eastAsiaTheme="minorEastAsia" w:hAnsiTheme="minorHAnsi" w:cstheme="minorBidi"/>
          <w:szCs w:val="22"/>
          <w:lang w:eastAsia="en-GB"/>
        </w:rPr>
      </w:pPr>
      <w:r w:rsidRPr="00D80E08">
        <w:rPr>
          <w:b/>
          <w:lang w:eastAsia="ja-JP"/>
        </w:rPr>
        <w:t>1</w:t>
      </w:r>
      <w:r>
        <w:rPr>
          <w:rFonts w:asciiTheme="minorHAnsi" w:eastAsiaTheme="minorEastAsia" w:hAnsiTheme="minorHAnsi" w:cstheme="minorBidi"/>
          <w:szCs w:val="22"/>
          <w:lang w:eastAsia="en-GB"/>
        </w:rPr>
        <w:tab/>
      </w:r>
      <w:r w:rsidRPr="00D80E08">
        <w:rPr>
          <w:b/>
          <w:lang w:eastAsia="ja-JP"/>
        </w:rPr>
        <w:t>Overview</w:t>
      </w:r>
      <w:r>
        <w:tab/>
      </w:r>
      <w:r>
        <w:fldChar w:fldCharType="begin"/>
      </w:r>
      <w:r>
        <w:instrText xml:space="preserve"> PAGEREF _Toc58918269 \h </w:instrText>
      </w:r>
      <w:r>
        <w:fldChar w:fldCharType="separate"/>
      </w:r>
      <w:r>
        <w:t>3</w:t>
      </w:r>
      <w:r>
        <w:fldChar w:fldCharType="end"/>
      </w:r>
    </w:p>
    <w:p w14:paraId="044A4C39" w14:textId="51D8C08D" w:rsidR="00512666" w:rsidRDefault="00512666">
      <w:pPr>
        <w:pStyle w:val="TOC1"/>
        <w:rPr>
          <w:rFonts w:asciiTheme="minorHAnsi" w:eastAsiaTheme="minorEastAsia" w:hAnsiTheme="minorHAnsi" w:cstheme="minorBidi"/>
          <w:szCs w:val="22"/>
          <w:lang w:eastAsia="en-GB"/>
        </w:rPr>
      </w:pPr>
      <w:r w:rsidRPr="00D80E08">
        <w:rPr>
          <w:b/>
        </w:rPr>
        <w:t>2</w:t>
      </w:r>
      <w:r>
        <w:rPr>
          <w:rFonts w:asciiTheme="minorHAnsi" w:eastAsiaTheme="minorEastAsia" w:hAnsiTheme="minorHAnsi" w:cstheme="minorBidi"/>
          <w:szCs w:val="22"/>
          <w:lang w:eastAsia="en-GB"/>
        </w:rPr>
        <w:tab/>
      </w:r>
      <w:r w:rsidRPr="00D80E08">
        <w:rPr>
          <w:b/>
        </w:rPr>
        <w:t>Corrections required</w:t>
      </w:r>
      <w:r>
        <w:tab/>
      </w:r>
      <w:r>
        <w:fldChar w:fldCharType="begin"/>
      </w:r>
      <w:r>
        <w:instrText xml:space="preserve"> PAGEREF _Toc58918270 \h </w:instrText>
      </w:r>
      <w:r>
        <w:fldChar w:fldCharType="separate"/>
      </w:r>
      <w:r>
        <w:t>3</w:t>
      </w:r>
      <w:r>
        <w:fldChar w:fldCharType="end"/>
      </w:r>
    </w:p>
    <w:p w14:paraId="315AEBB8" w14:textId="52D678F0" w:rsidR="00512666" w:rsidRDefault="00512666">
      <w:pPr>
        <w:pStyle w:val="TOC2"/>
        <w:rPr>
          <w:rFonts w:asciiTheme="minorHAnsi" w:eastAsiaTheme="minorEastAsia" w:hAnsiTheme="minorHAnsi" w:cstheme="minorBidi"/>
          <w:sz w:val="22"/>
          <w:szCs w:val="22"/>
          <w:lang w:eastAsia="en-GB"/>
        </w:rPr>
      </w:pPr>
      <w:r w:rsidRPr="00D80E08">
        <w:rPr>
          <w:rFonts w:cs="Arial"/>
          <w:b/>
        </w:rPr>
        <w:t>2.1</w:t>
      </w:r>
      <w:r>
        <w:rPr>
          <w:rFonts w:asciiTheme="minorHAnsi" w:eastAsiaTheme="minorEastAsia" w:hAnsiTheme="minorHAnsi" w:cstheme="minorBidi"/>
          <w:sz w:val="22"/>
          <w:szCs w:val="22"/>
          <w:lang w:eastAsia="en-GB"/>
        </w:rPr>
        <w:tab/>
      </w:r>
      <w:r w:rsidRPr="00D80E08">
        <w:rPr>
          <w:rFonts w:cs="Arial"/>
          <w:color w:val="000000"/>
          <w:lang w:eastAsia="en-GB"/>
        </w:rPr>
        <w:t>Change 1</w:t>
      </w:r>
      <w:r>
        <w:tab/>
      </w:r>
      <w:r>
        <w:fldChar w:fldCharType="begin"/>
      </w:r>
      <w:r>
        <w:instrText xml:space="preserve"> PAGEREF _Toc58918271 \h </w:instrText>
      </w:r>
      <w:r>
        <w:fldChar w:fldCharType="separate"/>
      </w:r>
      <w:r>
        <w:t>3</w:t>
      </w:r>
      <w:r>
        <w:fldChar w:fldCharType="end"/>
      </w:r>
    </w:p>
    <w:p w14:paraId="2E4D4796" w14:textId="0811B07D"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58918269"/>
      <w:r>
        <w:rPr>
          <w:b/>
          <w:lang w:eastAsia="ja-JP"/>
        </w:rPr>
        <w:t>Overview</w:t>
      </w:r>
      <w:bookmarkEnd w:id="2"/>
      <w:bookmarkEnd w:id="3"/>
    </w:p>
    <w:p w14:paraId="00A6870A" w14:textId="1341DA18"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w:t>
      </w:r>
      <w:r w:rsidR="003E6E1E">
        <w:rPr>
          <w:rFonts w:cs="Arial"/>
        </w:rPr>
        <w:t>20</w:t>
      </w:r>
      <w:r w:rsidR="00DA5F2B" w:rsidRPr="00883A39">
        <w:rPr>
          <w:rFonts w:cs="Arial"/>
        </w:rPr>
        <w:t>-0</w:t>
      </w:r>
      <w:r w:rsidR="003E6E1E">
        <w:rPr>
          <w:rFonts w:cs="Arial"/>
        </w:rPr>
        <w:t>9</w:t>
      </w:r>
      <w:r w:rsidR="00DA5F2B" w:rsidRPr="00883A39">
        <w:rPr>
          <w:rFonts w:cs="Arial"/>
        </w:rPr>
        <w:t>_D</w:t>
      </w:r>
      <w:r w:rsidR="00DA5F2B">
        <w:rPr>
          <w:rFonts w:cs="Arial"/>
        </w:rPr>
        <w:t>20</w:t>
      </w:r>
      <w:r w:rsidR="00DA5F2B" w:rsidRPr="00883A39">
        <w:rPr>
          <w:rFonts w:cs="Arial"/>
        </w:rPr>
        <w:t>wk</w:t>
      </w:r>
      <w:r w:rsidR="003E6E1E">
        <w:rPr>
          <w:rFonts w:cs="Arial"/>
        </w:rPr>
        <w:t>50</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8918270"/>
      <w:r w:rsidRPr="00854C55">
        <w:rPr>
          <w:b/>
        </w:rPr>
        <w:t>Corrections required</w:t>
      </w:r>
      <w:bookmarkEnd w:id="4"/>
      <w:bookmarkEnd w:id="5"/>
      <w:bookmarkEnd w:id="6"/>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7" w:name="_Toc54186269"/>
      <w:bookmarkStart w:id="8" w:name="_Toc58918271"/>
      <w:bookmarkStart w:id="9" w:name="OLE_LINK12"/>
      <w:bookmarkStart w:id="10" w:name="OLE_LINK13"/>
      <w:bookmarkStart w:id="11" w:name="OLE_LINK2"/>
      <w:bookmarkStart w:id="12" w:name="OLE_LINK3"/>
      <w:bookmarkStart w:id="13" w:name="OLE_LINK10"/>
      <w:bookmarkStart w:id="14" w:name="OLE_LINK11"/>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5110C573" w14:textId="77777777" w:rsidR="00235975" w:rsidRDefault="00235975" w:rsidP="005939F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4DA32DB6" w:rsidR="00235975" w:rsidRPr="00054302" w:rsidRDefault="00054302" w:rsidP="005939F7">
            <w:pPr>
              <w:rPr>
                <w:rFonts w:ascii="Arial" w:hAnsi="Arial" w:cs="Arial"/>
                <w:color w:val="000000"/>
                <w:lang w:eastAsia="zh-CN"/>
              </w:rPr>
            </w:pPr>
            <w:r w:rsidRPr="00054302">
              <w:rPr>
                <w:rFonts w:ascii="Arial" w:hAnsi="Arial" w:cs="Arial"/>
                <w:color w:val="000000"/>
                <w:lang w:eastAsia="zh-CN"/>
              </w:rPr>
              <w:t>f_TC_7_1_3_4_1_NR_Step10to23</w:t>
            </w:r>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189AEFE8" w:rsidR="00235975" w:rsidRPr="00C91E2F" w:rsidRDefault="005F4436" w:rsidP="005939F7">
            <w:pPr>
              <w:pStyle w:val="CRCoverPage"/>
              <w:spacing w:after="0"/>
              <w:rPr>
                <w:rFonts w:cs="Arial"/>
                <w:color w:val="000000"/>
                <w:lang w:eastAsia="zh-CN"/>
              </w:rPr>
            </w:pPr>
            <w:r>
              <w:rPr>
                <w:rFonts w:cs="Arial"/>
                <w:color w:val="000000"/>
                <w:lang w:eastAsia="zh-CN"/>
              </w:rPr>
              <w:t xml:space="preserve">For ENDC case RRC Reconfiguration Complete was received before interleave in step 10 and therefore is not required to received it here. Interleave statement must be replaced with alt statement as interleave not supported any condition inside []. </w:t>
            </w:r>
          </w:p>
        </w:tc>
      </w:tr>
      <w:tr w:rsidR="00235975"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235975" w:rsidRDefault="00235975" w:rsidP="005939F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69F7D914" w:rsidR="00235975" w:rsidRPr="00C91E2F" w:rsidRDefault="005F4436" w:rsidP="005939F7">
            <w:pPr>
              <w:pStyle w:val="CRCoverPage"/>
              <w:spacing w:after="0"/>
              <w:rPr>
                <w:rFonts w:cs="Arial"/>
                <w:lang w:eastAsia="zh-CN"/>
              </w:rPr>
            </w:pPr>
            <w:r>
              <w:rPr>
                <w:rFonts w:cs="Arial"/>
                <w:lang w:eastAsia="zh-CN"/>
              </w:rPr>
              <w:t>Replace ineterleave statement with alt to receive RRC Reconfiguration Complete message only for NR5GC case.</w:t>
            </w:r>
          </w:p>
        </w:tc>
      </w:tr>
      <w:tr w:rsidR="00235975"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235975" w:rsidRDefault="00235975" w:rsidP="005939F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34110A5B" w:rsidR="00235975" w:rsidRPr="00C91E2F" w:rsidRDefault="00054302" w:rsidP="005939F7">
            <w:pPr>
              <w:spacing w:after="0"/>
              <w:rPr>
                <w:rFonts w:ascii="Arial" w:hAnsi="Arial" w:cs="Arial"/>
                <w:lang w:eastAsia="en-GB"/>
              </w:rPr>
            </w:pPr>
            <w:r w:rsidRPr="00054302">
              <w:rPr>
                <w:rFonts w:ascii="Arial" w:hAnsi="Arial" w:cs="Arial"/>
                <w:lang w:eastAsia="en-GB"/>
              </w:rPr>
              <w:t>PDCP_TC_Common_NR.ttcn</w:t>
            </w:r>
          </w:p>
        </w:tc>
      </w:tr>
      <w:tr w:rsidR="00235975"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235975" w:rsidRPr="00EE1104" w:rsidRDefault="00235975" w:rsidP="005939F7">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97E16EB" w14:textId="77777777" w:rsidR="00235975" w:rsidRDefault="004E7279" w:rsidP="005939F7">
            <w:pPr>
              <w:rPr>
                <w:rFonts w:ascii="Arial" w:hAnsi="Arial"/>
                <w:lang w:eastAsia="zh-CN"/>
              </w:rPr>
            </w:pPr>
            <w:r w:rsidRPr="004E7279">
              <w:rPr>
                <w:rFonts w:ascii="Arial" w:hAnsi="Arial"/>
                <w:highlight w:val="cyan"/>
                <w:lang w:eastAsia="zh-CN"/>
              </w:rPr>
              <w:t>Accepted in principle.</w:t>
            </w:r>
          </w:p>
          <w:p w14:paraId="718B610D" w14:textId="25359800" w:rsidR="004E7279" w:rsidRPr="00EE1104" w:rsidRDefault="004E7279" w:rsidP="005939F7">
            <w:pPr>
              <w:rPr>
                <w:rFonts w:ascii="Arial" w:hAnsi="Arial"/>
                <w:lang w:eastAsia="zh-CN"/>
              </w:rPr>
            </w:pPr>
            <w:r w:rsidRPr="004E7279">
              <w:rPr>
                <w:rFonts w:ascii="Arial" w:hAnsi="Arial"/>
                <w:highlight w:val="cyan"/>
                <w:lang w:eastAsia="zh-CN"/>
              </w:rPr>
              <w:t>Implemented according to MCC160 proposal</w:t>
            </w: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22E8A060" w14:textId="77777777" w:rsidR="00F47884" w:rsidRDefault="00F47884" w:rsidP="00F47884">
            <w:pPr>
              <w:autoSpaceDE w:val="0"/>
              <w:autoSpaceDN w:val="0"/>
              <w:adjustRightInd w:val="0"/>
              <w:spacing w:after="0"/>
              <w:rPr>
                <w:rFonts w:ascii="Courier New" w:hAnsi="Courier New" w:cs="Courier New"/>
                <w:lang w:eastAsia="de-DE"/>
              </w:rPr>
            </w:pPr>
          </w:p>
          <w:p w14:paraId="1CFFC02C"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function f_TC_7_1_3_4_1_NR_Step10to23(inout NR_PDCP_SS_State_Type p_NR_PDCP_State, boolean p_WaitforRRCConCmp := false) runs on NR_BASE_PTC</w:t>
            </w:r>
          </w:p>
          <w:p w14:paraId="1A7C283C"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28204DE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octetstring v_IPData := f_IPv4IPv6_IcmpEchoReply(f_LoopbackModeB_IP_Address_UE());</w:t>
            </w:r>
          </w:p>
          <w:p w14:paraId="7A58808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NR_ResourceAllocation_Type v_NR_ResourceAllocation;</w:t>
            </w:r>
          </w:p>
          <w:p w14:paraId="3047F2C5"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NR_UplinkBWP_Type v_NR_UplinkBWP := f_NR_CellInfo_GetUplinkBWP(nr_Cell1, tsc_NR_BWP_Id);</w:t>
            </w:r>
          </w:p>
          <w:p w14:paraId="533931B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SubFrameTiming_Type v_TimingDL;</w:t>
            </w:r>
          </w:p>
          <w:p w14:paraId="54359552"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SubFrameTiming_Type v_TimingUL;</w:t>
            </w:r>
          </w:p>
          <w:p w14:paraId="26AE4215"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v_CellPowerAtT2Cell1_FR1 := -82;</w:t>
            </w:r>
          </w:p>
          <w:p w14:paraId="0629EA9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v_CellPowerAtT2Cell1_FR2 := -82;</w:t>
            </w:r>
          </w:p>
          <w:p w14:paraId="11183C0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v_CellPowerAtT2Cell2_FR1 := -88;</w:t>
            </w:r>
          </w:p>
          <w:p w14:paraId="69C2B3D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v_CellPowerAtT2Cell2_FR2 := -91;</w:t>
            </w:r>
          </w:p>
          <w:p w14:paraId="6D7A829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template(value) NR_CellPowerList_Type v_CellPowerList_AtT2 :=  {</w:t>
            </w:r>
          </w:p>
          <w:p w14:paraId="0FF0D73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cs_NR_CellPower(nr_Cell1, v_CellPowerAtT2Cell1_FR1, v_CellPowerAtT2Cell1_FR2),</w:t>
            </w:r>
          </w:p>
          <w:p w14:paraId="257E06B8"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cs_NR_CellPower(nr_Cell2, v_CellPowerAtT2Cell2_FR1, v_CellPowerAtT2Cell2_FR2)</w:t>
            </w:r>
          </w:p>
          <w:p w14:paraId="6ED4863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//@sic R5-195929 sic@</w:t>
            </w:r>
          </w:p>
          <w:p w14:paraId="6A2E408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integer v_Grants:= 1; //@sic R5s201484 sic@</w:t>
            </w:r>
          </w:p>
          <w:p w14:paraId="0B6F4734"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timer t_Wait:= 5.0;</w:t>
            </w:r>
          </w:p>
          <w:p w14:paraId="470B518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1843BEB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for ENDC RRCReconfigurationComplete is not received, jut one UL Grant is assigned (112 bits)for STATUS PDU</w:t>
            </w:r>
          </w:p>
          <w:p w14:paraId="79F8A3C2"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For NR5GC, RRCReconfigurationComplete is received, 2 Grants (2x112 bits)are assigned, one for RRCReconfigurationComplete and one for STATUS PDU</w:t>
            </w:r>
          </w:p>
          <w:p w14:paraId="52AF408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284BB9B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if ( p_WaitforRRCConCmp) {</w:t>
            </w:r>
          </w:p>
          <w:p w14:paraId="7C2145B3"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v_Grants:=  2;</w:t>
            </w:r>
          </w:p>
          <w:p w14:paraId="237BCD2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5F7A2503" w14:textId="77777777" w:rsidR="008B7086" w:rsidRPr="008B7086" w:rsidRDefault="008B7086" w:rsidP="008B7086">
            <w:pPr>
              <w:autoSpaceDE w:val="0"/>
              <w:autoSpaceDN w:val="0"/>
              <w:adjustRightInd w:val="0"/>
              <w:spacing w:after="0"/>
              <w:rPr>
                <w:rFonts w:ascii="Courier New" w:hAnsi="Courier New" w:cs="Courier New"/>
                <w:lang w:eastAsia="de-DE"/>
              </w:rPr>
            </w:pPr>
          </w:p>
          <w:p w14:paraId="6BEAC7B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10" siclog@</w:t>
            </w:r>
          </w:p>
          <w:p w14:paraId="28FDB43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The SS assigns  UL grant during the Random Access procedure on NR Cell 2 to allow the UE to send only PDCP status report and</w:t>
            </w:r>
          </w:p>
          <w:p w14:paraId="27F6927F"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5 octets PDCP STATUS REPORT + 3 octets RLC header + 2 octets MAC header + 3oct BSR or padding = 13 octets</w:t>
            </w:r>
          </w:p>
          <w:p w14:paraId="395ECBAF"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04B8BF3C"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v_NR_ResourceAllocation := f_NR_ResourceAllocation_UplinkGrant(112, v_NR_UplinkBWP); //@sic R5-198906 sic@</w:t>
            </w:r>
          </w:p>
          <w:p w14:paraId="3E8D1F4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 R5s201484 sic@</w:t>
            </w:r>
          </w:p>
          <w:p w14:paraId="46F6201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v_TimingDL := f_NR_GetNextSendOccasion_DL(nr_Cell2); // Timing of DL</w:t>
            </w:r>
          </w:p>
          <w:p w14:paraId="6B39F3C3"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v_TimingUL := f_NR_GetNextSendOccasion_ULafterDL(nr_Cell2, v_TimingDL, 20);</w:t>
            </w:r>
          </w:p>
          <w:p w14:paraId="29495EC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f_NR_ULGrantConfiguration_StartPeriodicCyclicGrant(nr_Cell2, cs_TimingInfo_NR(v_TimingUL), v_NR_ResourceAllocation, 20, v_Grants);</w:t>
            </w:r>
          </w:p>
          <w:p w14:paraId="7EC5B129" w14:textId="77777777" w:rsidR="008B7086" w:rsidRPr="008B7086" w:rsidRDefault="008B7086" w:rsidP="008B7086">
            <w:pPr>
              <w:autoSpaceDE w:val="0"/>
              <w:autoSpaceDN w:val="0"/>
              <w:adjustRightInd w:val="0"/>
              <w:spacing w:after="0"/>
              <w:rPr>
                <w:rFonts w:ascii="Courier New" w:hAnsi="Courier New" w:cs="Courier New"/>
                <w:lang w:eastAsia="de-DE"/>
              </w:rPr>
            </w:pPr>
          </w:p>
          <w:p w14:paraId="012A6CE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r w:rsidRPr="001C7E3E">
              <w:rPr>
                <w:rFonts w:ascii="Courier New" w:hAnsi="Courier New" w:cs="Courier New"/>
                <w:highlight w:val="yellow"/>
                <w:lang w:eastAsia="de-DE"/>
              </w:rPr>
              <w:t>interleave</w:t>
            </w:r>
            <w:r w:rsidRPr="008B7086">
              <w:rPr>
                <w:rFonts w:ascii="Courier New" w:hAnsi="Courier New" w:cs="Courier New"/>
                <w:lang w:eastAsia="de-DE"/>
              </w:rPr>
              <w:t xml:space="preserve"> {//@sic R5s201484 sic@</w:t>
            </w:r>
          </w:p>
          <w:p w14:paraId="53A1A3D4"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//Receive RRCReconfigurationComplete</w:t>
            </w:r>
          </w:p>
          <w:p w14:paraId="7B16CCC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r w:rsidRPr="001C7E3E">
              <w:rPr>
                <w:rFonts w:ascii="Courier New" w:hAnsi="Courier New" w:cs="Courier New"/>
                <w:highlight w:val="yellow"/>
                <w:lang w:eastAsia="de-DE"/>
              </w:rPr>
              <w:t>[]</w:t>
            </w:r>
            <w:r w:rsidRPr="008B7086">
              <w:rPr>
                <w:rFonts w:ascii="Courier New" w:hAnsi="Courier New" w:cs="Courier New"/>
                <w:lang w:eastAsia="de-DE"/>
              </w:rPr>
              <w:t>SRB.receive(car_NR_SRB1_RrcPdu_IND(nr_Cell2, cr_38508_RRCReconfigurationComplete))</w:t>
            </w:r>
            <w:r w:rsidRPr="001C7E3E">
              <w:rPr>
                <w:rFonts w:ascii="Courier New" w:hAnsi="Courier New" w:cs="Courier New"/>
                <w:highlight w:val="yellow"/>
                <w:lang w:eastAsia="de-DE"/>
              </w:rPr>
              <w:t>{}</w:t>
            </w:r>
          </w:p>
          <w:p w14:paraId="34BB3F58"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0E79E46B"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11" siclog@</w:t>
            </w:r>
          </w:p>
          <w:p w14:paraId="753CA15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//Does the UE send PDCP Control PDUs via RLC-AM RB with the following content to the SS:</w:t>
            </w:r>
          </w:p>
          <w:p w14:paraId="3206FAA6"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//D/C field = 0 (PDCP control PDU) and PDU Type =000, FMC field = 5?</w:t>
            </w:r>
          </w:p>
          <w:p w14:paraId="50CA7D02"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[]DRB.receive (car_NR_DRB_COMMON_IND_PDCP_PDUList_DC(nr_Cell2,</w:t>
            </w:r>
          </w:p>
          <w:p w14:paraId="032A933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p_NR_PDCP_State.DRB_Id,</w:t>
            </w:r>
          </w:p>
          <w:p w14:paraId="135F5904"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cr_RlcBearerRouting_NR(nr_Cell2), //@sic R5s190844 sic@</w:t>
            </w:r>
          </w:p>
          <w:p w14:paraId="4BE6975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6849C25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{cr_NR_PDCP_STATUS_REPORT(5)}))</w:t>
            </w:r>
            <w:r w:rsidRPr="001C7E3E">
              <w:rPr>
                <w:rFonts w:ascii="Courier New" w:hAnsi="Courier New" w:cs="Courier New"/>
                <w:highlight w:val="yellow"/>
                <w:lang w:eastAsia="de-DE"/>
              </w:rPr>
              <w:t>{}</w:t>
            </w:r>
          </w:p>
          <w:p w14:paraId="70B28C74" w14:textId="77777777" w:rsidR="008B7086" w:rsidRPr="008B7086" w:rsidRDefault="008B7086" w:rsidP="008B7086">
            <w:pPr>
              <w:autoSpaceDE w:val="0"/>
              <w:autoSpaceDN w:val="0"/>
              <w:adjustRightInd w:val="0"/>
              <w:spacing w:after="0"/>
              <w:rPr>
                <w:rFonts w:ascii="Courier New" w:hAnsi="Courier New" w:cs="Courier New"/>
                <w:lang w:eastAsia="de-DE"/>
              </w:rPr>
            </w:pPr>
          </w:p>
          <w:p w14:paraId="0CC32518"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3572D36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f_NR_PreliminaryPass(__FILE__, __LINE__, "Step 11");</w:t>
            </w:r>
          </w:p>
          <w:p w14:paraId="1123D28F" w14:textId="77777777" w:rsidR="008B7086" w:rsidRPr="008B7086" w:rsidRDefault="008B7086" w:rsidP="008B7086">
            <w:pPr>
              <w:autoSpaceDE w:val="0"/>
              <w:autoSpaceDN w:val="0"/>
              <w:adjustRightInd w:val="0"/>
              <w:spacing w:after="0"/>
              <w:rPr>
                <w:rFonts w:ascii="Courier New" w:hAnsi="Courier New" w:cs="Courier New"/>
                <w:lang w:eastAsia="de-DE"/>
              </w:rPr>
            </w:pPr>
          </w:p>
          <w:p w14:paraId="265172C5"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if(p_WaitforRRCConCmp){ //@sic R5-204363 sic@</w:t>
            </w:r>
          </w:p>
          <w:p w14:paraId="1DACB99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f_NR_SS_SRBs_DRBs_Release(nr_Cell1, cs_TimingInfo_Now, f_NR_GetActiveDRBs(nr_Cell1)); //@sic R5s200690 sic@</w:t>
            </w:r>
          </w:p>
          <w:p w14:paraId="0658E7BF"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f_NR_SS_SRBs_DRBs_Config(nr_Cell1, cs_TimingInfo_Now, omit);</w:t>
            </w:r>
          </w:p>
          <w:p w14:paraId="1BBF309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10B84FD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09DC11C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12" siclog@</w:t>
            </w:r>
          </w:p>
          <w:p w14:paraId="5AA1A50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//The SS generates a PDCP status report message and sends it to UE: D/C field = 0 (PDCP control PDU)</w:t>
            </w:r>
          </w:p>
          <w:p w14:paraId="0644D2D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//and PDU Type =000, FMC field = 3</w:t>
            </w:r>
          </w:p>
          <w:p w14:paraId="1958442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DRB.send (cas_NR_DRB_COMMON_REQ_PDCP_PDUList (nr_Cell2,</w:t>
            </w:r>
          </w:p>
          <w:p w14:paraId="6A3BC77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p_NR_PDCP_State.DRB_Id,</w:t>
            </w:r>
          </w:p>
          <w:p w14:paraId="1260E426"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2A1D4233"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{cs_NR_PDCP_STATUS_REPORT(2)})); //@sic R5-196261 sic@</w:t>
            </w:r>
          </w:p>
          <w:p w14:paraId="3F81617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66002763" w14:textId="77777777" w:rsid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13" siclog@</w:t>
            </w:r>
          </w:p>
          <w:p w14:paraId="604572A8" w14:textId="77777777" w:rsidR="008B7086" w:rsidRDefault="008B7086" w:rsidP="008B7086">
            <w:pPr>
              <w:autoSpaceDE w:val="0"/>
              <w:autoSpaceDN w:val="0"/>
              <w:adjustRightInd w:val="0"/>
              <w:spacing w:after="0"/>
              <w:rPr>
                <w:rFonts w:ascii="Courier New" w:hAnsi="Courier New" w:cs="Courier New"/>
                <w:lang w:eastAsia="de-DE"/>
              </w:rPr>
            </w:pPr>
          </w:p>
          <w:p w14:paraId="4205BF3D" w14:textId="1C6E7F84" w:rsidR="008B7086" w:rsidRPr="008B7086" w:rsidRDefault="008B7086" w:rsidP="008B708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tc>
      </w:tr>
    </w:tbl>
    <w:p w14:paraId="4B582DC4" w14:textId="77777777" w:rsidR="00235975" w:rsidRDefault="00235975" w:rsidP="00235975">
      <w:pPr>
        <w:spacing w:after="0"/>
        <w:rPr>
          <w:rFonts w:ascii="Arial" w:hAnsi="Arial"/>
          <w:b/>
          <w:lang w:eastAsia="en-GB"/>
        </w:rPr>
      </w:pPr>
      <w:bookmarkStart w:id="15" w:name="OLE_LINK5"/>
      <w:bookmarkStart w:id="16"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5"/>
          <w:bookmarkEnd w:id="16"/>
          <w:p w14:paraId="13AE31E5" w14:textId="77777777" w:rsidR="00235975" w:rsidRPr="005218B1" w:rsidRDefault="00235975" w:rsidP="005939F7">
            <w:pPr>
              <w:autoSpaceDE w:val="0"/>
              <w:autoSpaceDN w:val="0"/>
              <w:adjustRightInd w:val="0"/>
              <w:spacing w:after="0"/>
              <w:rPr>
                <w:rFonts w:ascii="Courier New" w:hAnsi="Courier New" w:cs="Courier New"/>
                <w:lang w:eastAsia="de-DE"/>
              </w:rPr>
            </w:pPr>
            <w:r w:rsidRPr="00EE1104">
              <w:rPr>
                <w:rFonts w:ascii="Courier New" w:hAnsi="Courier New" w:cs="Courier New"/>
                <w:lang w:eastAsia="de-DE"/>
              </w:rPr>
              <w:t xml:space="preserve">  </w:t>
            </w:r>
          </w:p>
          <w:p w14:paraId="68677BB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function f_TC_7_1_3_4_1_NR_Step10to23(inout NR_PDCP_SS_State_Type p_NR_PDCP_State, boolean p_WaitforRRCConCmp := false) runs on NR_BASE_PTC</w:t>
            </w:r>
          </w:p>
          <w:p w14:paraId="6501BFD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0F28B8C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octetstring v_IPData := f_IPv4IPv6_IcmpEchoReply(f_LoopbackModeB_IP_Address_UE());</w:t>
            </w:r>
          </w:p>
          <w:p w14:paraId="28465E53"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NR_ResourceAllocation_Type v_NR_ResourceAllocation;</w:t>
            </w:r>
          </w:p>
          <w:p w14:paraId="2E9D656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NR_UplinkBWP_Type v_NR_UplinkBWP := f_NR_CellInfo_GetUplinkBWP(nr_Cell1, tsc_NR_BWP_Id);</w:t>
            </w:r>
          </w:p>
          <w:p w14:paraId="6748E72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SubFrameTiming_Type v_TimingDL;</w:t>
            </w:r>
          </w:p>
          <w:p w14:paraId="72D9AEB8"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SubFrameTiming_Type v_TimingUL;</w:t>
            </w:r>
          </w:p>
          <w:p w14:paraId="2410AEF9"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v_CellPowerAtT2Cell1_FR1 := -82;</w:t>
            </w:r>
          </w:p>
          <w:p w14:paraId="2F15501D"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v_CellPowerAtT2Cell1_FR2 := -82;</w:t>
            </w:r>
          </w:p>
          <w:p w14:paraId="5FAF3137"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v_CellPowerAtT2Cell2_FR1 := -88;</w:t>
            </w:r>
          </w:p>
          <w:p w14:paraId="5EFFEC29"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v_CellPowerAtT2Cell2_FR2 := -91;</w:t>
            </w:r>
          </w:p>
          <w:p w14:paraId="1B13D14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template(value) NR_CellPowerList_Type v_CellPowerList_AtT2 :=  {</w:t>
            </w:r>
          </w:p>
          <w:p w14:paraId="6250C90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cs_NR_CellPower(nr_Cell1, v_CellPowerAtT2Cell1_FR1, v_CellPowerAtT2Cell1_FR2),</w:t>
            </w:r>
          </w:p>
          <w:p w14:paraId="503D779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cs_NR_CellPower(nr_Cell2, v_CellPowerAtT2Cell2_FR1, v_CellPowerAtT2Cell2_FR2)</w:t>
            </w:r>
          </w:p>
          <w:p w14:paraId="61210E4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//@sic R5-195929 sic@</w:t>
            </w:r>
          </w:p>
          <w:p w14:paraId="4C2EA04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integer v_Grants:= 1; //@sic R5s201484 sic@</w:t>
            </w:r>
          </w:p>
          <w:p w14:paraId="33C68FE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timer t_Wait:= 5.0;</w:t>
            </w:r>
          </w:p>
          <w:p w14:paraId="638AF318" w14:textId="183F3CCF"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r w:rsidRPr="001C7E3E">
              <w:rPr>
                <w:rFonts w:ascii="Courier New" w:hAnsi="Courier New" w:cs="Courier New"/>
                <w:highlight w:val="yellow"/>
                <w:lang w:eastAsia="de-DE"/>
              </w:rPr>
              <w:t>var boolean v_RRCConCmp := false;</w:t>
            </w:r>
            <w:r w:rsidRPr="00336908">
              <w:rPr>
                <w:rFonts w:ascii="Courier New" w:hAnsi="Courier New" w:cs="Courier New"/>
                <w:lang w:eastAsia="de-DE"/>
              </w:rPr>
              <w:t xml:space="preserve"> </w:t>
            </w:r>
          </w:p>
          <w:p w14:paraId="649CD4A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6F9805CD"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for ENDC RRCReconfigurationComplete is not received, jut one UL Grant is assigned (112 bits)for STATUS PDU</w:t>
            </w:r>
          </w:p>
          <w:p w14:paraId="36238D9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For NR5GC, RRCReconfigurationComplete is received, 2 Grants (2x112 bits)are assigned, one for RRCReconfigurationComplete and one for STATUS PDU</w:t>
            </w:r>
          </w:p>
          <w:p w14:paraId="0CFAFCDF"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13C3C0E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if ( p_WaitforRRCConCmp) {</w:t>
            </w:r>
          </w:p>
          <w:p w14:paraId="57CBC86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v_Grants:=  2;</w:t>
            </w:r>
          </w:p>
          <w:p w14:paraId="3FD45F5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5159E4AB" w14:textId="77777777" w:rsidR="00336908" w:rsidRPr="00336908" w:rsidRDefault="00336908" w:rsidP="00336908">
            <w:pPr>
              <w:autoSpaceDE w:val="0"/>
              <w:autoSpaceDN w:val="0"/>
              <w:adjustRightInd w:val="0"/>
              <w:spacing w:after="0"/>
              <w:rPr>
                <w:rFonts w:ascii="Courier New" w:hAnsi="Courier New" w:cs="Courier New"/>
                <w:lang w:eastAsia="de-DE"/>
              </w:rPr>
            </w:pPr>
          </w:p>
          <w:p w14:paraId="00A6551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//@siclog "Step 10" siclog@</w:t>
            </w:r>
          </w:p>
          <w:p w14:paraId="081ABBC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The SS assigns  UL grant during the Random Access procedure on NR Cell 2 to allow the UE to send only PDCP status report and</w:t>
            </w:r>
          </w:p>
          <w:p w14:paraId="04A1ACA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5 octets PDCP STATUS REPORT + 3 octets RLC header + 2 octets MAC header + 3oct BSR or padding = 13 octets</w:t>
            </w:r>
          </w:p>
          <w:p w14:paraId="4968C02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52A116BC"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v_NR_ResourceAllocation := f_NR_ResourceAllocation_UplinkGrant(112, v_NR_UplinkBWP); //@sic R5-198906 sic@</w:t>
            </w:r>
          </w:p>
          <w:p w14:paraId="08F21C0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 R5s201484 sic@</w:t>
            </w:r>
          </w:p>
          <w:p w14:paraId="4B2A7B2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v_TimingDL := f_NR_GetNextSendOccasion_DL(nr_Cell2); // Timing of DL</w:t>
            </w:r>
          </w:p>
          <w:p w14:paraId="37C2967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v_TimingUL := f_NR_GetNextSendOccasion_ULafterDL(nr_Cell2, v_TimingDL, 20);</w:t>
            </w:r>
          </w:p>
          <w:p w14:paraId="3F1398F7"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f_NR_ULGrantConfiguration_StartPeriodicCyclicGrant(nr_Cell2, cs_TimingInfo_NR(v_TimingUL), v_NR_ResourceAllocation, 20, v_Grants);</w:t>
            </w:r>
          </w:p>
          <w:p w14:paraId="6DE022FB" w14:textId="77777777" w:rsidR="00336908" w:rsidRPr="00336908" w:rsidRDefault="00336908" w:rsidP="00336908">
            <w:pPr>
              <w:autoSpaceDE w:val="0"/>
              <w:autoSpaceDN w:val="0"/>
              <w:adjustRightInd w:val="0"/>
              <w:spacing w:after="0"/>
              <w:rPr>
                <w:rFonts w:ascii="Courier New" w:hAnsi="Courier New" w:cs="Courier New"/>
                <w:lang w:eastAsia="de-DE"/>
              </w:rPr>
            </w:pPr>
          </w:p>
          <w:p w14:paraId="4AAADC9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r w:rsidRPr="001C7E3E">
              <w:rPr>
                <w:rFonts w:ascii="Courier New" w:hAnsi="Courier New" w:cs="Courier New"/>
                <w:highlight w:val="yellow"/>
                <w:lang w:eastAsia="de-DE"/>
              </w:rPr>
              <w:t>alt</w:t>
            </w:r>
            <w:r w:rsidRPr="00336908">
              <w:rPr>
                <w:rFonts w:ascii="Courier New" w:hAnsi="Courier New" w:cs="Courier New"/>
                <w:lang w:eastAsia="de-DE"/>
              </w:rPr>
              <w:t xml:space="preserve"> {//@sic R5s201484 sic@</w:t>
            </w:r>
          </w:p>
          <w:p w14:paraId="17DC5103"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//Receive RRCReconfigurationComplete</w:t>
            </w:r>
          </w:p>
          <w:p w14:paraId="7A1CAB9D" w14:textId="51B95202"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r w:rsidRPr="00D96A7C">
              <w:rPr>
                <w:rFonts w:ascii="Courier New" w:hAnsi="Courier New" w:cs="Courier New"/>
                <w:highlight w:val="yellow"/>
                <w:lang w:eastAsia="de-DE"/>
              </w:rPr>
              <w:t>[p_WaitforRRCConCmp]</w:t>
            </w:r>
            <w:r w:rsidRPr="00336908">
              <w:rPr>
                <w:rFonts w:ascii="Courier New" w:hAnsi="Courier New" w:cs="Courier New"/>
                <w:lang w:eastAsia="de-DE"/>
              </w:rPr>
              <w:t xml:space="preserve">SRB.receive(car_NR_SRB1_RrcPdu_IND(nr_Cell2, cr_38508_RRCReconfigurationComplete)){    </w:t>
            </w:r>
          </w:p>
          <w:p w14:paraId="38F0A9D6" w14:textId="77777777" w:rsidR="00336908" w:rsidRPr="00FF306D" w:rsidRDefault="00336908" w:rsidP="00336908">
            <w:pPr>
              <w:autoSpaceDE w:val="0"/>
              <w:autoSpaceDN w:val="0"/>
              <w:adjustRightInd w:val="0"/>
              <w:spacing w:after="0"/>
              <w:rPr>
                <w:rFonts w:ascii="Courier New" w:hAnsi="Courier New" w:cs="Courier New"/>
                <w:highlight w:val="yellow"/>
                <w:lang w:eastAsia="de-DE"/>
              </w:rPr>
            </w:pPr>
            <w:r w:rsidRPr="00336908">
              <w:rPr>
                <w:rFonts w:ascii="Courier New" w:hAnsi="Courier New" w:cs="Courier New"/>
                <w:lang w:eastAsia="de-DE"/>
              </w:rPr>
              <w:t xml:space="preserve">         </w:t>
            </w:r>
            <w:r w:rsidRPr="00FF306D">
              <w:rPr>
                <w:rFonts w:ascii="Courier New" w:hAnsi="Courier New" w:cs="Courier New"/>
                <w:highlight w:val="yellow"/>
                <w:lang w:eastAsia="de-DE"/>
              </w:rPr>
              <w:t>v_RRCConCmp := true;</w:t>
            </w:r>
          </w:p>
          <w:p w14:paraId="03B03DB4" w14:textId="77777777" w:rsidR="00336908" w:rsidRPr="00336908" w:rsidRDefault="00336908" w:rsidP="00336908">
            <w:pPr>
              <w:autoSpaceDE w:val="0"/>
              <w:autoSpaceDN w:val="0"/>
              <w:adjustRightInd w:val="0"/>
              <w:spacing w:after="0"/>
              <w:rPr>
                <w:rFonts w:ascii="Courier New" w:hAnsi="Courier New" w:cs="Courier New"/>
                <w:lang w:eastAsia="de-DE"/>
              </w:rPr>
            </w:pPr>
            <w:r w:rsidRPr="00FF306D">
              <w:rPr>
                <w:rFonts w:ascii="Courier New" w:hAnsi="Courier New" w:cs="Courier New"/>
                <w:highlight w:val="yellow"/>
                <w:lang w:eastAsia="de-DE"/>
              </w:rPr>
              <w:t xml:space="preserve">         repeat;</w:t>
            </w:r>
          </w:p>
          <w:p w14:paraId="1B3BD66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w:t>
            </w:r>
          </w:p>
          <w:p w14:paraId="619C966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//@siclog "Step 11" siclog@</w:t>
            </w:r>
          </w:p>
          <w:p w14:paraId="4F43436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//Does the UE send PDCP Control PDUs via RLC-AM RB with the following content to the SS:</w:t>
            </w:r>
          </w:p>
          <w:p w14:paraId="627E0A5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//D/C field = 0 (PDCP control PDU) and PDU Type =000, FMC field = 5?</w:t>
            </w:r>
          </w:p>
          <w:p w14:paraId="18601E87"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[]DRB.receive (car_NR_DRB_COMMON_IND_PDCP_PDUList_DC(nr_Cell2,</w:t>
            </w:r>
          </w:p>
          <w:p w14:paraId="3A7FCFE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p_NR_PDCP_State.DRB_Id,</w:t>
            </w:r>
          </w:p>
          <w:p w14:paraId="54568C01"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cr_RlcBearerRouting_NR(nr_Cell2), //@sic R5s190844 sic@</w:t>
            </w:r>
          </w:p>
          <w:p w14:paraId="1745F51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71D7DDA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{cr_NR_PDCP_STATUS_REPORT(5)})){</w:t>
            </w:r>
          </w:p>
          <w:p w14:paraId="015E2968" w14:textId="35B7A9C9" w:rsidR="00336908" w:rsidRPr="00FF306D" w:rsidRDefault="00336908" w:rsidP="00336908">
            <w:pPr>
              <w:autoSpaceDE w:val="0"/>
              <w:autoSpaceDN w:val="0"/>
              <w:adjustRightInd w:val="0"/>
              <w:spacing w:after="0"/>
              <w:rPr>
                <w:rFonts w:ascii="Courier New" w:hAnsi="Courier New" w:cs="Courier New"/>
                <w:highlight w:val="yellow"/>
                <w:lang w:eastAsia="de-DE"/>
              </w:rPr>
            </w:pPr>
            <w:r w:rsidRPr="00336908">
              <w:rPr>
                <w:rFonts w:ascii="Courier New" w:hAnsi="Courier New" w:cs="Courier New"/>
                <w:lang w:eastAsia="de-DE"/>
              </w:rPr>
              <w:t xml:space="preserve">         </w:t>
            </w:r>
            <w:r w:rsidRPr="00FF306D">
              <w:rPr>
                <w:rFonts w:ascii="Courier New" w:hAnsi="Courier New" w:cs="Courier New"/>
                <w:highlight w:val="yellow"/>
                <w:lang w:eastAsia="de-DE"/>
              </w:rPr>
              <w:t xml:space="preserve">if ( (p_WaitforRRCConCmp) and (not v_RRCConCmp)){    </w:t>
            </w:r>
          </w:p>
          <w:p w14:paraId="14672C03" w14:textId="77777777" w:rsidR="00336908" w:rsidRPr="00FF306D" w:rsidRDefault="00336908" w:rsidP="00336908">
            <w:pPr>
              <w:autoSpaceDE w:val="0"/>
              <w:autoSpaceDN w:val="0"/>
              <w:adjustRightInd w:val="0"/>
              <w:spacing w:after="0"/>
              <w:rPr>
                <w:rFonts w:ascii="Courier New" w:hAnsi="Courier New" w:cs="Courier New"/>
                <w:highlight w:val="yellow"/>
                <w:lang w:eastAsia="de-DE"/>
              </w:rPr>
            </w:pPr>
            <w:r w:rsidRPr="00FF306D">
              <w:rPr>
                <w:rFonts w:ascii="Courier New" w:hAnsi="Courier New" w:cs="Courier New"/>
                <w:highlight w:val="yellow"/>
                <w:lang w:eastAsia="de-DE"/>
              </w:rPr>
              <w:t xml:space="preserve">            repeat;</w:t>
            </w:r>
          </w:p>
          <w:p w14:paraId="55102F87" w14:textId="77777777" w:rsidR="00336908" w:rsidRPr="00336908" w:rsidRDefault="00336908" w:rsidP="00336908">
            <w:pPr>
              <w:autoSpaceDE w:val="0"/>
              <w:autoSpaceDN w:val="0"/>
              <w:adjustRightInd w:val="0"/>
              <w:spacing w:after="0"/>
              <w:rPr>
                <w:rFonts w:ascii="Courier New" w:hAnsi="Courier New" w:cs="Courier New"/>
                <w:lang w:eastAsia="de-DE"/>
              </w:rPr>
            </w:pPr>
            <w:r w:rsidRPr="00FF306D">
              <w:rPr>
                <w:rFonts w:ascii="Courier New" w:hAnsi="Courier New" w:cs="Courier New"/>
                <w:highlight w:val="yellow"/>
                <w:lang w:eastAsia="de-DE"/>
              </w:rPr>
              <w:t xml:space="preserve">         }</w:t>
            </w:r>
          </w:p>
          <w:p w14:paraId="68FC3B79"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w:t>
            </w:r>
          </w:p>
          <w:p w14:paraId="2F8288FE" w14:textId="77777777" w:rsidR="00336908" w:rsidRPr="00336908" w:rsidRDefault="00336908" w:rsidP="00336908">
            <w:pPr>
              <w:autoSpaceDE w:val="0"/>
              <w:autoSpaceDN w:val="0"/>
              <w:adjustRightInd w:val="0"/>
              <w:spacing w:after="0"/>
              <w:rPr>
                <w:rFonts w:ascii="Courier New" w:hAnsi="Courier New" w:cs="Courier New"/>
                <w:lang w:eastAsia="de-DE"/>
              </w:rPr>
            </w:pPr>
          </w:p>
          <w:p w14:paraId="3DCE51A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2F1FB4FC"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f_NR_PreliminaryPass(__FILE__, __LINE__, "Step 11");</w:t>
            </w:r>
          </w:p>
          <w:p w14:paraId="6E6EF34C" w14:textId="77777777" w:rsidR="00336908" w:rsidRPr="00336908" w:rsidRDefault="00336908" w:rsidP="00336908">
            <w:pPr>
              <w:autoSpaceDE w:val="0"/>
              <w:autoSpaceDN w:val="0"/>
              <w:adjustRightInd w:val="0"/>
              <w:spacing w:after="0"/>
              <w:rPr>
                <w:rFonts w:ascii="Courier New" w:hAnsi="Courier New" w:cs="Courier New"/>
                <w:lang w:eastAsia="de-DE"/>
              </w:rPr>
            </w:pPr>
          </w:p>
          <w:p w14:paraId="31789CF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if(p_WaitforRRCConCmp){ //@sic R5-204363 sic@</w:t>
            </w:r>
          </w:p>
          <w:p w14:paraId="7B29F74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f_NR_SS_SRBs_DRBs_Release(nr_Cell1, cs_TimingInfo_Now, f_NR_GetActiveDRBs(nr_Cell1)); //@sic R5s200690 sic@</w:t>
            </w:r>
          </w:p>
          <w:p w14:paraId="14017428"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f_NR_SS_SRBs_DRBs_Config(nr_Cell1, cs_TimingInfo_Now, omit);</w:t>
            </w:r>
          </w:p>
          <w:p w14:paraId="16D1F016"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0EF42F6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48CB006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//@siclog "Step 12" siclog@</w:t>
            </w:r>
          </w:p>
          <w:p w14:paraId="2EDB003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//The SS generates a PDCP status report message and sends it to UE: D/C field = 0 (PDCP control PDU)</w:t>
            </w:r>
          </w:p>
          <w:p w14:paraId="22A398B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//and PDU Type =000, FMC field = 3</w:t>
            </w:r>
          </w:p>
          <w:p w14:paraId="7927804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DRB.send (cas_NR_DRB_COMMON_REQ_PDCP_PDUList (nr_Cell2,</w:t>
            </w:r>
          </w:p>
          <w:p w14:paraId="7B71C43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p_NR_PDCP_State.DRB_Id,</w:t>
            </w:r>
          </w:p>
          <w:p w14:paraId="56806AE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17914D46"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{cs_NR_PDCP_STATUS_REPORT(2)})); //@sic R5-196261 sic@</w:t>
            </w:r>
          </w:p>
          <w:p w14:paraId="3C4E42D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4D63D09F" w14:textId="2167AFE4" w:rsidR="00F47884" w:rsidRPr="00CA4CF2" w:rsidRDefault="00336908" w:rsidP="00336908">
            <w:pPr>
              <w:autoSpaceDE w:val="0"/>
              <w:autoSpaceDN w:val="0"/>
              <w:adjustRightInd w:val="0"/>
              <w:spacing w:after="0"/>
              <w:rPr>
                <w:rFonts w:ascii="Courier New" w:hAnsi="Courier New" w:cs="Courier New"/>
                <w:b/>
                <w:lang w:eastAsia="en-GB"/>
              </w:rPr>
            </w:pPr>
            <w:r w:rsidRPr="00336908">
              <w:rPr>
                <w:rFonts w:ascii="Courier New" w:hAnsi="Courier New" w:cs="Courier New"/>
                <w:lang w:eastAsia="de-DE"/>
              </w:rPr>
              <w:t xml:space="preserve">   //@siclog "Step 13" siclog@</w:t>
            </w:r>
          </w:p>
        </w:tc>
      </w:tr>
    </w:tbl>
    <w:p w14:paraId="35538520" w14:textId="048CBB36" w:rsidR="001E41F3" w:rsidRDefault="001E41F3">
      <w:pPr>
        <w:rPr>
          <w:noProof/>
        </w:rPr>
      </w:pPr>
    </w:p>
    <w:p w14:paraId="047945F7" w14:textId="77777777" w:rsidR="004E7279" w:rsidRDefault="004E7279" w:rsidP="004E7279">
      <w:pPr>
        <w:rPr>
          <w:rFonts w:ascii="Arial" w:hAnsi="Arial"/>
          <w:b/>
          <w:highlight w:val="cyan"/>
          <w:lang w:eastAsia="ja-JP"/>
        </w:rPr>
      </w:pPr>
      <w:r w:rsidRPr="004A62FA">
        <w:rPr>
          <w:rFonts w:ascii="Arial" w:hAnsi="Arial"/>
          <w:b/>
          <w:highlight w:val="cyan"/>
          <w:lang w:eastAsia="ja-JP"/>
        </w:rPr>
        <w:t>MCC160 proposed implementation</w:t>
      </w:r>
    </w:p>
    <w:p w14:paraId="7CCEBEF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function f_TC_7_1_3_4_1_NR_Step10to23(inout NR_PDCP_SS_State_Type p_NR_PDCP_State, boolean p_WaitforRRCConCmp := false) runs on NR_BASE_PTC</w:t>
      </w:r>
    </w:p>
    <w:p w14:paraId="2280A4A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C38966C"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octetstring v_IPData := f_IPv4IPv6_IcmpEchoReply(f_LoopbackModeB_IP_Address_UE());</w:t>
      </w:r>
    </w:p>
    <w:p w14:paraId="61EF7038"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NR_ResourceAllocation_Type v_NR_ResourceAllocation;</w:t>
      </w:r>
    </w:p>
    <w:p w14:paraId="39B0FD0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NR_UplinkBWP_Type v_NR_UplinkBWP := f_NR_CellInfo_GetUplinkBWP(nr_Cell1, tsc_NR_BWP_Id);</w:t>
      </w:r>
    </w:p>
    <w:p w14:paraId="55E77923"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SubFrameTiming_Type v_TimingDL;</w:t>
      </w:r>
    </w:p>
    <w:p w14:paraId="2C1F292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SubFrameTiming_Type v_TimingUL;</w:t>
      </w:r>
    </w:p>
    <w:p w14:paraId="4279A2A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NR_AbsoluteCellPower_Type v_CellPowerAtT2Cell1_FR1 := -82;</w:t>
      </w:r>
    </w:p>
    <w:p w14:paraId="4F623F2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NR_AbsoluteCellPower_Type v_CellPowerAtT2Cell1_FR2 := -82;</w:t>
      </w:r>
    </w:p>
    <w:p w14:paraId="071CB9FF"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NR_AbsoluteCellPower_Type v_CellPowerAtT2Cell2_FR1 := -88;</w:t>
      </w:r>
    </w:p>
    <w:p w14:paraId="7418196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NR_AbsoluteCellPower_Type v_CellPowerAtT2Cell2_FR2 := -91;</w:t>
      </w:r>
    </w:p>
    <w:p w14:paraId="5B93F70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template(value) NR_CellPowerList_Type v_CellPowerList_AtT2 :=  {</w:t>
      </w:r>
    </w:p>
    <w:p w14:paraId="5678F41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cs_NR_CellPower(nr_Cell1, v_CellPowerAtT2Cell1_FR1, v_CellPowerAtT2Cell1_FR2),</w:t>
      </w:r>
    </w:p>
    <w:p w14:paraId="79396F7F"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cs_NR_CellPower(nr_Cell2, v_CellPowerAtT2Cell2_FR1, v_CellPowerAtT2Cell2_FR2)</w:t>
      </w:r>
    </w:p>
    <w:p w14:paraId="2B77441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//@sic R5-195929 sic@</w:t>
      </w:r>
    </w:p>
    <w:p w14:paraId="197CD27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integer v_Grants:= 1; //@sic R5s201484 sic@</w:t>
      </w:r>
    </w:p>
    <w:p w14:paraId="64A224F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timer t_Wait:= 5.0;</w:t>
      </w:r>
    </w:p>
    <w:p w14:paraId="3B70475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5D6D658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for ENDC RRCReconfigurationComplete is not received, just one UL Grant is assigned (112 bits)for STATUS PDU</w:t>
      </w:r>
    </w:p>
    <w:p w14:paraId="48DD3AE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For NR5GC, RRCReconfigurationComplete is received, 2 Grants (2x112 bits)are assigned, one for RRCReconfigurationComplete and one for STATUS PDU</w:t>
      </w:r>
    </w:p>
    <w:p w14:paraId="6A2A36C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7083DE88"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if ( p_WaitforRRCConCmp) {</w:t>
      </w:r>
    </w:p>
    <w:p w14:paraId="0DFD05B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v_Grants:=  2;</w:t>
      </w:r>
    </w:p>
    <w:p w14:paraId="3ED1E0B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14A71AD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p>
    <w:p w14:paraId="69BD405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10" siclog@</w:t>
      </w:r>
    </w:p>
    <w:p w14:paraId="1C5AE13E"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The SS assigns  UL grant during the Random Access procedure on NR Cell 2 to allow the UE to send only PDCP status report and</w:t>
      </w:r>
    </w:p>
    <w:p w14:paraId="657FB68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5 octets PDCP STATUS REPORT + 3 octets RLC header + 2 octets MAC header + 3oct BSR or padding = 13 octets</w:t>
      </w:r>
    </w:p>
    <w:p w14:paraId="6F89486E"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00AC8E7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v_NR_ResourceAllocation := f_NR_ResourceAllocation_UplinkGrant(112, v_NR_UplinkBWP); //@sic R5-198906 sic@</w:t>
      </w:r>
    </w:p>
    <w:p w14:paraId="76E1168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 R5s201484 sic@</w:t>
      </w:r>
    </w:p>
    <w:p w14:paraId="34295F6E"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v_TimingDL := f_NR_GetNextSendOccasion_DL(nr_Cell2); // Timing of DL</w:t>
      </w:r>
    </w:p>
    <w:p w14:paraId="323EDB0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v_TimingUL := f_NR_GetNextSendOccasion_ULafterDL(nr_Cell2, v_TimingDL, 20);</w:t>
      </w:r>
    </w:p>
    <w:p w14:paraId="30663E4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f_NR_ULGrantConfiguration_StartPeriodicCyclicGrant(nr_Cell2, cs_TimingInfo_NR(v_TimingUL), v_NR_ResourceAllocation, 20, v_Grants);</w:t>
      </w:r>
    </w:p>
    <w:p w14:paraId="5D6F878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1AB005B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6DD7062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r w:rsidRPr="00394E38">
        <w:rPr>
          <w:noProof/>
          <w:highlight w:val="cyan"/>
        </w:rPr>
        <w:t>if ( p_WaitforRRCConCmp) {//@sic R5s210032 sic@</w:t>
      </w:r>
    </w:p>
    <w:p w14:paraId="6D130DF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interleave {//@sic R5s201484 sic@</w:t>
      </w:r>
    </w:p>
    <w:p w14:paraId="0F0C48E7"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//Receive RRCReconfigurationComplete</w:t>
      </w:r>
    </w:p>
    <w:p w14:paraId="65557CF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[]SRB.receive(car_NR_SRB1_RrcPdu_IND(nr_Cell2, cr_38508_RRCReconfigurationComplete)){}</w:t>
      </w:r>
    </w:p>
    <w:p w14:paraId="1BA8E328"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91F48E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11" siclog@</w:t>
      </w:r>
    </w:p>
    <w:p w14:paraId="003D8C4F"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//Does the UE send PDCP Control PDUs via RLC-AM RB with the following content to the SS:</w:t>
      </w:r>
    </w:p>
    <w:p w14:paraId="543C6EDE"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//D/C field = 0 (PDCP control PDU) and PDU Type =000, FMC field = 5?</w:t>
      </w:r>
    </w:p>
    <w:p w14:paraId="2D760F0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[]DRB.receive (car_NR_DRB_COMMON_IND_PDCP_PDUList_DC(nr_Cell2,</w:t>
      </w:r>
    </w:p>
    <w:p w14:paraId="252B08E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p_NR_PDCP_State.DRB_Id,</w:t>
      </w:r>
    </w:p>
    <w:p w14:paraId="7F01A12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cr_RlcBearerRouting_NR(nr_Cell2), //@sic R5s190844 sic@</w:t>
      </w:r>
    </w:p>
    <w:p w14:paraId="7C90D63E"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5B7810D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{cr_NR_PDCP_STATUS_REPORT(5)})){}</w:t>
      </w:r>
    </w:p>
    <w:p w14:paraId="282A0B5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p>
    <w:p w14:paraId="700244F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221CF70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4C3D70AE"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Pr>
          <w:noProof/>
        </w:rPr>
        <w:t xml:space="preserve">    </w:t>
      </w:r>
      <w:r w:rsidRPr="00394E38">
        <w:rPr>
          <w:noProof/>
          <w:highlight w:val="cyan"/>
        </w:rPr>
        <w:t>else{</w:t>
      </w:r>
    </w:p>
    <w:p w14:paraId="6C189255"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//@siclog "Step 11" siclog@</w:t>
      </w:r>
    </w:p>
    <w:p w14:paraId="05B2BFE4"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//Does the UE send PDCP Control PDUs via RLC-AM RB with the following content to the SS:</w:t>
      </w:r>
    </w:p>
    <w:p w14:paraId="35784ECB"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//D/C field = 0 (PDCP control PDU) and PDU Type =000, FMC field = 5?</w:t>
      </w:r>
    </w:p>
    <w:p w14:paraId="637387BA"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DRB.receive (car_NR_DRB_COMMON_IND_PDCP_PDUList_DC(nr_Cell2,</w:t>
      </w:r>
    </w:p>
    <w:p w14:paraId="622ADD6F"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p_NR_PDCP_State.DRB_Id,</w:t>
      </w:r>
    </w:p>
    <w:p w14:paraId="217DD6A0"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cr_RlcBearerRouting_NR(nr_Cell2), //@sic R5s190844 sic@</w:t>
      </w:r>
    </w:p>
    <w:p w14:paraId="739F6FCB"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w:t>
      </w:r>
    </w:p>
    <w:p w14:paraId="4690BD60"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{cr_NR_PDCP_STATUS_REPORT(5)})){}</w:t>
      </w:r>
    </w:p>
    <w:p w14:paraId="39BDE4D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sidRPr="00394E38">
        <w:rPr>
          <w:noProof/>
          <w:highlight w:val="cyan"/>
        </w:rPr>
        <w:t xml:space="preserve">    }</w:t>
      </w:r>
    </w:p>
    <w:p w14:paraId="44FFF0B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f_NR_PreliminaryPass(__FILE__, __LINE__, "Step 11");</w:t>
      </w:r>
    </w:p>
    <w:p w14:paraId="29C20DDF" w14:textId="77777777" w:rsidR="004E7279" w:rsidRDefault="004E7279" w:rsidP="004E7279">
      <w:pPr>
        <w:pBdr>
          <w:top w:val="single" w:sz="4" w:space="1" w:color="auto"/>
          <w:left w:val="single" w:sz="4" w:space="1" w:color="auto"/>
          <w:bottom w:val="single" w:sz="4" w:space="1" w:color="auto"/>
          <w:right w:val="single" w:sz="4" w:space="1" w:color="auto"/>
        </w:pBdr>
        <w:rPr>
          <w:noProof/>
        </w:rPr>
      </w:pPr>
    </w:p>
    <w:p w14:paraId="149AEDBE"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if(p_WaitforRRCConCmp){ //@sic R5-204363 sic@</w:t>
      </w:r>
    </w:p>
    <w:p w14:paraId="169F61A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f_NR_SS_SRBs_DRBs_Release(nr_Cell1, cs_TimingInfo_Now, f_NR_GetActiveDRBs(nr_Cell1)); //@sic R5s200690 sic@</w:t>
      </w:r>
    </w:p>
    <w:p w14:paraId="7B72E08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f_NR_SS_SRBs_DRBs_Config(nr_Cell1, cs_TimingInfo_Now, omit);</w:t>
      </w:r>
    </w:p>
    <w:p w14:paraId="011D254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562B636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5991BED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12" siclog@</w:t>
      </w:r>
    </w:p>
    <w:p w14:paraId="475206AE"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//The SS generates a PDCP status report message and sends it to UE: D/C field = 0 (PDCP control PDU)</w:t>
      </w:r>
    </w:p>
    <w:p w14:paraId="30D7283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//and PDU Type =000, FMC field = 3</w:t>
      </w:r>
    </w:p>
    <w:p w14:paraId="492F7CA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DRB.send (cas_NR_DRB_COMMON_REQ_PDCP_PDUList (nr_Cell2,</w:t>
      </w:r>
    </w:p>
    <w:p w14:paraId="3DCD2FD7"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p_NR_PDCP_State.DRB_Id,</w:t>
      </w:r>
    </w:p>
    <w:p w14:paraId="03B10E8C"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A87B04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{cs_NR_PDCP_STATUS_REPORT(2)})); //@sic R5-196261 sic@</w:t>
      </w:r>
    </w:p>
    <w:p w14:paraId="02818B9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ED457B3"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13" siclog@</w:t>
      </w:r>
    </w:p>
    <w:p w14:paraId="73354AF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The SS starts the UL default grant transmission.</w:t>
      </w:r>
    </w:p>
    <w:p w14:paraId="5E88D30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f_NR_ULGrantConfiguration_Start(nr_Cell2);</w:t>
      </w:r>
    </w:p>
    <w:p w14:paraId="42144E2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2006A76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15" siclog@</w:t>
      </w:r>
    </w:p>
    <w:p w14:paraId="3A51CD1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p_NR_PDCP_State.RX_NEXT:= 2;//@sic R5-196261 sic@</w:t>
      </w:r>
    </w:p>
    <w:p w14:paraId="6F36236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//The UE sends the PDCP Data PDU</w:t>
      </w:r>
    </w:p>
    <w:p w14:paraId="0AF81E47"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f_NR_PDCP_Recv(p_NR_PDCP_State, nr_Cell2, v_IPData, cr_RlcBearerRouting_NR(nr_Cell2));//@sic R5s200063 sic@</w:t>
      </w:r>
    </w:p>
    <w:p w14:paraId="6BAE3BC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f_NR_PDCP_Recv(p_NR_PDCP_State, nr_Cell2, v_IPData, cr_RlcBearerRouting_NR(nr_Cell2));</w:t>
      </w:r>
    </w:p>
    <w:p w14:paraId="1637D45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f_NR_PDCP_Recv(p_NR_PDCP_State, nr_Cell2, v_IPData, cr_RlcBearerRouting_NR(nr_Cell2));</w:t>
      </w:r>
    </w:p>
    <w:p w14:paraId="76D9536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f_NR_PreliminaryPass(__FILE__, __LINE__, "Step 15");</w:t>
      </w:r>
    </w:p>
    <w:p w14:paraId="0A60D1A3"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F57179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16" siclog@</w:t>
      </w:r>
    </w:p>
    <w:p w14:paraId="0B307FE8"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//The SS sends the PDCP Data PDU#5</w:t>
      </w:r>
    </w:p>
    <w:p w14:paraId="5EA7936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p_NR_PDCP_State.TX_NEXT:= 5;</w:t>
      </w:r>
    </w:p>
    <w:p w14:paraId="5DCF22D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f_NR_PDCP_Send(p_NR_PDCP_State, nr_Cell2, v_IPData);</w:t>
      </w:r>
    </w:p>
    <w:p w14:paraId="6E77BFE8"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030A1D8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17" siclog@</w:t>
      </w:r>
    </w:p>
    <w:p w14:paraId="361B431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//The UE sends the PDCP Data PDU#5</w:t>
      </w:r>
    </w:p>
    <w:p w14:paraId="4EE8D58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f_NR_PDCP_Recv(p_NR_PDCP_State, nr_Cell2, v_IPData, cr_RlcBearerRouting_NR(nr_Cell2));</w:t>
      </w:r>
    </w:p>
    <w:p w14:paraId="555420D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177CA39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20" siclog@</w:t>
      </w:r>
    </w:p>
    <w:p w14:paraId="239B7B6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//SS transmits a PDCP Data PDU containing one PDCP SDU#7</w:t>
      </w:r>
    </w:p>
    <w:p w14:paraId="1EDA82E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p_NR_PDCP_State.TX_NEXT:= 7;</w:t>
      </w:r>
    </w:p>
    <w:p w14:paraId="3FDB9E6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p_NR_PDCP_State.RX_NEXT:= 7;</w:t>
      </w:r>
    </w:p>
    <w:p w14:paraId="67586C6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//The SS sends the PDCP Data PDU</w:t>
      </w:r>
    </w:p>
    <w:p w14:paraId="46443C0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f_NR_PDCP_Send(p_NR_PDCP_State, nr_Cell2, v_IPData);</w:t>
      </w:r>
    </w:p>
    <w:p w14:paraId="42BEEB3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152C30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21" siclog@</w:t>
      </w:r>
    </w:p>
    <w:p w14:paraId="4F10847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//Check: Does the UE transmit a PDCP DATA PDU#7 on NR Cell 2?</w:t>
      </w:r>
    </w:p>
    <w:p w14:paraId="47B58C9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t_Wait.start;</w:t>
      </w:r>
    </w:p>
    <w:p w14:paraId="1ADE3BE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alt {</w:t>
      </w:r>
    </w:p>
    <w:p w14:paraId="5AAD646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DRB.receive(car_NR_DRB_COMMON_IND_PDCP_PDUList(nr_Cell2, p_NR_PDCP_State.DRB_Id)) {</w:t>
      </w:r>
    </w:p>
    <w:p w14:paraId="48F1F94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t_Wait.stop;</w:t>
      </w:r>
    </w:p>
    <w:p w14:paraId="05F49FD7"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f_NR_SetVerdictFailOrInconc(__FILE__, __LINE__, "Step 21");</w:t>
      </w:r>
    </w:p>
    <w:p w14:paraId="14A4B16E"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0D3796E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t_Wait.timeout{}</w:t>
      </w:r>
    </w:p>
    <w:p w14:paraId="28A458B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43EBF437"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4E04C15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21A" siclog@</w:t>
      </w:r>
    </w:p>
    <w:p w14:paraId="277AEF6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f_NR_ULGrantConfiguration_Stop(nr_Cell1); //@sic R5-190752 sic@</w:t>
      </w:r>
    </w:p>
    <w:p w14:paraId="323EAAA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22" siclog@</w:t>
      </w:r>
    </w:p>
    <w:p w14:paraId="292625B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//The SS changes NR Cell 1 and NR Cell 2 parameters according to row "T2" in Table 7.1.3.4.1.3.1-1.</w:t>
      </w:r>
    </w:p>
    <w:p w14:paraId="37816473"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f_NR_SetCellPowerList(v_CellPowerList_AtT2);</w:t>
      </w:r>
    </w:p>
    <w:p w14:paraId="79F7657E"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25F6B48D" w14:textId="22FD8B2F" w:rsidR="004E7279" w:rsidRDefault="004E7279" w:rsidP="004E7279">
      <w:pPr>
        <w:rPr>
          <w:noProof/>
        </w:rPr>
      </w:pPr>
      <w:r>
        <w:rPr>
          <w:noProof/>
        </w:rPr>
        <w:t xml:space="preserve">  </w:t>
      </w:r>
    </w:p>
    <w:p w14:paraId="1304D16E" w14:textId="6856082B" w:rsidR="00054302" w:rsidRDefault="00054302" w:rsidP="00054302">
      <w:pPr>
        <w:pStyle w:val="Heading2"/>
        <w:numPr>
          <w:ilvl w:val="1"/>
          <w:numId w:val="4"/>
        </w:numPr>
        <w:overflowPunct w:val="0"/>
        <w:autoSpaceDE w:val="0"/>
        <w:autoSpaceDN w:val="0"/>
        <w:adjustRightInd w:val="0"/>
        <w:spacing w:before="480"/>
        <w:rPr>
          <w:rFonts w:cs="Arial"/>
          <w:b/>
          <w:sz w:val="28"/>
          <w:szCs w:val="28"/>
        </w:rPr>
      </w:pPr>
      <w:r>
        <w:rPr>
          <w:rFonts w:cs="Arial"/>
          <w:color w:val="000000"/>
          <w:lang w:eastAsia="en-GB"/>
        </w:rPr>
        <w:t>Change 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54302" w14:paraId="354908A5" w14:textId="77777777" w:rsidTr="00627B34">
        <w:tc>
          <w:tcPr>
            <w:tcW w:w="1985" w:type="dxa"/>
            <w:tcBorders>
              <w:top w:val="single" w:sz="4" w:space="0" w:color="auto"/>
              <w:left w:val="single" w:sz="4" w:space="0" w:color="auto"/>
              <w:bottom w:val="single" w:sz="4" w:space="0" w:color="auto"/>
              <w:right w:val="single" w:sz="4" w:space="0" w:color="auto"/>
            </w:tcBorders>
          </w:tcPr>
          <w:p w14:paraId="3AE32368" w14:textId="77777777" w:rsidR="00054302" w:rsidRDefault="00054302" w:rsidP="005C031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6D21A55" w14:textId="2BB5A11A" w:rsidR="00054302" w:rsidRPr="00477785" w:rsidRDefault="00477785" w:rsidP="005C031C">
            <w:pPr>
              <w:rPr>
                <w:rFonts w:ascii="Arial" w:hAnsi="Arial" w:cs="Arial"/>
                <w:color w:val="000000"/>
                <w:lang w:eastAsia="zh-CN"/>
              </w:rPr>
            </w:pPr>
            <w:r w:rsidRPr="00477785">
              <w:rPr>
                <w:rFonts w:ascii="Arial" w:hAnsi="Arial" w:cs="Arial"/>
                <w:color w:val="000000"/>
                <w:lang w:eastAsia="zh-CN"/>
              </w:rPr>
              <w:t>f_TC_7_1_3_4_1_NR_Step25to30</w:t>
            </w:r>
          </w:p>
        </w:tc>
      </w:tr>
      <w:tr w:rsidR="00054302" w14:paraId="3BC5D6FE" w14:textId="77777777" w:rsidTr="00627B34">
        <w:trPr>
          <w:trHeight w:val="350"/>
        </w:trPr>
        <w:tc>
          <w:tcPr>
            <w:tcW w:w="1985" w:type="dxa"/>
            <w:tcBorders>
              <w:top w:val="single" w:sz="4" w:space="0" w:color="auto"/>
              <w:left w:val="single" w:sz="4" w:space="0" w:color="auto"/>
              <w:bottom w:val="single" w:sz="4" w:space="0" w:color="auto"/>
              <w:right w:val="single" w:sz="4" w:space="0" w:color="auto"/>
            </w:tcBorders>
          </w:tcPr>
          <w:p w14:paraId="4DDD6CA5" w14:textId="77777777" w:rsidR="00054302" w:rsidRDefault="00054302" w:rsidP="005C031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29DD374" w14:textId="5830574C" w:rsidR="00054302" w:rsidRPr="00C91E2F" w:rsidRDefault="00054302" w:rsidP="005C031C">
            <w:pPr>
              <w:pStyle w:val="CRCoverPage"/>
              <w:spacing w:after="0"/>
              <w:rPr>
                <w:rFonts w:cs="Arial"/>
                <w:color w:val="000000"/>
                <w:lang w:eastAsia="zh-CN"/>
              </w:rPr>
            </w:pPr>
            <w:r>
              <w:rPr>
                <w:rFonts w:cs="Arial"/>
                <w:color w:val="000000"/>
                <w:lang w:eastAsia="zh-CN"/>
              </w:rPr>
              <w:t xml:space="preserve">For ENDC case RRC Reconfiguration Complete was received before interleave in step </w:t>
            </w:r>
            <w:r w:rsidR="00DF72C2">
              <w:rPr>
                <w:rFonts w:cs="Arial"/>
                <w:color w:val="000000"/>
                <w:lang w:eastAsia="zh-CN"/>
              </w:rPr>
              <w:t>24</w:t>
            </w:r>
            <w:r>
              <w:rPr>
                <w:rFonts w:cs="Arial"/>
                <w:color w:val="000000"/>
                <w:lang w:eastAsia="zh-CN"/>
              </w:rPr>
              <w:t xml:space="preserve"> and therefore is not required to received it here. Interleave statement must be replaced with alt statement as interleave not supported any condition inside []. </w:t>
            </w:r>
          </w:p>
        </w:tc>
      </w:tr>
      <w:tr w:rsidR="00054302" w14:paraId="638DA20F" w14:textId="77777777" w:rsidTr="00627B34">
        <w:tc>
          <w:tcPr>
            <w:tcW w:w="1985" w:type="dxa"/>
            <w:tcBorders>
              <w:top w:val="single" w:sz="4" w:space="0" w:color="auto"/>
              <w:left w:val="single" w:sz="4" w:space="0" w:color="auto"/>
              <w:bottom w:val="single" w:sz="4" w:space="0" w:color="auto"/>
              <w:right w:val="single" w:sz="4" w:space="0" w:color="auto"/>
            </w:tcBorders>
          </w:tcPr>
          <w:p w14:paraId="2FD59D8D" w14:textId="77777777" w:rsidR="00054302" w:rsidRDefault="00054302" w:rsidP="005C031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109E471" w14:textId="77777777" w:rsidR="00054302" w:rsidRPr="00C91E2F" w:rsidRDefault="00054302" w:rsidP="005C031C">
            <w:pPr>
              <w:pStyle w:val="CRCoverPage"/>
              <w:spacing w:after="0"/>
              <w:rPr>
                <w:rFonts w:cs="Arial"/>
                <w:lang w:eastAsia="zh-CN"/>
              </w:rPr>
            </w:pPr>
            <w:r>
              <w:rPr>
                <w:rFonts w:cs="Arial"/>
                <w:lang w:eastAsia="zh-CN"/>
              </w:rPr>
              <w:t>Replace ineterleave statement with alt to receive RRC Reconfiguration Complete message only for NR5GC case.</w:t>
            </w:r>
          </w:p>
        </w:tc>
      </w:tr>
      <w:tr w:rsidR="00054302" w14:paraId="4E010A0B" w14:textId="77777777" w:rsidTr="00627B34">
        <w:tc>
          <w:tcPr>
            <w:tcW w:w="1985" w:type="dxa"/>
            <w:tcBorders>
              <w:top w:val="single" w:sz="4" w:space="0" w:color="auto"/>
              <w:left w:val="single" w:sz="4" w:space="0" w:color="auto"/>
              <w:bottom w:val="single" w:sz="4" w:space="0" w:color="auto"/>
              <w:right w:val="single" w:sz="4" w:space="0" w:color="auto"/>
            </w:tcBorders>
          </w:tcPr>
          <w:p w14:paraId="4B8EFF93" w14:textId="77777777" w:rsidR="00054302" w:rsidRDefault="00054302" w:rsidP="005C031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7EF9A58" w14:textId="62577636" w:rsidR="00054302" w:rsidRPr="00C91E2F" w:rsidRDefault="00054302" w:rsidP="005C031C">
            <w:pPr>
              <w:spacing w:after="0"/>
              <w:rPr>
                <w:rFonts w:ascii="Arial" w:hAnsi="Arial" w:cs="Arial"/>
                <w:lang w:eastAsia="en-GB"/>
              </w:rPr>
            </w:pPr>
            <w:r w:rsidRPr="00054302">
              <w:rPr>
                <w:rFonts w:ascii="Arial" w:hAnsi="Arial" w:cs="Arial"/>
                <w:lang w:eastAsia="en-GB"/>
              </w:rPr>
              <w:t>PDCP_TC_Common_NR.ttcn</w:t>
            </w:r>
          </w:p>
        </w:tc>
      </w:tr>
      <w:tr w:rsidR="00054302" w14:paraId="532C652B" w14:textId="77777777" w:rsidTr="00627B34">
        <w:tc>
          <w:tcPr>
            <w:tcW w:w="1985" w:type="dxa"/>
            <w:tcBorders>
              <w:top w:val="single" w:sz="4" w:space="0" w:color="auto"/>
              <w:left w:val="single" w:sz="4" w:space="0" w:color="auto"/>
              <w:bottom w:val="single" w:sz="4" w:space="0" w:color="auto"/>
              <w:right w:val="single" w:sz="4" w:space="0" w:color="auto"/>
            </w:tcBorders>
          </w:tcPr>
          <w:p w14:paraId="18EB2D4D" w14:textId="77777777" w:rsidR="00054302" w:rsidRPr="00EE1104" w:rsidRDefault="00054302" w:rsidP="005C031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F8CD3F2" w14:textId="77777777" w:rsidR="00627B34" w:rsidRDefault="00627B34" w:rsidP="00627B34">
            <w:pPr>
              <w:rPr>
                <w:rFonts w:ascii="Arial" w:hAnsi="Arial"/>
                <w:lang w:eastAsia="zh-CN"/>
              </w:rPr>
            </w:pPr>
            <w:r w:rsidRPr="004E7279">
              <w:rPr>
                <w:rFonts w:ascii="Arial" w:hAnsi="Arial"/>
                <w:highlight w:val="cyan"/>
                <w:lang w:eastAsia="zh-CN"/>
              </w:rPr>
              <w:t>Accepted in principle.</w:t>
            </w:r>
          </w:p>
          <w:p w14:paraId="1135ACA1" w14:textId="08ABCD4C" w:rsidR="00054302" w:rsidRPr="00EE1104" w:rsidRDefault="00627B34" w:rsidP="00627B34">
            <w:pPr>
              <w:rPr>
                <w:rFonts w:ascii="Arial" w:hAnsi="Arial"/>
                <w:lang w:eastAsia="zh-CN"/>
              </w:rPr>
            </w:pPr>
            <w:r w:rsidRPr="004E7279">
              <w:rPr>
                <w:rFonts w:ascii="Arial" w:hAnsi="Arial"/>
                <w:highlight w:val="cyan"/>
                <w:lang w:eastAsia="zh-CN"/>
              </w:rPr>
              <w:t>Implemented according to MCC160 proposal</w:t>
            </w:r>
            <w:bookmarkStart w:id="17" w:name="_GoBack"/>
            <w:bookmarkEnd w:id="17"/>
          </w:p>
        </w:tc>
      </w:tr>
    </w:tbl>
    <w:p w14:paraId="693203CD" w14:textId="77777777" w:rsidR="00054302" w:rsidRDefault="00054302" w:rsidP="00054302">
      <w:pPr>
        <w:spacing w:after="0"/>
        <w:rPr>
          <w:rFonts w:ascii="Arial" w:hAnsi="Arial"/>
          <w:b/>
          <w:lang w:eastAsia="en-GB"/>
        </w:rPr>
      </w:pPr>
    </w:p>
    <w:p w14:paraId="3EC8BFDE" w14:textId="77777777" w:rsidR="00054302" w:rsidRDefault="00054302" w:rsidP="0005430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54302" w14:paraId="49224B23" w14:textId="77777777" w:rsidTr="005C031C">
        <w:tc>
          <w:tcPr>
            <w:tcW w:w="9855" w:type="dxa"/>
            <w:tcBorders>
              <w:top w:val="single" w:sz="4" w:space="0" w:color="auto"/>
              <w:left w:val="single" w:sz="4" w:space="0" w:color="auto"/>
              <w:bottom w:val="single" w:sz="4" w:space="0" w:color="auto"/>
              <w:right w:val="single" w:sz="4" w:space="0" w:color="auto"/>
            </w:tcBorders>
          </w:tcPr>
          <w:p w14:paraId="544AD3A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function f_TC_7_1_3_4_1_NR_Step25to30(inout NR_PDCP_SS_State_Type p_NR_PDCP_State,  boolean p_WaitforRRCConCmp := false) runs on NR_BASE_PTC</w:t>
            </w:r>
          </w:p>
          <w:p w14:paraId="55A7A54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B7CAAA7"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octetstring v_IPData := f_IPv4IPv6_IcmpEchoReply(f_LoopbackModeB_IP_Address_UE());</w:t>
            </w:r>
          </w:p>
          <w:p w14:paraId="18AB86F0"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NR_ResourceAllocation_Type v_NR_ResourceAllocation;</w:t>
            </w:r>
          </w:p>
          <w:p w14:paraId="0764567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SubFrameTiming_Type v_TimingDL;</w:t>
            </w:r>
          </w:p>
          <w:p w14:paraId="2F56E72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SubFrameTiming_Type v_TimingUL;</w:t>
            </w:r>
          </w:p>
          <w:p w14:paraId="33EFAD86"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NR_UplinkBWP_Type v_NR_UplinkBWP := f_NR_CellInfo_GetUplinkBWP(nr_Cell1, tsc_NR_BWP_Id);</w:t>
            </w:r>
          </w:p>
          <w:p w14:paraId="0CE0B10B"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integer v_Grants:= 1; //@sic R5s201484 sic@</w:t>
            </w:r>
          </w:p>
          <w:p w14:paraId="22F4B1C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timer t_Wait:= 5.0;</w:t>
            </w:r>
          </w:p>
          <w:p w14:paraId="20554E1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03A20C5F"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for ENDC RRCReconfigurationComplete is not received, jut one UL Grant is assigned (112 bits)for STATUS PDU</w:t>
            </w:r>
          </w:p>
          <w:p w14:paraId="7AC1529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For NR5GC, RRCReconfigurationComplete is received, 2 Grants (2x112 bits)are assigned, one for RRCReconfigurationComplete and one for STATUS PDU</w:t>
            </w:r>
          </w:p>
          <w:p w14:paraId="6589EF33"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77AA660B"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if ( p_WaitforRRCConCmp) {</w:t>
            </w:r>
          </w:p>
          <w:p w14:paraId="5F19B120"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v_Grants:=  2;</w:t>
            </w:r>
          </w:p>
          <w:p w14:paraId="77ACFFA6"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42D87A2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05D2943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//@siclog "Step 24-25" siclog@</w:t>
            </w:r>
          </w:p>
          <w:p w14:paraId="7A8CD35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The SS assigns UL grant during the Random Access procedure on NR Cell 1 to allow the UE to send only PDCP status report.</w:t>
            </w:r>
          </w:p>
          <w:p w14:paraId="0795079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5 octets PDCP STATUS REPORT + 3 octets RLC header + 2 octets MAC header = 10 octets</w:t>
            </w:r>
          </w:p>
          <w:p w14:paraId="7B50712F"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v_NR_ResourceAllocation := f_NR_ResourceAllocation_UplinkGrant(112, v_NR_UplinkBWP); //@sic R5-198906 sic@</w:t>
            </w:r>
          </w:p>
          <w:p w14:paraId="58130FA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v_TimingDL := f_NR_GetNextSendOccasion_DL(nr_Cell1); // Timing of DL</w:t>
            </w:r>
          </w:p>
          <w:p w14:paraId="6E4C9C56"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v_TimingUL := f_NR_GetNextSendOccasion_ULafterDL(nr_Cell1, v_TimingDL, 20);</w:t>
            </w:r>
          </w:p>
          <w:p w14:paraId="0C167632"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f_NR_ULGrantConfiguration_StartPeriodicCyclicGrant(nr_Cell1, cs_TimingInfo_NR(v_TimingUL), v_NR_ResourceAllocation, 20, v_Grants);</w:t>
            </w:r>
          </w:p>
          <w:p w14:paraId="54C125D1" w14:textId="77777777" w:rsidR="007032C7" w:rsidRPr="007032C7" w:rsidRDefault="007032C7" w:rsidP="007032C7">
            <w:pPr>
              <w:autoSpaceDE w:val="0"/>
              <w:autoSpaceDN w:val="0"/>
              <w:adjustRightInd w:val="0"/>
              <w:spacing w:after="0"/>
              <w:rPr>
                <w:rFonts w:ascii="Courier New" w:hAnsi="Courier New" w:cs="Courier New"/>
                <w:lang w:eastAsia="de-DE"/>
              </w:rPr>
            </w:pPr>
          </w:p>
          <w:p w14:paraId="10D4B1F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r w:rsidRPr="007032C7">
              <w:rPr>
                <w:rFonts w:ascii="Courier New" w:hAnsi="Courier New" w:cs="Courier New"/>
                <w:highlight w:val="yellow"/>
                <w:lang w:eastAsia="de-DE"/>
              </w:rPr>
              <w:t>interleave</w:t>
            </w:r>
            <w:r w:rsidRPr="007032C7">
              <w:rPr>
                <w:rFonts w:ascii="Courier New" w:hAnsi="Courier New" w:cs="Courier New"/>
                <w:lang w:eastAsia="de-DE"/>
              </w:rPr>
              <w:t xml:space="preserve"> {//@sic R5s201484 sic@</w:t>
            </w:r>
          </w:p>
          <w:p w14:paraId="4ABC5847"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//Receive RRCReconfigurationComplete</w:t>
            </w:r>
          </w:p>
          <w:p w14:paraId="369365D3"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[]SRB.receive(car_NR_SRB1_RrcPdu_IND(nr_Cell1, cr_38508_RRCReconfigurationComplete))</w:t>
            </w:r>
            <w:r w:rsidRPr="007032C7">
              <w:rPr>
                <w:rFonts w:ascii="Courier New" w:hAnsi="Courier New" w:cs="Courier New"/>
                <w:highlight w:val="yellow"/>
                <w:lang w:eastAsia="de-DE"/>
              </w:rPr>
              <w:t>{}</w:t>
            </w:r>
          </w:p>
          <w:p w14:paraId="4FB614CF"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7493C2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//@siclog "Step 26" siclog@</w:t>
            </w:r>
          </w:p>
          <w:p w14:paraId="6F94FCF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//Does the UE send PDCP Control PDUs via RLC-AM RB with the following content to the SS:</w:t>
            </w:r>
          </w:p>
          <w:p w14:paraId="41BA031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//D/C field = 0 (PDCP control PDU) and PDU Type =000, FMC field = 5?</w:t>
            </w:r>
          </w:p>
          <w:p w14:paraId="1815AEB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[]DRB.receive (car_NR_DRB_COMMON_IND_PDCP_PDUList_DC(nr_Cell1,</w:t>
            </w:r>
          </w:p>
          <w:p w14:paraId="12DCC47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p_NR_PDCP_State.DRB_Id,</w:t>
            </w:r>
          </w:p>
          <w:p w14:paraId="3A6A4AEC"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cr_RlcBearerRouting_NR(nr_Cell1), //@sic R5s190844 sic@</w:t>
            </w:r>
          </w:p>
          <w:p w14:paraId="1AC907F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2D436C7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{cr_NR_PDCP_STATUS_REPORT(6,'80'O)}))</w:t>
            </w:r>
            <w:r w:rsidRPr="007032C7">
              <w:rPr>
                <w:rFonts w:ascii="Courier New" w:hAnsi="Courier New" w:cs="Courier New"/>
                <w:highlight w:val="yellow"/>
                <w:lang w:eastAsia="de-DE"/>
              </w:rPr>
              <w:t>{}</w:t>
            </w:r>
          </w:p>
          <w:p w14:paraId="0EA4F3FD" w14:textId="77777777" w:rsidR="007032C7" w:rsidRPr="007032C7" w:rsidRDefault="007032C7" w:rsidP="007032C7">
            <w:pPr>
              <w:autoSpaceDE w:val="0"/>
              <w:autoSpaceDN w:val="0"/>
              <w:adjustRightInd w:val="0"/>
              <w:spacing w:after="0"/>
              <w:rPr>
                <w:rFonts w:ascii="Courier New" w:hAnsi="Courier New" w:cs="Courier New"/>
                <w:lang w:eastAsia="de-DE"/>
              </w:rPr>
            </w:pPr>
          </w:p>
          <w:p w14:paraId="6930F3D2"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606A100"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75B2B15"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if(p_WaitforRRCConCmp){ //@sic R5-204363 sic@</w:t>
            </w:r>
          </w:p>
          <w:p w14:paraId="1F90934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f_NR_SS_SRBs_DRBs_Release(nr_Cell2, cs_TimingInfo_Now, f_NR_GetActiveDRBs(nr_Cell2)); //@sic R5s200690 sic@</w:t>
            </w:r>
          </w:p>
          <w:p w14:paraId="086FE68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f_NR_SS_SRBs_DRBs_Config(nr_Cell2, cs_TimingInfo_Now, omit);</w:t>
            </w:r>
          </w:p>
          <w:p w14:paraId="47EBEF62"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50E054CE" w14:textId="414B65BB" w:rsidR="00054302" w:rsidRPr="008B7086"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//@siclog "Step 27" siclog@</w:t>
            </w:r>
          </w:p>
        </w:tc>
      </w:tr>
    </w:tbl>
    <w:p w14:paraId="43A9518F" w14:textId="77777777" w:rsidR="00054302" w:rsidRDefault="00054302" w:rsidP="00054302">
      <w:pPr>
        <w:spacing w:after="0"/>
        <w:rPr>
          <w:rFonts w:ascii="Arial" w:hAnsi="Arial"/>
          <w:b/>
          <w:lang w:eastAsia="en-GB"/>
        </w:rPr>
      </w:pPr>
    </w:p>
    <w:p w14:paraId="51AABE9A" w14:textId="77777777" w:rsidR="00054302" w:rsidRDefault="00054302" w:rsidP="0005430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54302" w14:paraId="4E6D9024" w14:textId="77777777" w:rsidTr="005C031C">
        <w:tc>
          <w:tcPr>
            <w:tcW w:w="9855" w:type="dxa"/>
            <w:tcBorders>
              <w:top w:val="single" w:sz="4" w:space="0" w:color="auto"/>
              <w:left w:val="single" w:sz="4" w:space="0" w:color="auto"/>
              <w:bottom w:val="single" w:sz="4" w:space="0" w:color="auto"/>
              <w:right w:val="single" w:sz="4" w:space="0" w:color="auto"/>
            </w:tcBorders>
          </w:tcPr>
          <w:p w14:paraId="1E5F0A1E" w14:textId="77777777" w:rsidR="00054302" w:rsidRPr="005218B1" w:rsidRDefault="00054302" w:rsidP="005C031C">
            <w:pPr>
              <w:autoSpaceDE w:val="0"/>
              <w:autoSpaceDN w:val="0"/>
              <w:adjustRightInd w:val="0"/>
              <w:spacing w:after="0"/>
              <w:rPr>
                <w:rFonts w:ascii="Courier New" w:hAnsi="Courier New" w:cs="Courier New"/>
                <w:lang w:eastAsia="de-DE"/>
              </w:rPr>
            </w:pPr>
            <w:r w:rsidRPr="00EE1104">
              <w:rPr>
                <w:rFonts w:ascii="Courier New" w:hAnsi="Courier New" w:cs="Courier New"/>
                <w:lang w:eastAsia="de-DE"/>
              </w:rPr>
              <w:t xml:space="preserve">  </w:t>
            </w:r>
          </w:p>
          <w:p w14:paraId="37B70473"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function f_TC_7_1_3_4_1_NR_Step25to30(inout NR_PDCP_SS_State_Type p_NR_PDCP_State,  boolean p_WaitforRRCConCmp := false) runs on NR_BASE_PTC</w:t>
            </w:r>
          </w:p>
          <w:p w14:paraId="03327E4E"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4324379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octetstring v_IPData := f_IPv4IPv6_IcmpEchoReply(f_LoopbackModeB_IP_Address_UE());</w:t>
            </w:r>
          </w:p>
          <w:p w14:paraId="5F75CA70"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NR_ResourceAllocation_Type v_NR_ResourceAllocation;</w:t>
            </w:r>
          </w:p>
          <w:p w14:paraId="44E42412"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SubFrameTiming_Type v_TimingDL;</w:t>
            </w:r>
          </w:p>
          <w:p w14:paraId="7F48AA44"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SubFrameTiming_Type v_TimingUL;</w:t>
            </w:r>
          </w:p>
          <w:p w14:paraId="21B8E9D7"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NR_UplinkBWP_Type v_NR_UplinkBWP := f_NR_CellInfo_GetUplinkBWP(nr_Cell1, tsc_NR_BWP_Id);</w:t>
            </w:r>
          </w:p>
          <w:p w14:paraId="4DEFAFC0"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integer v_Grants:= 1; //@sic R5s201484 sic@</w:t>
            </w:r>
          </w:p>
          <w:p w14:paraId="7F363FF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timer t_Wait:= 5.0;</w:t>
            </w:r>
          </w:p>
          <w:p w14:paraId="5F422560" w14:textId="667F717A"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r w:rsidRPr="00593F28">
              <w:rPr>
                <w:rFonts w:ascii="Courier New" w:hAnsi="Courier New" w:cs="Courier New"/>
                <w:highlight w:val="yellow"/>
                <w:lang w:eastAsia="de-DE"/>
              </w:rPr>
              <w:t>var boolean v_RRCConCmp := false;</w:t>
            </w:r>
            <w:r w:rsidRPr="00593F28">
              <w:rPr>
                <w:rFonts w:ascii="Courier New" w:hAnsi="Courier New" w:cs="Courier New"/>
                <w:lang w:eastAsia="de-DE"/>
              </w:rPr>
              <w:t xml:space="preserve"> </w:t>
            </w:r>
          </w:p>
          <w:p w14:paraId="07A0CAF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3E9624B7"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 for ENDC RRCReconfigurationComplete is not received, jut one UL Grant is assigned (112 bits)for STATUS PDU</w:t>
            </w:r>
          </w:p>
          <w:p w14:paraId="210B5DEB"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 For NR5GC, RRCReconfigurationComplete is received, 2 Grants (2x112 bits)are assigned, one for RRCReconfigurationComplete and one for STATUS PDU</w:t>
            </w:r>
          </w:p>
          <w:p w14:paraId="4C1EC74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53CEDC02"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if ( p_WaitforRRCConCmp) {</w:t>
            </w:r>
          </w:p>
          <w:p w14:paraId="41DB18E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v_Grants:=  2;</w:t>
            </w:r>
          </w:p>
          <w:p w14:paraId="0D586B5C"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141B566E"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77CF81AA"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//@siclog "Step 24-25" siclog@</w:t>
            </w:r>
          </w:p>
          <w:p w14:paraId="6EAE5070"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 The SS assigns UL grant during the Random Access procedure on NR Cell 1 to allow the UE to send only PDCP status report.</w:t>
            </w:r>
          </w:p>
          <w:p w14:paraId="3050D84B"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 5 octets PDCP STATUS REPORT + 3 octets RLC header + 2 octets MAC header = 10 octets</w:t>
            </w:r>
          </w:p>
          <w:p w14:paraId="2886759C"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v_NR_ResourceAllocation := f_NR_ResourceAllocation_UplinkGrant(112, v_NR_UplinkBWP); //@sic R5-198906 sic@</w:t>
            </w:r>
          </w:p>
          <w:p w14:paraId="495ABCA2"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v_TimingDL := f_NR_GetNextSendOccasion_DL(nr_Cell1); // Timing of DL</w:t>
            </w:r>
          </w:p>
          <w:p w14:paraId="39038053"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v_TimingUL := f_NR_GetNextSendOccasion_ULafterDL(nr_Cell1, v_TimingDL, 20);</w:t>
            </w:r>
          </w:p>
          <w:p w14:paraId="565EB217"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f_NR_ULGrantConfiguration_StartPeriodicCyclicGrant(nr_Cell1, cs_TimingInfo_NR(v_TimingUL), v_NR_ResourceAllocation, 20, v_Grants);</w:t>
            </w:r>
          </w:p>
          <w:p w14:paraId="09E2F034" w14:textId="77777777" w:rsidR="00593F28" w:rsidRPr="00593F28" w:rsidRDefault="00593F28" w:rsidP="00593F28">
            <w:pPr>
              <w:autoSpaceDE w:val="0"/>
              <w:autoSpaceDN w:val="0"/>
              <w:adjustRightInd w:val="0"/>
              <w:spacing w:after="0"/>
              <w:rPr>
                <w:rFonts w:ascii="Courier New" w:hAnsi="Courier New" w:cs="Courier New"/>
                <w:lang w:eastAsia="de-DE"/>
              </w:rPr>
            </w:pPr>
          </w:p>
          <w:p w14:paraId="6225B82E"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r w:rsidRPr="00593F28">
              <w:rPr>
                <w:rFonts w:ascii="Courier New" w:hAnsi="Courier New" w:cs="Courier New"/>
                <w:highlight w:val="yellow"/>
                <w:lang w:eastAsia="de-DE"/>
              </w:rPr>
              <w:t>alt</w:t>
            </w:r>
            <w:r w:rsidRPr="00593F28">
              <w:rPr>
                <w:rFonts w:ascii="Courier New" w:hAnsi="Courier New" w:cs="Courier New"/>
                <w:lang w:eastAsia="de-DE"/>
              </w:rPr>
              <w:t xml:space="preserve"> {//@sic R5s201484 sic@</w:t>
            </w:r>
          </w:p>
          <w:p w14:paraId="5C17ACE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//Receive RRCReconfigurationComplete</w:t>
            </w:r>
          </w:p>
          <w:p w14:paraId="13500A5C" w14:textId="162A0E9E"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[p_WaitforRRCConCmp]SRB.receive(car_NR_SRB1_RrcPdu_IND(nr_Cell1, cr_38508_RRCReconfigurationComplete)){  </w:t>
            </w:r>
          </w:p>
          <w:p w14:paraId="00AA1E01" w14:textId="77777777" w:rsidR="00593F28" w:rsidRPr="00593F28" w:rsidRDefault="00593F28" w:rsidP="00593F28">
            <w:pPr>
              <w:autoSpaceDE w:val="0"/>
              <w:autoSpaceDN w:val="0"/>
              <w:adjustRightInd w:val="0"/>
              <w:spacing w:after="0"/>
              <w:rPr>
                <w:rFonts w:ascii="Courier New" w:hAnsi="Courier New" w:cs="Courier New"/>
                <w:highlight w:val="yellow"/>
                <w:lang w:eastAsia="de-DE"/>
              </w:rPr>
            </w:pPr>
            <w:r w:rsidRPr="00593F28">
              <w:rPr>
                <w:rFonts w:ascii="Courier New" w:hAnsi="Courier New" w:cs="Courier New"/>
                <w:lang w:eastAsia="de-DE"/>
              </w:rPr>
              <w:t xml:space="preserve">          </w:t>
            </w:r>
            <w:r w:rsidRPr="00593F28">
              <w:rPr>
                <w:rFonts w:ascii="Courier New" w:hAnsi="Courier New" w:cs="Courier New"/>
                <w:highlight w:val="yellow"/>
                <w:lang w:eastAsia="de-DE"/>
              </w:rPr>
              <w:t>v_RRCConCmp := true;</w:t>
            </w:r>
          </w:p>
          <w:p w14:paraId="194DB0C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highlight w:val="yellow"/>
                <w:lang w:eastAsia="de-DE"/>
              </w:rPr>
              <w:t xml:space="preserve">          repeat;</w:t>
            </w:r>
            <w:r w:rsidRPr="00593F28">
              <w:rPr>
                <w:rFonts w:ascii="Courier New" w:hAnsi="Courier New" w:cs="Courier New"/>
                <w:lang w:eastAsia="de-DE"/>
              </w:rPr>
              <w:t xml:space="preserve">        </w:t>
            </w:r>
          </w:p>
          <w:p w14:paraId="5483A6C6"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59A1CF2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2F95362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//@siclog "Step 26" siclog@</w:t>
            </w:r>
          </w:p>
          <w:p w14:paraId="0A4B635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//Does the UE send PDCP Control PDUs via RLC-AM RB with the following content to the SS:</w:t>
            </w:r>
          </w:p>
          <w:p w14:paraId="092ECD0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//D/C field = 0 (PDCP control PDU) and PDU Type =000, FMC field = 5?</w:t>
            </w:r>
          </w:p>
          <w:p w14:paraId="637C903C"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[]DRB.receive (car_NR_DRB_COMMON_IND_PDCP_PDUList_DC(nr_Cell1,</w:t>
            </w:r>
          </w:p>
          <w:p w14:paraId="3CB62FF4"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p_NR_PDCP_State.DRB_Id,</w:t>
            </w:r>
          </w:p>
          <w:p w14:paraId="345A7B8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cr_RlcBearerRouting_NR(nr_Cell1), //@sic R5s190844 sic@</w:t>
            </w:r>
          </w:p>
          <w:p w14:paraId="0E41ECB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5D05EA29" w14:textId="594F4CD9" w:rsidR="00AF38CD" w:rsidRPr="00AF38CD" w:rsidRDefault="00593F28" w:rsidP="00AF38CD">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{cr_NR_PDCP_STATUS_REPORT(6,'80'O</w:t>
            </w:r>
            <w:r w:rsidR="00AF38CD">
              <w:t xml:space="preserve"> </w:t>
            </w:r>
            <w:r w:rsidR="00AF38CD" w:rsidRPr="00AF38CD">
              <w:rPr>
                <w:rFonts w:ascii="Courier New" w:hAnsi="Courier New" w:cs="Courier New"/>
                <w:lang w:eastAsia="de-DE"/>
              </w:rPr>
              <w:t>{</w:t>
            </w:r>
          </w:p>
          <w:p w14:paraId="46F520F4" w14:textId="524414D2" w:rsidR="00AF38CD" w:rsidRPr="00AF38CD" w:rsidRDefault="00AF38CD" w:rsidP="00AF38CD">
            <w:pPr>
              <w:autoSpaceDE w:val="0"/>
              <w:autoSpaceDN w:val="0"/>
              <w:adjustRightInd w:val="0"/>
              <w:spacing w:after="0"/>
              <w:rPr>
                <w:rFonts w:ascii="Courier New" w:hAnsi="Courier New" w:cs="Courier New"/>
                <w:highlight w:val="yellow"/>
                <w:lang w:eastAsia="de-DE"/>
              </w:rPr>
            </w:pPr>
            <w:r w:rsidRPr="00AF38CD">
              <w:rPr>
                <w:rFonts w:ascii="Courier New" w:hAnsi="Courier New" w:cs="Courier New"/>
                <w:lang w:eastAsia="de-DE"/>
              </w:rPr>
              <w:t xml:space="preserve">         </w:t>
            </w:r>
            <w:r w:rsidRPr="00AF38CD">
              <w:rPr>
                <w:rFonts w:ascii="Courier New" w:hAnsi="Courier New" w:cs="Courier New"/>
                <w:highlight w:val="yellow"/>
                <w:lang w:eastAsia="de-DE"/>
              </w:rPr>
              <w:t xml:space="preserve">if ( (p_WaitforRRCConCmp) and (not v_RRCConCmp)){   </w:t>
            </w:r>
          </w:p>
          <w:p w14:paraId="44FE065C" w14:textId="77777777" w:rsidR="00AF38CD" w:rsidRPr="00AF38CD" w:rsidRDefault="00AF38CD" w:rsidP="00AF38CD">
            <w:pPr>
              <w:autoSpaceDE w:val="0"/>
              <w:autoSpaceDN w:val="0"/>
              <w:adjustRightInd w:val="0"/>
              <w:spacing w:after="0"/>
              <w:rPr>
                <w:rFonts w:ascii="Courier New" w:hAnsi="Courier New" w:cs="Courier New"/>
                <w:highlight w:val="yellow"/>
                <w:lang w:eastAsia="de-DE"/>
              </w:rPr>
            </w:pPr>
            <w:r w:rsidRPr="00AF38CD">
              <w:rPr>
                <w:rFonts w:ascii="Courier New" w:hAnsi="Courier New" w:cs="Courier New"/>
                <w:highlight w:val="yellow"/>
                <w:lang w:eastAsia="de-DE"/>
              </w:rPr>
              <w:t xml:space="preserve">            repeat;</w:t>
            </w:r>
          </w:p>
          <w:p w14:paraId="6046C977" w14:textId="77777777" w:rsidR="00AF38CD" w:rsidRPr="00AF38CD" w:rsidRDefault="00AF38CD" w:rsidP="00AF38CD">
            <w:pPr>
              <w:autoSpaceDE w:val="0"/>
              <w:autoSpaceDN w:val="0"/>
              <w:adjustRightInd w:val="0"/>
              <w:spacing w:after="0"/>
              <w:rPr>
                <w:rFonts w:ascii="Courier New" w:hAnsi="Courier New" w:cs="Courier New"/>
                <w:highlight w:val="yellow"/>
                <w:lang w:eastAsia="de-DE"/>
              </w:rPr>
            </w:pPr>
            <w:r w:rsidRPr="00AF38CD">
              <w:rPr>
                <w:rFonts w:ascii="Courier New" w:hAnsi="Courier New" w:cs="Courier New"/>
                <w:highlight w:val="yellow"/>
                <w:lang w:eastAsia="de-DE"/>
              </w:rPr>
              <w:t xml:space="preserve">         }</w:t>
            </w:r>
          </w:p>
          <w:p w14:paraId="737FA84E" w14:textId="16ABD677" w:rsidR="00593F28" w:rsidRPr="00593F28" w:rsidRDefault="00AF38CD" w:rsidP="00AF38CD">
            <w:pPr>
              <w:autoSpaceDE w:val="0"/>
              <w:autoSpaceDN w:val="0"/>
              <w:adjustRightInd w:val="0"/>
              <w:spacing w:after="0"/>
              <w:rPr>
                <w:rFonts w:ascii="Courier New" w:hAnsi="Courier New" w:cs="Courier New"/>
                <w:lang w:eastAsia="de-DE"/>
              </w:rPr>
            </w:pPr>
            <w:r w:rsidRPr="00AF38CD">
              <w:rPr>
                <w:rFonts w:ascii="Courier New" w:hAnsi="Courier New" w:cs="Courier New"/>
                <w:highlight w:val="yellow"/>
                <w:lang w:eastAsia="de-DE"/>
              </w:rPr>
              <w:t xml:space="preserve">       }</w:t>
            </w:r>
          </w:p>
          <w:p w14:paraId="0368B53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62FDDD9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4029FFE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if(p_WaitforRRCConCmp){ //@sic R5-204363 sic@</w:t>
            </w:r>
          </w:p>
          <w:p w14:paraId="264B4744"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f_NR_SS_SRBs_DRBs_Release(nr_Cell2, cs_TimingInfo_Now, f_NR_GetActiveDRBs(nr_Cell2)); //@sic R5s200690 sic@</w:t>
            </w:r>
          </w:p>
          <w:p w14:paraId="30F9C955"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f_NR_SS_SRBs_DRBs_Config(nr_Cell2, cs_TimingInfo_Now, omit);</w:t>
            </w:r>
          </w:p>
          <w:p w14:paraId="79AD7C3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2DC3DFCD" w14:textId="0F8469D6" w:rsidR="00054302" w:rsidRPr="00CA4CF2" w:rsidRDefault="00593F28" w:rsidP="00593F28">
            <w:pPr>
              <w:autoSpaceDE w:val="0"/>
              <w:autoSpaceDN w:val="0"/>
              <w:adjustRightInd w:val="0"/>
              <w:spacing w:after="0"/>
              <w:rPr>
                <w:rFonts w:ascii="Courier New" w:hAnsi="Courier New" w:cs="Courier New"/>
                <w:b/>
                <w:lang w:eastAsia="en-GB"/>
              </w:rPr>
            </w:pPr>
            <w:r w:rsidRPr="00593F28">
              <w:rPr>
                <w:rFonts w:ascii="Courier New" w:hAnsi="Courier New" w:cs="Courier New"/>
                <w:lang w:eastAsia="de-DE"/>
              </w:rPr>
              <w:t xml:space="preserve">   //@siclog "Step 27" siclog@</w:t>
            </w:r>
          </w:p>
        </w:tc>
      </w:tr>
    </w:tbl>
    <w:p w14:paraId="5C3F98A8" w14:textId="1A0360E7" w:rsidR="00054302" w:rsidRDefault="00054302" w:rsidP="00054302">
      <w:pPr>
        <w:rPr>
          <w:noProof/>
        </w:rPr>
      </w:pPr>
    </w:p>
    <w:p w14:paraId="0EA93418" w14:textId="0C403CB6" w:rsidR="004E7279" w:rsidRDefault="004E7279" w:rsidP="00054302">
      <w:pPr>
        <w:rPr>
          <w:noProof/>
        </w:rPr>
      </w:pPr>
    </w:p>
    <w:p w14:paraId="1765CA3E" w14:textId="71138E70" w:rsidR="004E7279" w:rsidRPr="004E7279" w:rsidRDefault="004E7279" w:rsidP="00054302">
      <w:pPr>
        <w:rPr>
          <w:rFonts w:ascii="Arial" w:hAnsi="Arial"/>
          <w:b/>
          <w:highlight w:val="cyan"/>
          <w:lang w:eastAsia="ja-JP"/>
        </w:rPr>
      </w:pPr>
      <w:r w:rsidRPr="004A62FA">
        <w:rPr>
          <w:rFonts w:ascii="Arial" w:hAnsi="Arial"/>
          <w:b/>
          <w:highlight w:val="cyan"/>
          <w:lang w:eastAsia="ja-JP"/>
        </w:rPr>
        <w:t>MCC160 proposed implementation</w:t>
      </w:r>
    </w:p>
    <w:p w14:paraId="22C3223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function f_TC_7_1_3_4_1_NR_Step25to30(inout NR_PDCP_SS_State_Type p_NR_PDCP_State,  boolean p_WaitforRRCConCmp := false) runs on NR_BASE_PTC</w:t>
      </w:r>
    </w:p>
    <w:p w14:paraId="3303EFAC"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90E579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octetstring v_IPData := f_IPv4IPv6_IcmpEchoReply(f_LoopbackModeB_IP_Address_UE());</w:t>
      </w:r>
    </w:p>
    <w:p w14:paraId="764378AC"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NR_ResourceAllocation_Type v_NR_ResourceAllocation;</w:t>
      </w:r>
    </w:p>
    <w:p w14:paraId="1579548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SubFrameTiming_Type v_TimingDL;</w:t>
      </w:r>
    </w:p>
    <w:p w14:paraId="6AAB694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SubFrameTiming_Type v_TimingUL;</w:t>
      </w:r>
    </w:p>
    <w:p w14:paraId="4CF273C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NR_UplinkBWP_Type v_NR_UplinkBWP := f_NR_CellInfo_GetUplinkBWP(nr_Cell1, tsc_NR_BWP_Id);</w:t>
      </w:r>
    </w:p>
    <w:p w14:paraId="0C51635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var integer v_Grants:= 1; //@sic R5s201484 sic@</w:t>
      </w:r>
    </w:p>
    <w:p w14:paraId="295D5268"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timer t_Wait:= 5.0;</w:t>
      </w:r>
    </w:p>
    <w:p w14:paraId="7C2F2A08"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86C755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for ENDC RRCReconfigurationComplete is not received, jut one UL Grant is assigned (112 bits)for STATUS PDU</w:t>
      </w:r>
    </w:p>
    <w:p w14:paraId="33DE249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For NR5GC, RRCReconfigurationComplete is received, 2 Grants (2x112 bits)are assigned, one for RRCReconfigurationComplete and one for STATUS PDU</w:t>
      </w:r>
    </w:p>
    <w:p w14:paraId="6C2F294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684F298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if ( p_WaitforRRCConCmp) {</w:t>
      </w:r>
    </w:p>
    <w:p w14:paraId="3FF9552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v_Grants:=  2;</w:t>
      </w:r>
    </w:p>
    <w:p w14:paraId="5B44474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656E682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579E43FC"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24" siclog@</w:t>
      </w:r>
    </w:p>
    <w:p w14:paraId="6DA2EDA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The SS assigns UL grant during the Random Access procedure on NR Cell 1 to allow the UE to send only PDCP status report.</w:t>
      </w:r>
    </w:p>
    <w:p w14:paraId="1E839747"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5 octets PDCP STATUS REPORT + 3 octets RLC header + 2 octets MAC header = 10 octets</w:t>
      </w:r>
    </w:p>
    <w:p w14:paraId="394F4B7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v_NR_ResourceAllocation := f_NR_ResourceAllocation_UplinkGrant(112, v_NR_UplinkBWP); //@sic R5-198906 sic@</w:t>
      </w:r>
    </w:p>
    <w:p w14:paraId="320E274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v_TimingDL := f_NR_GetNextSendOccasion_DL(nr_Cell1); // Timing of DL</w:t>
      </w:r>
    </w:p>
    <w:p w14:paraId="6405F15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v_TimingUL := f_NR_GetNextSendOccasion_ULafterDL(nr_Cell1, v_TimingDL, 20);</w:t>
      </w:r>
    </w:p>
    <w:p w14:paraId="5307631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f_NR_ULGrantConfiguration_StartPeriodicCyclicGrant(nr_Cell1, cs_TimingInfo_NR(v_TimingUL), v_NR_ResourceAllocation, 20, v_Grants);</w:t>
      </w:r>
    </w:p>
    <w:p w14:paraId="5D70C803" w14:textId="77777777" w:rsidR="004E7279" w:rsidRDefault="004E7279" w:rsidP="004E7279">
      <w:pPr>
        <w:pBdr>
          <w:top w:val="single" w:sz="4" w:space="1" w:color="auto"/>
          <w:left w:val="single" w:sz="4" w:space="1" w:color="auto"/>
          <w:bottom w:val="single" w:sz="4" w:space="1" w:color="auto"/>
          <w:right w:val="single" w:sz="4" w:space="1" w:color="auto"/>
        </w:pBdr>
        <w:rPr>
          <w:noProof/>
        </w:rPr>
      </w:pPr>
    </w:p>
    <w:p w14:paraId="4AB5FB73"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r w:rsidRPr="00394E38">
        <w:rPr>
          <w:noProof/>
          <w:highlight w:val="cyan"/>
        </w:rPr>
        <w:t>if ( p_WaitforRRCConCmp) {//@sic R5s210032 sic@</w:t>
      </w:r>
    </w:p>
    <w:p w14:paraId="427C34E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r w:rsidRPr="00394E38">
        <w:rPr>
          <w:noProof/>
          <w:highlight w:val="cyan"/>
        </w:rPr>
        <w:t>//EXCEPTION: Steps 25 and 26 can occur in any order. (Note 7)</w:t>
      </w:r>
    </w:p>
    <w:p w14:paraId="32058E3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interleave {//@sic R5s201484 sic@</w:t>
      </w:r>
    </w:p>
    <w:p w14:paraId="1A2E35E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25" siclog@</w:t>
      </w:r>
    </w:p>
    <w:p w14:paraId="79D6381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//The UE transmits a NR RRCReconfigurationComplete message.(Note 4)</w:t>
      </w:r>
    </w:p>
    <w:p w14:paraId="2A333A3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[]SRB.receive(car_NR_SRB1_RrcPdu_IND(nr_Cell1, cr_38508_RRCReconfigurationComplete)){}</w:t>
      </w:r>
    </w:p>
    <w:p w14:paraId="0A4CA10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8C95B1C"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26" siclog@</w:t>
      </w:r>
    </w:p>
    <w:p w14:paraId="1FB92068"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//Does the UE send PDCP Control PDUs via RLC-AM RB with the following content to the SS:</w:t>
      </w:r>
    </w:p>
    <w:p w14:paraId="1C1D0A74" w14:textId="79E7E09C"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//D/C field = 0 (PDCP control PDU) and PDU Type =000, FMC field = </w:t>
      </w:r>
      <w:r w:rsidR="00A94C85">
        <w:rPr>
          <w:noProof/>
        </w:rPr>
        <w:t>6</w:t>
      </w:r>
      <w:r>
        <w:rPr>
          <w:noProof/>
        </w:rPr>
        <w:t>?</w:t>
      </w:r>
    </w:p>
    <w:p w14:paraId="2126C15C"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[]DRB.receive (car_NR_DRB_COMMON_IND_PDCP_PDUList_DC(nr_Cell1,</w:t>
      </w:r>
    </w:p>
    <w:p w14:paraId="66D4A94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p_NR_PDCP_State.DRB_Id,</w:t>
      </w:r>
    </w:p>
    <w:p w14:paraId="076E23B8"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cr_RlcBearerRouting_NR(nr_Cell1), //@sic R5s190844 sic@</w:t>
      </w:r>
    </w:p>
    <w:p w14:paraId="275CFC0C"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53E26A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{cr_NR_PDCP_STATUS_REPORT(6,'80'O)})){}</w:t>
      </w:r>
    </w:p>
    <w:p w14:paraId="2C5DF41E" w14:textId="77777777" w:rsidR="004E7279" w:rsidRDefault="004E7279" w:rsidP="004E7279">
      <w:pPr>
        <w:pBdr>
          <w:top w:val="single" w:sz="4" w:space="1" w:color="auto"/>
          <w:left w:val="single" w:sz="4" w:space="1" w:color="auto"/>
          <w:bottom w:val="single" w:sz="4" w:space="1" w:color="auto"/>
          <w:right w:val="single" w:sz="4" w:space="1" w:color="auto"/>
        </w:pBdr>
        <w:rPr>
          <w:noProof/>
        </w:rPr>
      </w:pPr>
    </w:p>
    <w:p w14:paraId="2B6AEAC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FBCCF5F"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496C408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58F3A2A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15B2C771"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Pr>
          <w:noProof/>
        </w:rPr>
        <w:t xml:space="preserve">    </w:t>
      </w:r>
      <w:r w:rsidRPr="00394E38">
        <w:rPr>
          <w:noProof/>
          <w:highlight w:val="cyan"/>
        </w:rPr>
        <w:t>else{</w:t>
      </w:r>
    </w:p>
    <w:p w14:paraId="069A026F"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//@siclog "Step 26" siclog@</w:t>
      </w:r>
    </w:p>
    <w:p w14:paraId="5D5C21A2"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//Does the UE send PDCP Control PDUs via RLC-AM RB with the following content to the SS:</w:t>
      </w:r>
    </w:p>
    <w:p w14:paraId="32831E5E" w14:textId="71DD030A"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//D/C field = 0 (PDCP control PDU) and PDU Type =000, FMC field = </w:t>
      </w:r>
      <w:r w:rsidR="0031005B" w:rsidRPr="00394E38">
        <w:rPr>
          <w:noProof/>
          <w:highlight w:val="cyan"/>
        </w:rPr>
        <w:t>6</w:t>
      </w:r>
      <w:r w:rsidRPr="00394E38">
        <w:rPr>
          <w:noProof/>
          <w:highlight w:val="cyan"/>
        </w:rPr>
        <w:t>?</w:t>
      </w:r>
    </w:p>
    <w:p w14:paraId="6B30BFCE"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DRB.receive (car_NR_DRB_COMMON_IND_PDCP_PDUList_DC(nr_Cell1,</w:t>
      </w:r>
    </w:p>
    <w:p w14:paraId="483B42DD"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p_NR_PDCP_State.DRB_Id,</w:t>
      </w:r>
    </w:p>
    <w:p w14:paraId="2480EA09"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cr_RlcBearerRouting_NR(nr_Cell1), //@sic R5s190844 sic@</w:t>
      </w:r>
    </w:p>
    <w:p w14:paraId="009F1545"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w:t>
      </w:r>
    </w:p>
    <w:p w14:paraId="71FF9BCE" w14:textId="77777777" w:rsidR="004E7279" w:rsidRPr="00394E38" w:rsidRDefault="004E7279" w:rsidP="004E7279">
      <w:pPr>
        <w:pBdr>
          <w:top w:val="single" w:sz="4" w:space="1" w:color="auto"/>
          <w:left w:val="single" w:sz="4" w:space="1" w:color="auto"/>
          <w:bottom w:val="single" w:sz="4" w:space="1" w:color="auto"/>
          <w:right w:val="single" w:sz="4" w:space="1" w:color="auto"/>
        </w:pBdr>
        <w:rPr>
          <w:noProof/>
          <w:highlight w:val="cyan"/>
        </w:rPr>
      </w:pPr>
      <w:r w:rsidRPr="00394E38">
        <w:rPr>
          <w:noProof/>
          <w:highlight w:val="cyan"/>
        </w:rPr>
        <w:t xml:space="preserve">                                                    {cr_NR_PDCP_STATUS_REPORT(6,'80'O)})){}</w:t>
      </w:r>
    </w:p>
    <w:p w14:paraId="76092053"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sidRPr="00394E38">
        <w:rPr>
          <w:noProof/>
          <w:highlight w:val="cyan"/>
        </w:rPr>
        <w:t xml:space="preserve">    }</w:t>
      </w:r>
    </w:p>
    <w:p w14:paraId="572A0A8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02E20EE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if(p_WaitforRRCConCmp){ //@sic R5-204363 sic@</w:t>
      </w:r>
    </w:p>
    <w:p w14:paraId="35622FB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f_NR_SS_SRBs_DRBs_Release(nr_Cell2, cs_TimingInfo_Now, f_NR_GetActiveDRBs(nr_Cell2)); //@sic R5s200690 sic@</w:t>
      </w:r>
    </w:p>
    <w:p w14:paraId="12CD9F75"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f_NR_SS_SRBs_DRBs_Config(nr_Cell2, cs_TimingInfo_Now, omit);</w:t>
      </w:r>
    </w:p>
    <w:p w14:paraId="756B0E6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2714DA37"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27" siclog@</w:t>
      </w:r>
    </w:p>
    <w:p w14:paraId="6604446C"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//The SS generates a PDCP status report message and sends it to UE: D/C field = 0 (PDCP control PDU) and PDU Type =000, FMC field = 6 on NR Cell 1.</w:t>
      </w:r>
    </w:p>
    <w:p w14:paraId="4CC1D84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DRB.send (cas_NR_DRB_COMMON_REQ_PDCP_PDUList (nr_Cell1,</w:t>
      </w:r>
    </w:p>
    <w:p w14:paraId="4392C4A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p_NR_PDCP_State.DRB_Id,</w:t>
      </w:r>
    </w:p>
    <w:p w14:paraId="708E2E1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198B7E9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{cs_NR_PDCP_STATUS_REPORT(6)}));</w:t>
      </w:r>
    </w:p>
    <w:p w14:paraId="1783B33C"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27FB28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p>
    <w:p w14:paraId="67EFD10F"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28" siclog@</w:t>
      </w:r>
    </w:p>
    <w:p w14:paraId="7634104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The SS starts the UL default grant transmission.</w:t>
      </w:r>
    </w:p>
    <w:p w14:paraId="4660655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f_NR_ULGrantConfiguration_Start(nr_Cell1);</w:t>
      </w:r>
    </w:p>
    <w:p w14:paraId="7B1D228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27C1B5E3"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28A" siclog@</w:t>
      </w:r>
    </w:p>
    <w:p w14:paraId="4D6B853A"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//The SS sends the PDCP Data PDU#5</w:t>
      </w:r>
    </w:p>
    <w:p w14:paraId="30E2F20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p_NR_PDCP_State.TX_NEXT:= 5;</w:t>
      </w:r>
    </w:p>
    <w:p w14:paraId="0D6B452B"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f_NR_PDCP_Send(p_NR_PDCP_State, nr_Cell1, v_IPData); //@sic R5-190752 sic@</w:t>
      </w:r>
    </w:p>
    <w:p w14:paraId="6749418F" w14:textId="77777777" w:rsidR="004E7279" w:rsidRDefault="004E7279" w:rsidP="004E7279">
      <w:pPr>
        <w:pBdr>
          <w:top w:val="single" w:sz="4" w:space="1" w:color="auto"/>
          <w:left w:val="single" w:sz="4" w:space="1" w:color="auto"/>
          <w:bottom w:val="single" w:sz="4" w:space="1" w:color="auto"/>
          <w:right w:val="single" w:sz="4" w:space="1" w:color="auto"/>
        </w:pBdr>
        <w:rPr>
          <w:noProof/>
        </w:rPr>
      </w:pPr>
    </w:p>
    <w:p w14:paraId="0064FAF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28B" siclog@</w:t>
      </w:r>
    </w:p>
    <w:p w14:paraId="3CFCC4C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//Check: Does the UE transmit a PDCP Data PDU via RLC-AM RB with the following content back to the SS?</w:t>
      </w:r>
    </w:p>
    <w:p w14:paraId="4815C11D" w14:textId="77777777" w:rsidR="004E7279" w:rsidRPr="004E7279" w:rsidRDefault="004E7279" w:rsidP="004E7279">
      <w:pPr>
        <w:pBdr>
          <w:top w:val="single" w:sz="4" w:space="1" w:color="auto"/>
          <w:left w:val="single" w:sz="4" w:space="1" w:color="auto"/>
          <w:bottom w:val="single" w:sz="4" w:space="1" w:color="auto"/>
          <w:right w:val="single" w:sz="4" w:space="1" w:color="auto"/>
        </w:pBdr>
        <w:rPr>
          <w:noProof/>
          <w:lang w:val="de-DE"/>
        </w:rPr>
      </w:pPr>
      <w:r>
        <w:rPr>
          <w:noProof/>
        </w:rPr>
        <w:t xml:space="preserve">    </w:t>
      </w:r>
      <w:r w:rsidRPr="004E7279">
        <w:rPr>
          <w:noProof/>
          <w:lang w:val="de-DE"/>
        </w:rPr>
        <w:t>t_Wait.start; //@sic R5-190752 sic@</w:t>
      </w:r>
    </w:p>
    <w:p w14:paraId="059E4DF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sidRPr="004E7279">
        <w:rPr>
          <w:noProof/>
          <w:lang w:val="de-DE"/>
        </w:rPr>
        <w:t xml:space="preserve">    </w:t>
      </w:r>
      <w:r>
        <w:rPr>
          <w:noProof/>
        </w:rPr>
        <w:t>alt {</w:t>
      </w:r>
    </w:p>
    <w:p w14:paraId="25214A02"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DRB.receive((car_NR_DRB_COMMON_IND_PDCP_PDUList_DC(nr_Cell1,</w:t>
      </w:r>
    </w:p>
    <w:p w14:paraId="0920E35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p_NR_PDCP_State.DRB_Id,</w:t>
      </w:r>
    </w:p>
    <w:p w14:paraId="4DBDD49F"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cr_RlcBearerRouting_NR(nr_Cell1)))) {</w:t>
      </w:r>
    </w:p>
    <w:p w14:paraId="0692C01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t_Wait.stop;</w:t>
      </w:r>
    </w:p>
    <w:p w14:paraId="46DEF9A8"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f_NR_SetVerdictFailOrInconc(__FILE__, __LINE__, "Step 28B");</w:t>
      </w:r>
    </w:p>
    <w:p w14:paraId="731C85AF"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28417ABE"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 t_Wait.timeout{}</w:t>
      </w:r>
    </w:p>
    <w:p w14:paraId="730EA1B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135EC964"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660C7FD"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29" siclog@</w:t>
      </w:r>
    </w:p>
    <w:p w14:paraId="39E4F367"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//SS transmits a PDCP Data PDU containing one PDCP SDU#6</w:t>
      </w:r>
    </w:p>
    <w:p w14:paraId="1F5A7CA1"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p_NR_PDCP_State.TX_NEXT:= 6;</w:t>
      </w:r>
    </w:p>
    <w:p w14:paraId="6D6BE788"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p_NR_PDCP_State.RX_NEXT:= 6;</w:t>
      </w:r>
    </w:p>
    <w:p w14:paraId="5F9E2B57"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f_NR_PDCP_Send(p_NR_PDCP_State, nr_Cell1, v_IPData);</w:t>
      </w:r>
    </w:p>
    <w:p w14:paraId="51F187D7"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39F517C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//@siclog "Step 30" siclog@</w:t>
      </w:r>
    </w:p>
    <w:p w14:paraId="0A9DEA83"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//The UE sends the PDCP Data PDU#6</w:t>
      </w:r>
    </w:p>
    <w:p w14:paraId="673A666C"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f_NR_PDCP_Recv(p_NR_PDCP_State, nr_Cell1, v_IPData, cr_RlcBearerRouting_NR(nr_Cell1));</w:t>
      </w:r>
    </w:p>
    <w:p w14:paraId="46783E56"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f_NR_PreliminaryPass(__FILE__, __LINE__, "Step 30");</w:t>
      </w:r>
    </w:p>
    <w:p w14:paraId="0DFC41D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//The UE sends the PDCP Data PDU#7</w:t>
      </w:r>
    </w:p>
    <w:p w14:paraId="2175708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f_NR_PDCP_Recv(p_NR_PDCP_State, nr_Cell1, v_IPData, cr_RlcBearerRouting_NR(nr_Cell1));</w:t>
      </w:r>
    </w:p>
    <w:p w14:paraId="3169B139"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f_NR_PreliminaryPass(__FILE__, __LINE__, "Step 31");</w:t>
      </w:r>
    </w:p>
    <w:p w14:paraId="3EC09F90" w14:textId="77777777" w:rsidR="004E7279"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p w14:paraId="604D9E79" w14:textId="7EB63891" w:rsidR="00054302" w:rsidRDefault="004E7279" w:rsidP="004E7279">
      <w:pPr>
        <w:pBdr>
          <w:top w:val="single" w:sz="4" w:space="1" w:color="auto"/>
          <w:left w:val="single" w:sz="4" w:space="1" w:color="auto"/>
          <w:bottom w:val="single" w:sz="4" w:space="1" w:color="auto"/>
          <w:right w:val="single" w:sz="4" w:space="1" w:color="auto"/>
        </w:pBdr>
        <w:rPr>
          <w:noProof/>
        </w:rPr>
      </w:pPr>
      <w:r>
        <w:rPr>
          <w:noProof/>
        </w:rPr>
        <w:t xml:space="preserve">  }</w:t>
      </w:r>
    </w:p>
    <w:sectPr w:rsidR="000543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C956B" w14:textId="77777777" w:rsidR="0037305E" w:rsidRDefault="0037305E">
      <w:r>
        <w:separator/>
      </w:r>
    </w:p>
  </w:endnote>
  <w:endnote w:type="continuationSeparator" w:id="0">
    <w:p w14:paraId="5E9CAD71" w14:textId="77777777" w:rsidR="0037305E" w:rsidRDefault="0037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EA1A0" w14:textId="77777777" w:rsidR="0037305E" w:rsidRDefault="0037305E">
      <w:r>
        <w:separator/>
      </w:r>
    </w:p>
  </w:footnote>
  <w:footnote w:type="continuationSeparator" w:id="0">
    <w:p w14:paraId="7518F2E8" w14:textId="77777777" w:rsidR="0037305E" w:rsidRDefault="00373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00"/>
    <w:rsid w:val="00054302"/>
    <w:rsid w:val="0006347E"/>
    <w:rsid w:val="00094B38"/>
    <w:rsid w:val="000A6394"/>
    <w:rsid w:val="000B7FED"/>
    <w:rsid w:val="000C038A"/>
    <w:rsid w:val="000C6598"/>
    <w:rsid w:val="000D44B3"/>
    <w:rsid w:val="00134C93"/>
    <w:rsid w:val="00145D43"/>
    <w:rsid w:val="00156413"/>
    <w:rsid w:val="00192C46"/>
    <w:rsid w:val="001A08B3"/>
    <w:rsid w:val="001A09A3"/>
    <w:rsid w:val="001A433F"/>
    <w:rsid w:val="001A7B60"/>
    <w:rsid w:val="001B52F0"/>
    <w:rsid w:val="001B7A65"/>
    <w:rsid w:val="001C7E3E"/>
    <w:rsid w:val="001E41F3"/>
    <w:rsid w:val="001F6FCC"/>
    <w:rsid w:val="002118AB"/>
    <w:rsid w:val="002160BA"/>
    <w:rsid w:val="00235975"/>
    <w:rsid w:val="00253FEE"/>
    <w:rsid w:val="0025709B"/>
    <w:rsid w:val="0026004D"/>
    <w:rsid w:val="002640DD"/>
    <w:rsid w:val="00275D12"/>
    <w:rsid w:val="00284FEB"/>
    <w:rsid w:val="002860C4"/>
    <w:rsid w:val="002B5741"/>
    <w:rsid w:val="002D362B"/>
    <w:rsid w:val="002E472E"/>
    <w:rsid w:val="00305409"/>
    <w:rsid w:val="0031005B"/>
    <w:rsid w:val="00317F09"/>
    <w:rsid w:val="00336908"/>
    <w:rsid w:val="00344D50"/>
    <w:rsid w:val="00355C21"/>
    <w:rsid w:val="003609EF"/>
    <w:rsid w:val="0036231A"/>
    <w:rsid w:val="0037305E"/>
    <w:rsid w:val="00374DD4"/>
    <w:rsid w:val="00394E38"/>
    <w:rsid w:val="003A22C0"/>
    <w:rsid w:val="003A3CA7"/>
    <w:rsid w:val="003C6CFC"/>
    <w:rsid w:val="003E1A36"/>
    <w:rsid w:val="003E6E1E"/>
    <w:rsid w:val="003F3535"/>
    <w:rsid w:val="00410371"/>
    <w:rsid w:val="004242F1"/>
    <w:rsid w:val="0043131B"/>
    <w:rsid w:val="00440885"/>
    <w:rsid w:val="00453C99"/>
    <w:rsid w:val="00477785"/>
    <w:rsid w:val="004B75B7"/>
    <w:rsid w:val="004E7279"/>
    <w:rsid w:val="00512666"/>
    <w:rsid w:val="0051580D"/>
    <w:rsid w:val="00547111"/>
    <w:rsid w:val="005746E7"/>
    <w:rsid w:val="00592D74"/>
    <w:rsid w:val="00593F28"/>
    <w:rsid w:val="005D5A8F"/>
    <w:rsid w:val="005E2C44"/>
    <w:rsid w:val="005E4EC0"/>
    <w:rsid w:val="005E5CCE"/>
    <w:rsid w:val="005F4436"/>
    <w:rsid w:val="00621188"/>
    <w:rsid w:val="006257ED"/>
    <w:rsid w:val="00627B34"/>
    <w:rsid w:val="00650001"/>
    <w:rsid w:val="00665C47"/>
    <w:rsid w:val="00695808"/>
    <w:rsid w:val="006B0FCF"/>
    <w:rsid w:val="006B3C17"/>
    <w:rsid w:val="006B46FB"/>
    <w:rsid w:val="006E21FB"/>
    <w:rsid w:val="007032C7"/>
    <w:rsid w:val="007255FD"/>
    <w:rsid w:val="00746CCD"/>
    <w:rsid w:val="00760916"/>
    <w:rsid w:val="007617D9"/>
    <w:rsid w:val="00792342"/>
    <w:rsid w:val="007977A8"/>
    <w:rsid w:val="007B512A"/>
    <w:rsid w:val="007C2097"/>
    <w:rsid w:val="007D6A07"/>
    <w:rsid w:val="007F7259"/>
    <w:rsid w:val="008040A8"/>
    <w:rsid w:val="00806399"/>
    <w:rsid w:val="008279FA"/>
    <w:rsid w:val="008535B7"/>
    <w:rsid w:val="008626E7"/>
    <w:rsid w:val="00870EE7"/>
    <w:rsid w:val="008863B9"/>
    <w:rsid w:val="008A45A6"/>
    <w:rsid w:val="008B7086"/>
    <w:rsid w:val="008F3789"/>
    <w:rsid w:val="008F686C"/>
    <w:rsid w:val="009008B1"/>
    <w:rsid w:val="00901C8E"/>
    <w:rsid w:val="009148DE"/>
    <w:rsid w:val="00937A5E"/>
    <w:rsid w:val="00941E30"/>
    <w:rsid w:val="009777D9"/>
    <w:rsid w:val="00991B88"/>
    <w:rsid w:val="009A5753"/>
    <w:rsid w:val="009A579D"/>
    <w:rsid w:val="009B0C3B"/>
    <w:rsid w:val="009C3ADF"/>
    <w:rsid w:val="009E3297"/>
    <w:rsid w:val="009E3609"/>
    <w:rsid w:val="009F734F"/>
    <w:rsid w:val="00A1055C"/>
    <w:rsid w:val="00A246B6"/>
    <w:rsid w:val="00A47E70"/>
    <w:rsid w:val="00A50CF0"/>
    <w:rsid w:val="00A7671C"/>
    <w:rsid w:val="00A94C85"/>
    <w:rsid w:val="00A974E5"/>
    <w:rsid w:val="00AA2CBC"/>
    <w:rsid w:val="00AC5820"/>
    <w:rsid w:val="00AD1CD8"/>
    <w:rsid w:val="00AF38CD"/>
    <w:rsid w:val="00B258BB"/>
    <w:rsid w:val="00B67B97"/>
    <w:rsid w:val="00B968C8"/>
    <w:rsid w:val="00BA3EC5"/>
    <w:rsid w:val="00BA51D9"/>
    <w:rsid w:val="00BB5DFC"/>
    <w:rsid w:val="00BB6F9B"/>
    <w:rsid w:val="00BD279D"/>
    <w:rsid w:val="00BD6BB8"/>
    <w:rsid w:val="00C350C5"/>
    <w:rsid w:val="00C462F9"/>
    <w:rsid w:val="00C66BA2"/>
    <w:rsid w:val="00C95985"/>
    <w:rsid w:val="00CB6EB9"/>
    <w:rsid w:val="00CC5026"/>
    <w:rsid w:val="00CC68D0"/>
    <w:rsid w:val="00CF18A2"/>
    <w:rsid w:val="00D03794"/>
    <w:rsid w:val="00D03F9A"/>
    <w:rsid w:val="00D06D51"/>
    <w:rsid w:val="00D24991"/>
    <w:rsid w:val="00D50255"/>
    <w:rsid w:val="00D652BA"/>
    <w:rsid w:val="00D66520"/>
    <w:rsid w:val="00D96A7C"/>
    <w:rsid w:val="00DA5F2B"/>
    <w:rsid w:val="00DE34CF"/>
    <w:rsid w:val="00DE7626"/>
    <w:rsid w:val="00DF72C2"/>
    <w:rsid w:val="00E13F3D"/>
    <w:rsid w:val="00E252E0"/>
    <w:rsid w:val="00E259B2"/>
    <w:rsid w:val="00E34898"/>
    <w:rsid w:val="00E35A66"/>
    <w:rsid w:val="00E47D64"/>
    <w:rsid w:val="00E57BE7"/>
    <w:rsid w:val="00E8004F"/>
    <w:rsid w:val="00E8160D"/>
    <w:rsid w:val="00EA388B"/>
    <w:rsid w:val="00EB09B7"/>
    <w:rsid w:val="00EC201F"/>
    <w:rsid w:val="00EE7D7C"/>
    <w:rsid w:val="00F25D98"/>
    <w:rsid w:val="00F300FB"/>
    <w:rsid w:val="00F47884"/>
    <w:rsid w:val="00FB6386"/>
    <w:rsid w:val="00FC79FD"/>
    <w:rsid w:val="00FD08D3"/>
    <w:rsid w:val="00FF30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B3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E54CF-149F-4431-944C-311CB626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4337</Words>
  <Characters>24725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Rodriguez Navas Francisca 1CT2</cp:lastModifiedBy>
  <cp:revision>5</cp:revision>
  <cp:lastPrinted>1900-01-01T00:00:00Z</cp:lastPrinted>
  <dcterms:created xsi:type="dcterms:W3CDTF">2021-01-08T08:07:00Z</dcterms:created>
  <dcterms:modified xsi:type="dcterms:W3CDTF">2021-01-08T08:50:00Z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