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0D2886" w14:textId="77777777" w:rsidR="00961A38" w:rsidRPr="00531139" w:rsidRDefault="00961A38">
      <w:pPr>
        <w:pStyle w:val="BodyText"/>
        <w:tabs>
          <w:tab w:val="left" w:pos="9072"/>
        </w:tabs>
      </w:pPr>
      <w:r w:rsidRPr="00531139">
        <w:t>3GPP TSG-RAN WG5 interim Working Document</w:t>
      </w:r>
    </w:p>
    <w:p w14:paraId="00D87A58" w14:textId="77777777" w:rsidR="00961A38" w:rsidRPr="00531139" w:rsidRDefault="00961A38">
      <w:pPr>
        <w:pStyle w:val="FP"/>
        <w:rPr>
          <w:rFonts w:ascii="Arial" w:hAnsi="Arial"/>
          <w:b/>
          <w:i/>
          <w:noProof/>
        </w:rPr>
      </w:pPr>
      <w:r w:rsidRPr="00531139">
        <w:rPr>
          <w:rFonts w:ascii="Arial" w:hAnsi="Arial"/>
          <w:b/>
          <w:i/>
          <w:noProof/>
        </w:rPr>
        <w:t>Copyright Notification</w:t>
      </w:r>
    </w:p>
    <w:p w14:paraId="0BDA3765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No part may be reproduced except as authorized by written permission.</w:t>
      </w:r>
    </w:p>
    <w:p w14:paraId="4D8BE4B9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The copyright and the foregoing restriction extend to reproduction in all media.</w:t>
      </w:r>
    </w:p>
    <w:p w14:paraId="0AD27A0B" w14:textId="77777777" w:rsidR="00961A38" w:rsidRPr="00531139" w:rsidRDefault="00961A38">
      <w:pPr>
        <w:pStyle w:val="FP"/>
        <w:rPr>
          <w:noProof/>
        </w:rPr>
      </w:pPr>
      <w:r w:rsidRPr="00531139">
        <w:rPr>
          <w:noProof/>
        </w:rPr>
        <w:t>© 20</w:t>
      </w:r>
      <w:r w:rsidR="00875EAF">
        <w:rPr>
          <w:noProof/>
        </w:rPr>
        <w:t>20</w:t>
      </w:r>
      <w:r w:rsidRPr="00531139">
        <w:rPr>
          <w:noProof/>
        </w:rPr>
        <w:t xml:space="preserve">, 3GPP Organizational Partners (ARIB, ATIS, CCSA, ETSI, </w:t>
      </w:r>
      <w:r w:rsidR="007A3D84" w:rsidRPr="00531139">
        <w:t xml:space="preserve">TSDSI, </w:t>
      </w:r>
      <w:r w:rsidRPr="00531139">
        <w:rPr>
          <w:noProof/>
        </w:rPr>
        <w:t>TTA, TTC).</w:t>
      </w:r>
      <w:bookmarkStart w:id="0" w:name="copyrightaddon"/>
      <w:bookmarkEnd w:id="0"/>
    </w:p>
    <w:p w14:paraId="47A0B849" w14:textId="77777777" w:rsidR="00961A38" w:rsidRPr="00531139" w:rsidRDefault="00961A38">
      <w:pPr>
        <w:rPr>
          <w:noProof/>
        </w:rPr>
      </w:pPr>
      <w:r w:rsidRPr="00531139">
        <w:rPr>
          <w:noProof/>
        </w:rPr>
        <w:t>All rights reserved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6773"/>
      </w:tblGrid>
      <w:tr w:rsidR="00961A38" w:rsidRPr="00531139" w14:paraId="26E33F2F" w14:textId="77777777" w:rsidTr="00E8309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23" w:type="dxa"/>
            <w:gridSpan w:val="2"/>
          </w:tcPr>
          <w:p w14:paraId="7BCA9C83" w14:textId="77777777" w:rsidR="00961A38" w:rsidRPr="009C446D" w:rsidRDefault="00961A38" w:rsidP="0093744B">
            <w:pPr>
              <w:tabs>
                <w:tab w:val="left" w:pos="1164"/>
                <w:tab w:val="left" w:pos="1985"/>
              </w:tabs>
              <w:spacing w:before="120" w:after="120"/>
              <w:jc w:val="center"/>
              <w:rPr>
                <w:rFonts w:ascii="Arial" w:hAnsi="Arial"/>
                <w:b/>
                <w:sz w:val="24"/>
              </w:rPr>
            </w:pPr>
            <w:r w:rsidRPr="009C446D">
              <w:rPr>
                <w:rFonts w:ascii="Arial" w:hAnsi="Arial"/>
                <w:b/>
                <w:sz w:val="24"/>
              </w:rPr>
              <w:t>RAN5 iWD-</w:t>
            </w:r>
            <w:r w:rsidR="00087A67" w:rsidRPr="009C446D">
              <w:rPr>
                <w:rFonts w:ascii="Arial" w:hAnsi="Arial"/>
                <w:b/>
                <w:sz w:val="24"/>
              </w:rPr>
              <w:t>TTCN3</w:t>
            </w:r>
            <w:r w:rsidRPr="009C446D">
              <w:rPr>
                <w:rFonts w:ascii="Arial" w:hAnsi="Arial"/>
                <w:b/>
                <w:sz w:val="24"/>
              </w:rPr>
              <w:t>-B20</w:t>
            </w:r>
            <w:r w:rsidR="001A2B4D">
              <w:rPr>
                <w:rFonts w:ascii="Arial" w:hAnsi="Arial"/>
                <w:b/>
                <w:sz w:val="24"/>
              </w:rPr>
              <w:t>20-09</w:t>
            </w:r>
            <w:r w:rsidRPr="009C446D">
              <w:rPr>
                <w:rFonts w:ascii="Arial" w:hAnsi="Arial"/>
                <w:b/>
                <w:sz w:val="24"/>
              </w:rPr>
              <w:t>_D</w:t>
            </w:r>
            <w:r w:rsidR="00875EAF" w:rsidRPr="009C446D">
              <w:rPr>
                <w:rFonts w:ascii="Arial" w:hAnsi="Arial"/>
                <w:b/>
                <w:sz w:val="24"/>
              </w:rPr>
              <w:t>20</w:t>
            </w:r>
            <w:r w:rsidR="006E476D" w:rsidRPr="009C446D">
              <w:rPr>
                <w:rFonts w:ascii="Arial" w:hAnsi="Arial"/>
                <w:b/>
                <w:sz w:val="24"/>
              </w:rPr>
              <w:t>wk</w:t>
            </w:r>
            <w:r w:rsidR="00AF64F5">
              <w:rPr>
                <w:rFonts w:ascii="Arial" w:hAnsi="Arial"/>
                <w:b/>
                <w:sz w:val="24"/>
              </w:rPr>
              <w:t>50_MCX</w:t>
            </w:r>
          </w:p>
        </w:tc>
      </w:tr>
      <w:tr w:rsidR="00961A38" w:rsidRPr="00531139" w14:paraId="4C94412D" w14:textId="77777777" w:rsidTr="00E83098">
        <w:tblPrEx>
          <w:tblCellMar>
            <w:top w:w="0" w:type="dxa"/>
            <w:bottom w:w="0" w:type="dxa"/>
          </w:tblCellMar>
        </w:tblPrEx>
        <w:tc>
          <w:tcPr>
            <w:tcW w:w="3150" w:type="dxa"/>
          </w:tcPr>
          <w:p w14:paraId="76FBAFA2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C446D">
              <w:rPr>
                <w:rFonts w:ascii="Arial" w:hAnsi="Arial"/>
                <w:b/>
              </w:rPr>
              <w:t>Purpose of the document:</w:t>
            </w:r>
          </w:p>
        </w:tc>
        <w:tc>
          <w:tcPr>
            <w:tcW w:w="6773" w:type="dxa"/>
          </w:tcPr>
          <w:p w14:paraId="308DD795" w14:textId="77777777" w:rsidR="00961A38" w:rsidRPr="009C446D" w:rsidRDefault="00961A38">
            <w:pPr>
              <w:pStyle w:val="TAL"/>
              <w:spacing w:before="60"/>
            </w:pP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>TTCN delivery</w:t>
            </w:r>
          </w:p>
        </w:tc>
      </w:tr>
      <w:tr w:rsidR="00961A38" w:rsidRPr="00531139" w14:paraId="1B7BD36F" w14:textId="77777777" w:rsidTr="00E83098">
        <w:tblPrEx>
          <w:tblCellMar>
            <w:top w:w="0" w:type="dxa"/>
            <w:bottom w:w="0" w:type="dxa"/>
          </w:tblCellMar>
        </w:tblPrEx>
        <w:tc>
          <w:tcPr>
            <w:tcW w:w="3150" w:type="dxa"/>
          </w:tcPr>
          <w:p w14:paraId="6E953137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  <w:lang w:val="fr-FR"/>
              </w:rPr>
            </w:pPr>
            <w:r w:rsidRPr="009C446D">
              <w:rPr>
                <w:rFonts w:ascii="Arial" w:hAnsi="Arial"/>
                <w:b/>
                <w:lang w:val="fr-FR"/>
              </w:rPr>
              <w:t>Source:</w:t>
            </w:r>
          </w:p>
        </w:tc>
        <w:tc>
          <w:tcPr>
            <w:tcW w:w="6773" w:type="dxa"/>
          </w:tcPr>
          <w:p w14:paraId="6C8DEAF6" w14:textId="77777777" w:rsidR="00961A38" w:rsidRPr="009C446D" w:rsidRDefault="00961A38">
            <w:pPr>
              <w:pStyle w:val="TAL"/>
              <w:spacing w:before="60"/>
              <w:rPr>
                <w:lang w:val="fr-FR"/>
              </w:rPr>
            </w:pPr>
            <w:r w:rsidRPr="009C446D">
              <w:rPr>
                <w:snapToGrid w:val="0"/>
                <w:color w:val="000000"/>
                <w:sz w:val="20"/>
                <w:lang w:val="de-DE" w:eastAsia="de-DE"/>
              </w:rPr>
              <w:t>ETSI MCC TF160</w:t>
            </w:r>
          </w:p>
        </w:tc>
      </w:tr>
      <w:tr w:rsidR="00961A38" w:rsidRPr="00531139" w14:paraId="1B94527F" w14:textId="77777777" w:rsidTr="00E83098">
        <w:tblPrEx>
          <w:tblCellMar>
            <w:top w:w="0" w:type="dxa"/>
            <w:bottom w:w="0" w:type="dxa"/>
          </w:tblCellMar>
        </w:tblPrEx>
        <w:tc>
          <w:tcPr>
            <w:tcW w:w="3150" w:type="dxa"/>
          </w:tcPr>
          <w:p w14:paraId="786B0ABC" w14:textId="77777777" w:rsidR="00961A38" w:rsidRPr="009C446D" w:rsidRDefault="00961A38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Date:</w:t>
            </w:r>
          </w:p>
        </w:tc>
        <w:tc>
          <w:tcPr>
            <w:tcW w:w="6773" w:type="dxa"/>
          </w:tcPr>
          <w:p w14:paraId="3D87BE17" w14:textId="77777777" w:rsidR="00961A38" w:rsidRPr="00215F76" w:rsidRDefault="00937BDC" w:rsidP="007355B9">
            <w:pPr>
              <w:pStyle w:val="TAL"/>
              <w:spacing w:before="60"/>
            </w:pPr>
            <w:r>
              <w:rPr>
                <w:snapToGrid w:val="0"/>
                <w:color w:val="000000"/>
                <w:sz w:val="20"/>
                <w:lang w:val="de-DE" w:eastAsia="de-DE"/>
              </w:rPr>
              <w:t>11</w:t>
            </w:r>
            <w:r w:rsidRPr="00937BDC">
              <w:rPr>
                <w:snapToGrid w:val="0"/>
                <w:color w:val="000000"/>
                <w:sz w:val="20"/>
                <w:vertAlign w:val="superscript"/>
                <w:lang w:val="de-DE" w:eastAsia="de-DE"/>
              </w:rPr>
              <w:t>th</w:t>
            </w:r>
            <w:r>
              <w:rPr>
                <w:snapToGrid w:val="0"/>
                <w:color w:val="000000"/>
                <w:sz w:val="20"/>
                <w:lang w:val="de-DE" w:eastAsia="de-DE"/>
              </w:rPr>
              <w:t xml:space="preserve"> December 2020</w:t>
            </w:r>
          </w:p>
        </w:tc>
      </w:tr>
      <w:tr w:rsidR="00BA3330" w:rsidRPr="00531139" w14:paraId="29BCCCF1" w14:textId="77777777" w:rsidTr="00E83098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3150" w:type="dxa"/>
          </w:tcPr>
          <w:p w14:paraId="242D9952" w14:textId="77777777" w:rsidR="00BA3330" w:rsidRPr="009C446D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9C446D">
              <w:rPr>
                <w:rFonts w:ascii="Arial" w:hAnsi="Arial"/>
                <w:b/>
              </w:rPr>
              <w:t>Core specifications for type definitions baseline:</w:t>
            </w:r>
          </w:p>
        </w:tc>
        <w:tc>
          <w:tcPr>
            <w:tcW w:w="6773" w:type="dxa"/>
          </w:tcPr>
          <w:p w14:paraId="045FA7B3" w14:textId="77777777" w:rsidR="00AF64F5" w:rsidRDefault="00AF64F5" w:rsidP="00AF64F5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- 24.301: Release 16, September 2020 + C1-206080 </w:t>
            </w:r>
            <w:r w:rsidRPr="00C775F1">
              <w:rPr>
                <w:snapToGrid w:val="0"/>
                <w:sz w:val="20"/>
                <w:szCs w:val="20"/>
              </w:rPr>
              <w:t xml:space="preserve">and </w:t>
            </w:r>
            <w:r w:rsidRPr="00026C75">
              <w:rPr>
                <w:snapToGrid w:val="0"/>
                <w:sz w:val="20"/>
                <w:szCs w:val="20"/>
              </w:rPr>
              <w:t>C1-206721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</w:p>
          <w:p w14:paraId="64B12763" w14:textId="77777777" w:rsidR="00AF64F5" w:rsidRDefault="00AF64F5" w:rsidP="00AF64F5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- 24.481: Release 16, September 2020 + C1-20</w:t>
            </w:r>
            <w:r w:rsidR="001F3BB8">
              <w:rPr>
                <w:snapToGrid w:val="0"/>
                <w:sz w:val="20"/>
                <w:szCs w:val="20"/>
              </w:rPr>
              <w:t>7189</w:t>
            </w:r>
            <w:r>
              <w:rPr>
                <w:snapToGrid w:val="0"/>
                <w:sz w:val="20"/>
                <w:szCs w:val="20"/>
              </w:rPr>
              <w:t xml:space="preserve"> </w:t>
            </w:r>
          </w:p>
          <w:p w14:paraId="7B40E4FE" w14:textId="77777777" w:rsidR="00AF64F5" w:rsidRDefault="00AF64F5" w:rsidP="00AF64F5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- 24.484: Release 16, September 2020 + C1-206470 </w:t>
            </w:r>
          </w:p>
          <w:p w14:paraId="039DD0EC" w14:textId="77777777" w:rsidR="00AF64F5" w:rsidRDefault="00AF64F5" w:rsidP="00AF64F5">
            <w:pPr>
              <w:pStyle w:val="TAL"/>
              <w:spacing w:before="60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- Others: Release 16, September 2020</w:t>
            </w:r>
          </w:p>
          <w:p w14:paraId="5864AFE5" w14:textId="77777777" w:rsidR="00BA3330" w:rsidRPr="009C446D" w:rsidRDefault="00BA3330" w:rsidP="00DD030A">
            <w:pPr>
              <w:pStyle w:val="TAL"/>
              <w:spacing w:before="60"/>
              <w:rPr>
                <w:sz w:val="20"/>
                <w:szCs w:val="20"/>
                <w:lang w:val="en-US"/>
              </w:rPr>
            </w:pPr>
          </w:p>
        </w:tc>
      </w:tr>
      <w:tr w:rsidR="00BA3330" w:rsidRPr="00531139" w14:paraId="1593C4CC" w14:textId="77777777" w:rsidTr="00E83098">
        <w:tblPrEx>
          <w:tblCellMar>
            <w:top w:w="0" w:type="dxa"/>
            <w:bottom w:w="0" w:type="dxa"/>
          </w:tblCellMar>
        </w:tblPrEx>
        <w:trPr>
          <w:trHeight w:val="777"/>
        </w:trPr>
        <w:tc>
          <w:tcPr>
            <w:tcW w:w="3150" w:type="dxa"/>
          </w:tcPr>
          <w:p w14:paraId="4B0F10D8" w14:textId="77777777" w:rsidR="00BA3330" w:rsidRPr="00A96AE5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A96AE5">
              <w:rPr>
                <w:rFonts w:ascii="Arial" w:hAnsi="Arial"/>
                <w:b/>
              </w:rPr>
              <w:t>Prose test specifications:</w:t>
            </w:r>
          </w:p>
        </w:tc>
        <w:tc>
          <w:tcPr>
            <w:tcW w:w="6773" w:type="dxa"/>
          </w:tcPr>
          <w:p w14:paraId="1C05F966" w14:textId="77777777" w:rsidR="00AF64F5" w:rsidRDefault="00AF64F5" w:rsidP="00AF64F5">
            <w:pPr>
              <w:pStyle w:val="TAL"/>
              <w:spacing w:before="60"/>
              <w:rPr>
                <w:sz w:val="20"/>
                <w:lang w:val="pt-BR"/>
              </w:rPr>
            </w:pPr>
            <w:r>
              <w:rPr>
                <w:sz w:val="20"/>
                <w:lang w:val="pt-BR"/>
              </w:rPr>
              <w:t>36579-1-e80, 36579-2-e80, 36579-4-e41</w:t>
            </w:r>
          </w:p>
          <w:p w14:paraId="2C3D8A1C" w14:textId="77777777" w:rsidR="00AF64F5" w:rsidRPr="00A96AE5" w:rsidRDefault="00AF64F5" w:rsidP="00AF64F5">
            <w:pPr>
              <w:pStyle w:val="TAL"/>
              <w:spacing w:before="60"/>
              <w:rPr>
                <w:snapToGrid w:val="0"/>
                <w:color w:val="000000"/>
                <w:sz w:val="20"/>
                <w:lang w:val="pt-BR" w:eastAsia="de-DE"/>
              </w:rPr>
            </w:pP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36508-g</w:t>
            </w:r>
            <w:r>
              <w:rPr>
                <w:snapToGrid w:val="0"/>
                <w:color w:val="000000"/>
                <w:sz w:val="20"/>
                <w:lang w:val="pt-BR" w:eastAsia="de-DE"/>
              </w:rPr>
              <w:t>6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0, 36523-2-g</w:t>
            </w:r>
            <w:r>
              <w:rPr>
                <w:snapToGrid w:val="0"/>
                <w:color w:val="000000"/>
                <w:sz w:val="20"/>
                <w:lang w:val="pt-BR" w:eastAsia="de-DE"/>
              </w:rPr>
              <w:t>6</w:t>
            </w:r>
            <w:r w:rsidRPr="00A96AE5">
              <w:rPr>
                <w:snapToGrid w:val="0"/>
                <w:color w:val="000000"/>
                <w:sz w:val="20"/>
                <w:lang w:val="pt-BR" w:eastAsia="de-DE"/>
              </w:rPr>
              <w:t>0</w:t>
            </w:r>
          </w:p>
          <w:p w14:paraId="4FE815A9" w14:textId="77777777" w:rsidR="009C4278" w:rsidRPr="00A96AE5" w:rsidRDefault="009C4278" w:rsidP="00C62BCC">
            <w:pPr>
              <w:pStyle w:val="TAL"/>
              <w:spacing w:before="60"/>
              <w:rPr>
                <w:sz w:val="20"/>
                <w:lang w:val="pt-BR"/>
              </w:rPr>
            </w:pPr>
          </w:p>
        </w:tc>
      </w:tr>
      <w:tr w:rsidR="00BA3330" w:rsidRPr="00531139" w14:paraId="784FD130" w14:textId="77777777" w:rsidTr="00E83098">
        <w:tblPrEx>
          <w:tblCellMar>
            <w:top w:w="0" w:type="dxa"/>
            <w:bottom w:w="0" w:type="dxa"/>
          </w:tblCellMar>
        </w:tblPrEx>
        <w:trPr>
          <w:trHeight w:val="514"/>
        </w:trPr>
        <w:tc>
          <w:tcPr>
            <w:tcW w:w="3150" w:type="dxa"/>
          </w:tcPr>
          <w:p w14:paraId="60F175C3" w14:textId="77777777" w:rsidR="00BA3330" w:rsidRPr="00224288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224288">
              <w:rPr>
                <w:rFonts w:ascii="Arial" w:hAnsi="Arial"/>
                <w:b/>
              </w:rPr>
              <w:t>TTCN test specifications:</w:t>
            </w:r>
          </w:p>
        </w:tc>
        <w:tc>
          <w:tcPr>
            <w:tcW w:w="6773" w:type="dxa"/>
          </w:tcPr>
          <w:p w14:paraId="2A3FA7C3" w14:textId="77777777" w:rsidR="00AF64F5" w:rsidRPr="00224288" w:rsidRDefault="00AF64F5" w:rsidP="00AF64F5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36523-3-g</w:t>
            </w:r>
            <w:r>
              <w:rPr>
                <w:snapToGrid w:val="0"/>
                <w:color w:val="000000"/>
                <w:sz w:val="20"/>
                <w:lang w:val="de-DE" w:eastAsia="de-DE"/>
              </w:rPr>
              <w:t>60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>, 34229-3-f</w:t>
            </w:r>
            <w:r>
              <w:rPr>
                <w:snapToGrid w:val="0"/>
                <w:color w:val="000000"/>
                <w:sz w:val="20"/>
                <w:lang w:val="de-DE" w:eastAsia="de-DE"/>
              </w:rPr>
              <w:t>6</w:t>
            </w:r>
            <w:r w:rsidRPr="00224288">
              <w:rPr>
                <w:snapToGrid w:val="0"/>
                <w:color w:val="000000"/>
                <w:sz w:val="20"/>
                <w:lang w:val="de-DE" w:eastAsia="de-DE"/>
              </w:rPr>
              <w:t xml:space="preserve">0, </w:t>
            </w:r>
            <w:r>
              <w:rPr>
                <w:snapToGrid w:val="0"/>
                <w:color w:val="000000"/>
                <w:sz w:val="20"/>
                <w:lang w:val="de-DE" w:eastAsia="de-DE"/>
              </w:rPr>
              <w:t>36579-5-e00</w:t>
            </w:r>
          </w:p>
          <w:p w14:paraId="6713A939" w14:textId="77777777" w:rsidR="009C4278" w:rsidRPr="00224288" w:rsidRDefault="009C4278" w:rsidP="00BA3330">
            <w:pPr>
              <w:pStyle w:val="TAL"/>
              <w:spacing w:before="60"/>
              <w:rPr>
                <w:snapToGrid w:val="0"/>
                <w:color w:val="000000"/>
                <w:sz w:val="20"/>
                <w:lang w:val="de-DE" w:eastAsia="de-DE"/>
              </w:rPr>
            </w:pPr>
          </w:p>
        </w:tc>
      </w:tr>
      <w:tr w:rsidR="00BA3330" w:rsidRPr="00531139" w14:paraId="2F24FDA2" w14:textId="77777777" w:rsidTr="00E83098">
        <w:tblPrEx>
          <w:tblCellMar>
            <w:top w:w="0" w:type="dxa"/>
            <w:bottom w:w="0" w:type="dxa"/>
          </w:tblCellMar>
        </w:tblPrEx>
        <w:tc>
          <w:tcPr>
            <w:tcW w:w="3150" w:type="dxa"/>
          </w:tcPr>
          <w:p w14:paraId="29190457" w14:textId="77777777" w:rsidR="00BA3330" w:rsidRPr="00F709E7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</w:rPr>
            </w:pPr>
            <w:r w:rsidRPr="00F709E7">
              <w:rPr>
                <w:rFonts w:ascii="Arial" w:hAnsi="Arial"/>
                <w:b/>
              </w:rPr>
              <w:t>GCF WI / PTCRB RFT references:</w:t>
            </w:r>
          </w:p>
        </w:tc>
        <w:tc>
          <w:tcPr>
            <w:tcW w:w="6773" w:type="dxa"/>
          </w:tcPr>
          <w:p w14:paraId="3FC858A5" w14:textId="77777777" w:rsidR="009C4278" w:rsidRDefault="00AF64F5" w:rsidP="00AF64F5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 w:rsidRPr="00667A01">
              <w:rPr>
                <w:snapToGrid w:val="0"/>
                <w:color w:val="000000"/>
                <w:sz w:val="20"/>
                <w:lang w:eastAsia="de-DE"/>
              </w:rPr>
              <w:t>GCF WI-</w:t>
            </w:r>
            <w:r>
              <w:rPr>
                <w:snapToGrid w:val="0"/>
                <w:color w:val="000000"/>
                <w:sz w:val="20"/>
                <w:lang w:eastAsia="de-DE"/>
              </w:rPr>
              <w:t>288</w:t>
            </w:r>
          </w:p>
          <w:p w14:paraId="03FD8005" w14:textId="77777777" w:rsidR="001F3BB8" w:rsidRPr="00F709E7" w:rsidRDefault="001F3BB8" w:rsidP="00AF64F5">
            <w:pPr>
              <w:pStyle w:val="TAL"/>
              <w:spacing w:before="60"/>
              <w:rPr>
                <w:snapToGrid w:val="0"/>
                <w:color w:val="000000"/>
                <w:sz w:val="20"/>
                <w:lang w:eastAsia="de-DE"/>
              </w:rPr>
            </w:pPr>
            <w:r>
              <w:rPr>
                <w:snapToGrid w:val="0"/>
                <w:color w:val="000000"/>
                <w:sz w:val="20"/>
                <w:lang w:eastAsia="de-DE"/>
              </w:rPr>
              <w:t>PTCRB RFT-153</w:t>
            </w:r>
          </w:p>
        </w:tc>
      </w:tr>
      <w:tr w:rsidR="00BA3330" w:rsidRPr="008553AC" w14:paraId="71ECD00B" w14:textId="77777777" w:rsidTr="00E83098">
        <w:tblPrEx>
          <w:tblCellMar>
            <w:top w:w="0" w:type="dxa"/>
            <w:bottom w:w="0" w:type="dxa"/>
          </w:tblCellMar>
        </w:tblPrEx>
        <w:tc>
          <w:tcPr>
            <w:tcW w:w="3150" w:type="dxa"/>
          </w:tcPr>
          <w:p w14:paraId="39230412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Prose CRs implemented:</w:t>
            </w:r>
          </w:p>
        </w:tc>
        <w:tc>
          <w:tcPr>
            <w:tcW w:w="6773" w:type="dxa"/>
          </w:tcPr>
          <w:p w14:paraId="0F6006AD" w14:textId="77777777" w:rsidR="00E22670" w:rsidRPr="00E6032E" w:rsidRDefault="00E22670" w:rsidP="006B2D08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</w:pPr>
            <w:r w:rsidRPr="00E22670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R5-206053</w:t>
            </w:r>
            <w:r w:rsidR="001005E3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22670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R5-206108</w:t>
            </w:r>
            <w:r w:rsidR="001005E3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22670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R5-206422</w:t>
            </w:r>
            <w:r w:rsidR="001005E3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22670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R5-206423</w:t>
            </w:r>
            <w:r w:rsidR="001005E3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22670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R5-206447</w:t>
            </w:r>
            <w:r w:rsidR="001005E3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22670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R5-206448</w:t>
            </w:r>
            <w:r w:rsidR="001005E3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22670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R5-206449</w:t>
            </w:r>
            <w:r w:rsidR="001005E3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22670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R5-206450</w:t>
            </w:r>
            <w:r w:rsidR="001005E3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22670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R5-206451</w:t>
            </w:r>
            <w:r w:rsidR="001005E3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22670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R5-206457</w:t>
            </w:r>
            <w:r w:rsidR="001005E3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22670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R5-206458</w:t>
            </w:r>
            <w:r w:rsidR="001005E3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22670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R5-206459</w:t>
            </w:r>
            <w:r w:rsidR="001005E3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22670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R5-206460</w:t>
            </w:r>
            <w:r w:rsidR="001005E3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22670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R5-206461</w:t>
            </w:r>
            <w:r w:rsidR="001005E3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22670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R5-206463</w:t>
            </w:r>
            <w:r w:rsidR="001005E3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22670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R5-206464</w:t>
            </w:r>
            <w:r w:rsidR="001005E3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 xml:space="preserve">, </w:t>
            </w:r>
            <w:r w:rsidRPr="00E22670">
              <w:rPr>
                <w:rFonts w:ascii="Arial" w:hAnsi="Arial" w:cs="Arial"/>
                <w:snapToGrid w:val="0"/>
                <w:color w:val="000000"/>
                <w:szCs w:val="18"/>
                <w:lang w:val="pt-BR" w:eastAsia="de-DE"/>
              </w:rPr>
              <w:t>R5-206465</w:t>
            </w:r>
          </w:p>
        </w:tc>
      </w:tr>
      <w:tr w:rsidR="00BA3330" w:rsidRPr="00980B0B" w14:paraId="4F452FC1" w14:textId="77777777" w:rsidTr="00E83098">
        <w:tblPrEx>
          <w:tblCellMar>
            <w:top w:w="0" w:type="dxa"/>
            <w:bottom w:w="0" w:type="dxa"/>
          </w:tblCellMar>
        </w:tblPrEx>
        <w:tc>
          <w:tcPr>
            <w:tcW w:w="3150" w:type="dxa"/>
          </w:tcPr>
          <w:p w14:paraId="24F634DA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Prose CRs no impact (implemented already or no affect on TTCN)</w:t>
            </w:r>
          </w:p>
        </w:tc>
        <w:tc>
          <w:tcPr>
            <w:tcW w:w="6773" w:type="dxa"/>
          </w:tcPr>
          <w:p w14:paraId="1456569B" w14:textId="77777777" w:rsidR="000F474E" w:rsidRPr="00C45364" w:rsidRDefault="000F474E" w:rsidP="00FF5ECC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</w:pPr>
            <w:r w:rsidRPr="000F474E">
              <w:rPr>
                <w:rFonts w:ascii="Arial" w:hAnsi="Arial" w:cs="Arial"/>
                <w:snapToGrid w:val="0"/>
                <w:color w:val="000000"/>
                <w:szCs w:val="18"/>
                <w:lang w:eastAsia="de-DE"/>
              </w:rPr>
              <w:t>R5-206084, R5-206445, R5-206446, R5-206452, R5-206453, R5-206462</w:t>
            </w:r>
          </w:p>
        </w:tc>
      </w:tr>
      <w:tr w:rsidR="00BA3330" w:rsidRPr="00531139" w14:paraId="4157835A" w14:textId="77777777" w:rsidTr="00E83098">
        <w:tblPrEx>
          <w:tblCellMar>
            <w:top w:w="0" w:type="dxa"/>
            <w:bottom w:w="0" w:type="dxa"/>
          </w:tblCellMar>
        </w:tblPrEx>
        <w:tc>
          <w:tcPr>
            <w:tcW w:w="3150" w:type="dxa"/>
          </w:tcPr>
          <w:p w14:paraId="2C45E8D7" w14:textId="77777777" w:rsidR="00BA3330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  <w:lang w:val="en-US"/>
              </w:rPr>
              <w:t>TTCN CRs implemented:</w:t>
            </w:r>
          </w:p>
          <w:p w14:paraId="11023EE6" w14:textId="77777777" w:rsidR="00062187" w:rsidRPr="00062187" w:rsidRDefault="00062187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i/>
                <w:lang w:val="en-US"/>
              </w:rPr>
            </w:pPr>
            <w:r w:rsidRPr="00062187">
              <w:rPr>
                <w:rFonts w:ascii="Arial" w:hAnsi="Arial"/>
                <w:i/>
                <w:sz w:val="18"/>
                <w:lang w:val="en-US"/>
              </w:rPr>
              <w:t>NOTE: “no impact” means that the TTCN CR did not include any changes or</w:t>
            </w:r>
            <w:r>
              <w:rPr>
                <w:rFonts w:ascii="Arial" w:hAnsi="Arial"/>
                <w:i/>
                <w:sz w:val="18"/>
                <w:lang w:val="en-US"/>
              </w:rPr>
              <w:t xml:space="preserve"> that</w:t>
            </w:r>
            <w:r w:rsidRPr="00062187">
              <w:rPr>
                <w:rFonts w:ascii="Arial" w:hAnsi="Arial"/>
                <w:i/>
                <w:sz w:val="18"/>
                <w:lang w:val="en-US"/>
              </w:rPr>
              <w:t xml:space="preserve"> the changes were covered by another CR.</w:t>
            </w:r>
          </w:p>
        </w:tc>
        <w:tc>
          <w:tcPr>
            <w:tcW w:w="6773" w:type="dxa"/>
          </w:tcPr>
          <w:p w14:paraId="1E33B946" w14:textId="77777777" w:rsidR="00DC763A" w:rsidRPr="00392910" w:rsidRDefault="008B204E" w:rsidP="00BA3330">
            <w:pPr>
              <w:spacing w:after="0"/>
              <w:rPr>
                <w:rFonts w:ascii="Arial" w:hAnsi="Arial"/>
                <w:lang w:val="pt-BR"/>
              </w:rPr>
            </w:pPr>
            <w:r>
              <w:rPr>
                <w:rFonts w:ascii="Arial" w:hAnsi="Arial"/>
                <w:lang w:val="pt-BR"/>
              </w:rPr>
              <w:t>--</w:t>
            </w:r>
          </w:p>
        </w:tc>
      </w:tr>
      <w:tr w:rsidR="00BA3330" w:rsidRPr="00531139" w14:paraId="52DE98D1" w14:textId="77777777" w:rsidTr="00E83098">
        <w:tblPrEx>
          <w:tblCellMar>
            <w:top w:w="0" w:type="dxa"/>
            <w:bottom w:w="0" w:type="dxa"/>
          </w:tblCellMar>
        </w:tblPrEx>
        <w:tc>
          <w:tcPr>
            <w:tcW w:w="3150" w:type="dxa"/>
          </w:tcPr>
          <w:p w14:paraId="5556F421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  <w:lang w:val="en-US"/>
              </w:rPr>
            </w:pPr>
            <w:r w:rsidRPr="00531139">
              <w:rPr>
                <w:rFonts w:ascii="Arial" w:hAnsi="Arial"/>
                <w:b/>
              </w:rPr>
              <w:t xml:space="preserve">Test cases made </w:t>
            </w:r>
            <w:r>
              <w:rPr>
                <w:rFonts w:ascii="Arial" w:hAnsi="Arial"/>
                <w:b/>
              </w:rPr>
              <w:t>compilable</w:t>
            </w:r>
            <w:r w:rsidRPr="00531139">
              <w:rPr>
                <w:rFonts w:ascii="Arial" w:hAnsi="Arial"/>
                <w:b/>
              </w:rPr>
              <w:t>:</w:t>
            </w:r>
          </w:p>
        </w:tc>
        <w:tc>
          <w:tcPr>
            <w:tcW w:w="6773" w:type="dxa"/>
          </w:tcPr>
          <w:p w14:paraId="03E06711" w14:textId="77777777" w:rsidR="005009AA" w:rsidRPr="0092528A" w:rsidRDefault="005009AA" w:rsidP="005009AA">
            <w:pPr>
              <w:pStyle w:val="NormalWeb"/>
              <w:spacing w:before="120" w:beforeAutospacing="0" w:after="0" w:afterAutospacing="0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92528A">
              <w:rPr>
                <w:rFonts w:ascii="Arial" w:hAnsi="Arial" w:cs="Arial"/>
                <w:b/>
                <w:bCs/>
                <w:sz w:val="20"/>
                <w:szCs w:val="20"/>
                <w:lang w:val="en-US" w:eastAsia="en-US"/>
              </w:rPr>
              <w:t>MCX_IPCAN</w:t>
            </w:r>
            <w:r w:rsidRPr="0092528A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Pr="0092528A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Client Configuration</w:t>
            </w:r>
            <w:r w:rsidRPr="0092528A">
              <w:rPr>
                <w:rFonts w:ascii="Arial" w:hAnsi="Arial" w:cs="Arial"/>
                <w:sz w:val="20"/>
                <w:szCs w:val="20"/>
                <w:lang w:val="en-US" w:eastAsia="en-US"/>
              </w:rPr>
              <w:t>: 5.4</w:t>
            </w:r>
            <w:r w:rsidRPr="0092528A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</w:p>
        </w:tc>
      </w:tr>
      <w:tr w:rsidR="00BA3330" w:rsidRPr="00531139" w14:paraId="548B789A" w14:textId="77777777" w:rsidTr="00E83098">
        <w:tblPrEx>
          <w:tblCellMar>
            <w:top w:w="0" w:type="dxa"/>
            <w:bottom w:w="0" w:type="dxa"/>
          </w:tblCellMar>
        </w:tblPrEx>
        <w:tc>
          <w:tcPr>
            <w:tcW w:w="3150" w:type="dxa"/>
          </w:tcPr>
          <w:p w14:paraId="4099791F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Test cases made verifiable:</w:t>
            </w:r>
          </w:p>
        </w:tc>
        <w:tc>
          <w:tcPr>
            <w:tcW w:w="6773" w:type="dxa"/>
          </w:tcPr>
          <w:p w14:paraId="5AC86304" w14:textId="77777777" w:rsidR="00901062" w:rsidRPr="0092528A" w:rsidRDefault="008860EB" w:rsidP="005009AA">
            <w:pPr>
              <w:pStyle w:val="NormalWeb"/>
              <w:spacing w:after="240" w:afterAutospacing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92528A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MCX_IPCAN</w:t>
            </w:r>
            <w:r w:rsidRPr="0092528A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br/>
            </w:r>
            <w:r w:rsidRPr="0092528A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Client Configuration</w:t>
            </w:r>
            <w:r w:rsidRPr="0092528A">
              <w:rPr>
                <w:rFonts w:ascii="Arial" w:hAnsi="Arial" w:cs="Arial"/>
                <w:sz w:val="20"/>
                <w:szCs w:val="20"/>
                <w:lang w:val="en-US" w:eastAsia="en-US"/>
              </w:rPr>
              <w:t>: 5.1, 5.3</w:t>
            </w:r>
            <w:r w:rsidRPr="0092528A">
              <w:rPr>
                <w:rFonts w:ascii="Arial" w:hAnsi="Arial" w:cs="Arial"/>
                <w:sz w:val="20"/>
                <w:szCs w:val="20"/>
                <w:lang w:val="en-US" w:eastAsia="en-US"/>
              </w:rPr>
              <w:br/>
            </w:r>
            <w:r w:rsidRPr="0092528A">
              <w:rPr>
                <w:rFonts w:ascii="Arial" w:hAnsi="Arial" w:cs="Arial"/>
                <w:sz w:val="20"/>
                <w:szCs w:val="20"/>
                <w:u w:val="single"/>
                <w:lang w:val="en-US" w:eastAsia="en-US"/>
              </w:rPr>
              <w:t>Group Call</w:t>
            </w:r>
            <w:r w:rsidRPr="0092528A">
              <w:rPr>
                <w:rFonts w:ascii="Arial" w:hAnsi="Arial" w:cs="Arial"/>
                <w:sz w:val="20"/>
                <w:szCs w:val="20"/>
                <w:lang w:val="en-US" w:eastAsia="en-US"/>
              </w:rPr>
              <w:t>: 6.1.1.1, 6.1.1.2, 6.1.1.3, 6.1.1.4, 6.1.1.8, 6.1.1.11, 6.1.1.13</w:t>
            </w:r>
          </w:p>
        </w:tc>
      </w:tr>
      <w:tr w:rsidR="00BA3330" w:rsidRPr="00531139" w14:paraId="7DB1BDCA" w14:textId="77777777" w:rsidTr="00E83098">
        <w:tblPrEx>
          <w:tblCellMar>
            <w:top w:w="0" w:type="dxa"/>
            <w:bottom w:w="0" w:type="dxa"/>
          </w:tblCellMar>
        </w:tblPrEx>
        <w:tc>
          <w:tcPr>
            <w:tcW w:w="3150" w:type="dxa"/>
          </w:tcPr>
          <w:p w14:paraId="059E9838" w14:textId="77777777" w:rsidR="00BA3330" w:rsidRPr="0091033A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91033A">
              <w:rPr>
                <w:rFonts w:ascii="Arial" w:hAnsi="Arial"/>
                <w:b/>
              </w:rPr>
              <w:t>Deleted test cases:</w:t>
            </w:r>
          </w:p>
        </w:tc>
        <w:tc>
          <w:tcPr>
            <w:tcW w:w="6773" w:type="dxa"/>
          </w:tcPr>
          <w:p w14:paraId="304261E1" w14:textId="77777777" w:rsidR="00BA3330" w:rsidRPr="002B2E63" w:rsidRDefault="005009AA" w:rsidP="00555838">
            <w:pPr>
              <w:pStyle w:val="NormalWeb"/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shd w:val="clear" w:color="auto" w:fill="FFFFFF"/>
              </w:rPr>
            </w:pPr>
            <w:r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  <w:shd w:val="clear" w:color="auto" w:fill="FFFFFF"/>
              </w:rPr>
              <w:t>--</w:t>
            </w:r>
          </w:p>
        </w:tc>
      </w:tr>
      <w:tr w:rsidR="00BA3330" w:rsidRPr="00531139" w14:paraId="54EBE2A7" w14:textId="77777777" w:rsidTr="00E83098">
        <w:tblPrEx>
          <w:tblCellMar>
            <w:top w:w="0" w:type="dxa"/>
            <w:bottom w:w="0" w:type="dxa"/>
          </w:tblCellMar>
        </w:tblPrEx>
        <w:tc>
          <w:tcPr>
            <w:tcW w:w="3150" w:type="dxa"/>
          </w:tcPr>
          <w:p w14:paraId="26CAF269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Files included:</w:t>
            </w:r>
          </w:p>
        </w:tc>
        <w:tc>
          <w:tcPr>
            <w:tcW w:w="6773" w:type="dxa"/>
          </w:tcPr>
          <w:p w14:paraId="52C25BB8" w14:textId="77777777" w:rsidR="00BA3330" w:rsidRPr="003209CE" w:rsidRDefault="008B204E" w:rsidP="00BA3330">
            <w:pPr>
              <w:spacing w:after="0"/>
              <w:rPr>
                <w:rFonts w:ascii="Arial" w:hAnsi="Arial" w:cs="Arial"/>
              </w:rPr>
            </w:pPr>
            <w:r w:rsidRPr="00003406">
              <w:rPr>
                <w:rFonts w:ascii="Arial" w:hAnsi="Arial" w:cs="Arial"/>
              </w:rPr>
              <w:t>MCX_IP</w:t>
            </w:r>
            <w:r w:rsidR="003818D8">
              <w:rPr>
                <w:rFonts w:ascii="Arial" w:hAnsi="Arial" w:cs="Arial"/>
              </w:rPr>
              <w:t>CAN</w:t>
            </w:r>
            <w:r w:rsidRPr="00003406">
              <w:rPr>
                <w:rFonts w:ascii="Arial" w:hAnsi="Arial" w:cs="Arial"/>
              </w:rPr>
              <w:t>_IWD</w:t>
            </w:r>
            <w:r w:rsidR="004D4F02">
              <w:rPr>
                <w:rFonts w:ascii="Arial" w:hAnsi="Arial" w:cs="Arial"/>
              </w:rPr>
              <w:t>_20</w:t>
            </w:r>
            <w:r w:rsidR="00936CF9">
              <w:rPr>
                <w:rFonts w:ascii="Arial" w:hAnsi="Arial" w:cs="Arial"/>
              </w:rPr>
              <w:t>wk50</w:t>
            </w:r>
            <w:r w:rsidR="00093853" w:rsidRPr="003209CE">
              <w:rPr>
                <w:rFonts w:ascii="Arial" w:hAnsi="Arial" w:cs="Arial"/>
              </w:rPr>
              <w:t>.zip</w:t>
            </w:r>
          </w:p>
          <w:p w14:paraId="054576D1" w14:textId="77777777" w:rsidR="00BA3330" w:rsidRPr="00873D4F" w:rsidRDefault="00BA3330" w:rsidP="008B204E">
            <w:pPr>
              <w:spacing w:after="0"/>
              <w:rPr>
                <w:rFonts w:ascii="Arial" w:hAnsi="Arial" w:cs="Arial"/>
                <w:highlight w:val="yellow"/>
              </w:rPr>
            </w:pPr>
          </w:p>
        </w:tc>
      </w:tr>
      <w:tr w:rsidR="00BA3330" w14:paraId="0A7D495F" w14:textId="77777777" w:rsidTr="00E83098">
        <w:tblPrEx>
          <w:tblCellMar>
            <w:top w:w="0" w:type="dxa"/>
            <w:bottom w:w="0" w:type="dxa"/>
          </w:tblCellMar>
        </w:tblPrEx>
        <w:tc>
          <w:tcPr>
            <w:tcW w:w="3150" w:type="dxa"/>
          </w:tcPr>
          <w:p w14:paraId="7862F961" w14:textId="77777777" w:rsidR="00BA3330" w:rsidRPr="00531139" w:rsidRDefault="00BA3330" w:rsidP="00BA3330">
            <w:pPr>
              <w:tabs>
                <w:tab w:val="left" w:pos="1985"/>
              </w:tabs>
              <w:spacing w:before="60"/>
              <w:rPr>
                <w:rFonts w:ascii="Arial" w:hAnsi="Arial"/>
                <w:b/>
              </w:rPr>
            </w:pPr>
            <w:r w:rsidRPr="00531139">
              <w:rPr>
                <w:rFonts w:ascii="Arial" w:hAnsi="Arial"/>
                <w:b/>
              </w:rPr>
              <w:t>Other comments:</w:t>
            </w:r>
          </w:p>
        </w:tc>
        <w:tc>
          <w:tcPr>
            <w:tcW w:w="6773" w:type="dxa"/>
          </w:tcPr>
          <w:p w14:paraId="080600D8" w14:textId="77777777" w:rsidR="00091969" w:rsidRPr="005429E9" w:rsidRDefault="00091969" w:rsidP="00091969">
            <w:pPr>
              <w:spacing w:after="0"/>
              <w:rPr>
                <w:rFonts w:ascii="Arial" w:hAnsi="Arial" w:cs="Arial"/>
              </w:rPr>
            </w:pPr>
            <w:r w:rsidRPr="005429E9">
              <w:rPr>
                <w:rFonts w:ascii="Arial" w:hAnsi="Arial" w:cs="Arial"/>
              </w:rPr>
              <w:t>This delivery analysed correctly with:</w:t>
            </w:r>
          </w:p>
          <w:p w14:paraId="695B02A8" w14:textId="77777777" w:rsidR="00091969" w:rsidRPr="005429E9" w:rsidRDefault="00091969" w:rsidP="00091969">
            <w:pPr>
              <w:spacing w:after="0"/>
              <w:rPr>
                <w:rFonts w:ascii="Arial" w:hAnsi="Arial" w:cs="Arial"/>
              </w:rPr>
            </w:pPr>
            <w:r w:rsidRPr="005429E9">
              <w:rPr>
                <w:rFonts w:ascii="Arial" w:hAnsi="Arial" w:cs="Arial"/>
              </w:rPr>
              <w:t>- Devoteam TTCN-3 Toolbox</w:t>
            </w:r>
          </w:p>
          <w:p w14:paraId="6381DCF7" w14:textId="77777777" w:rsidR="00091969" w:rsidRPr="005429E9" w:rsidRDefault="00091969" w:rsidP="00091969">
            <w:pPr>
              <w:spacing w:after="0"/>
              <w:rPr>
                <w:rFonts w:ascii="Arial" w:hAnsi="Arial" w:cs="Arial"/>
              </w:rPr>
            </w:pPr>
            <w:r w:rsidRPr="005429E9">
              <w:rPr>
                <w:rFonts w:ascii="Arial" w:hAnsi="Arial" w:cs="Arial"/>
              </w:rPr>
              <w:lastRenderedPageBreak/>
              <w:t>- Elvior TestCast</w:t>
            </w:r>
          </w:p>
          <w:p w14:paraId="0806EC31" w14:textId="77777777" w:rsidR="00091969" w:rsidRPr="005429E9" w:rsidRDefault="00091969" w:rsidP="00091969">
            <w:pPr>
              <w:spacing w:after="0"/>
              <w:rPr>
                <w:rFonts w:ascii="Arial" w:hAnsi="Arial" w:cs="Arial"/>
              </w:rPr>
            </w:pPr>
            <w:r w:rsidRPr="005429E9">
              <w:rPr>
                <w:rFonts w:ascii="Arial" w:hAnsi="Arial" w:cs="Arial"/>
              </w:rPr>
              <w:t>- Ericsson Titan</w:t>
            </w:r>
          </w:p>
          <w:p w14:paraId="0C9FBBF7" w14:textId="77777777" w:rsidR="00091969" w:rsidRPr="005429E9" w:rsidRDefault="00091969" w:rsidP="00091969">
            <w:pPr>
              <w:spacing w:after="0"/>
              <w:rPr>
                <w:rFonts w:ascii="Arial" w:hAnsi="Arial" w:cs="Arial"/>
              </w:rPr>
            </w:pPr>
            <w:r w:rsidRPr="005429E9">
              <w:rPr>
                <w:rFonts w:ascii="Arial" w:hAnsi="Arial" w:cs="Arial"/>
              </w:rPr>
              <w:t>- IBM Rational System Tester (with errors)</w:t>
            </w:r>
          </w:p>
          <w:p w14:paraId="66FAB3FE" w14:textId="77777777" w:rsidR="007F18F7" w:rsidRDefault="00091969" w:rsidP="00091969">
            <w:pPr>
              <w:spacing w:after="0"/>
              <w:rPr>
                <w:rFonts w:ascii="Arial" w:hAnsi="Arial" w:cs="Arial"/>
              </w:rPr>
            </w:pPr>
            <w:r w:rsidRPr="005429E9">
              <w:rPr>
                <w:rFonts w:ascii="Arial" w:hAnsi="Arial" w:cs="Arial"/>
              </w:rPr>
              <w:t>- Spirent TTworkbench</w:t>
            </w:r>
          </w:p>
          <w:p w14:paraId="3AD7F921" w14:textId="77777777" w:rsidR="00091969" w:rsidRPr="00B17BAF" w:rsidRDefault="00091969" w:rsidP="00091969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</w:p>
        </w:tc>
      </w:tr>
    </w:tbl>
    <w:p w14:paraId="037487F3" w14:textId="77777777" w:rsidR="00E64499" w:rsidRDefault="00E64499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p w14:paraId="28901EDD" w14:textId="77777777" w:rsidR="000F474E" w:rsidRDefault="000F474E" w:rsidP="00980B0B">
      <w:pPr>
        <w:tabs>
          <w:tab w:val="right" w:pos="9633"/>
        </w:tabs>
        <w:spacing w:after="0"/>
        <w:rPr>
          <w:rFonts w:ascii="Arial" w:hAnsi="Arial" w:cs="Arial"/>
          <w:color w:val="000000"/>
          <w:sz w:val="16"/>
          <w:szCs w:val="16"/>
          <w:lang w:eastAsia="en-GB"/>
        </w:rPr>
      </w:pPr>
    </w:p>
    <w:sectPr w:rsidR="000F474E">
      <w:footerReference w:type="default" r:id="rId8"/>
      <w:footnotePr>
        <w:numRestart w:val="eachSect"/>
      </w:footnotePr>
      <w:pgSz w:w="11909" w:h="16834" w:code="9"/>
      <w:pgMar w:top="1411" w:right="1138" w:bottom="1138" w:left="1138" w:header="677" w:footer="3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6BFA50" w14:textId="77777777" w:rsidR="0097282D" w:rsidRDefault="0097282D">
      <w:r>
        <w:separator/>
      </w:r>
    </w:p>
  </w:endnote>
  <w:endnote w:type="continuationSeparator" w:id="0">
    <w:p w14:paraId="28AABA1B" w14:textId="77777777" w:rsidR="0097282D" w:rsidRDefault="0097282D">
      <w:r>
        <w:continuationSeparator/>
      </w:r>
    </w:p>
  </w:endnote>
  <w:endnote w:type="continuationNotice" w:id="1">
    <w:p w14:paraId="31DB8A85" w14:textId="77777777" w:rsidR="0097282D" w:rsidRDefault="009728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781260" w14:textId="77777777" w:rsidR="00434B9B" w:rsidRDefault="00434B9B">
    <w:pPr>
      <w:pStyle w:val="Footer"/>
    </w:pPr>
    <w:r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6130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ADFC77" w14:textId="77777777" w:rsidR="0097282D" w:rsidRDefault="0097282D">
      <w:r>
        <w:separator/>
      </w:r>
    </w:p>
  </w:footnote>
  <w:footnote w:type="continuationSeparator" w:id="0">
    <w:p w14:paraId="477A4E5F" w14:textId="77777777" w:rsidR="0097282D" w:rsidRDefault="0097282D">
      <w:r>
        <w:continuationSeparator/>
      </w:r>
    </w:p>
  </w:footnote>
  <w:footnote w:type="continuationNotice" w:id="1">
    <w:p w14:paraId="1337A860" w14:textId="77777777" w:rsidR="0097282D" w:rsidRDefault="0097282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4AA0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4D1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96893B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4720B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68AA3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F429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9005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952DF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B4A2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FC4B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1E29B4"/>
    <w:multiLevelType w:val="multilevel"/>
    <w:tmpl w:val="459CD74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0E883533"/>
    <w:multiLevelType w:val="hybridMultilevel"/>
    <w:tmpl w:val="5F8E5E54"/>
    <w:lvl w:ilvl="0" w:tplc="FC7491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37202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6EC55D4"/>
    <w:multiLevelType w:val="multilevel"/>
    <w:tmpl w:val="BD7E2806"/>
    <w:lvl w:ilvl="0">
      <w:start w:val="8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2">
      <w:start w:val="3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eastAsia"/>
      </w:rPr>
    </w:lvl>
  </w:abstractNum>
  <w:abstractNum w:abstractNumId="15" w15:restartNumberingAfterBreak="0">
    <w:nsid w:val="2B7E30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2C5A4474"/>
    <w:multiLevelType w:val="hybridMultilevel"/>
    <w:tmpl w:val="5C629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505C1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3AB71E7"/>
    <w:multiLevelType w:val="hybridMultilevel"/>
    <w:tmpl w:val="F4E21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B7550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F542AB9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4B0308EC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4BA24F0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505B0082"/>
    <w:multiLevelType w:val="singleLevel"/>
    <w:tmpl w:val="D9F4050A"/>
    <w:lvl w:ilvl="0">
      <w:start w:val="1"/>
      <w:numFmt w:val="decimal"/>
      <w:lvlText w:val="WSOI-%1"/>
      <w:lvlJc w:val="left"/>
      <w:pPr>
        <w:tabs>
          <w:tab w:val="num" w:pos="1021"/>
        </w:tabs>
        <w:ind w:left="1021" w:hanging="1021"/>
      </w:pPr>
    </w:lvl>
  </w:abstractNum>
  <w:abstractNum w:abstractNumId="24" w15:restartNumberingAfterBreak="0">
    <w:nsid w:val="543368D3"/>
    <w:multiLevelType w:val="hybridMultilevel"/>
    <w:tmpl w:val="5D02AA5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0B2204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F114878"/>
    <w:multiLevelType w:val="singleLevel"/>
    <w:tmpl w:val="FBB88044"/>
    <w:lvl w:ilvl="0">
      <w:start w:val="1"/>
      <w:numFmt w:val="decimal"/>
      <w:lvlText w:val="WSA-%1"/>
      <w:lvlJc w:val="left"/>
      <w:pPr>
        <w:tabs>
          <w:tab w:val="num" w:pos="1021"/>
        </w:tabs>
        <w:ind w:left="1021" w:hanging="1021"/>
      </w:pPr>
    </w:lvl>
  </w:abstractNum>
  <w:abstractNum w:abstractNumId="27" w15:restartNumberingAfterBreak="0">
    <w:nsid w:val="6B7F3B3E"/>
    <w:multiLevelType w:val="singleLevel"/>
    <w:tmpl w:val="F24846C0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28" w15:restartNumberingAfterBreak="0">
    <w:nsid w:val="701807A8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72BA08F7"/>
    <w:multiLevelType w:val="singleLevel"/>
    <w:tmpl w:val="4A1A347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0" w15:restartNumberingAfterBreak="0">
    <w:nsid w:val="7D4D585F"/>
    <w:multiLevelType w:val="multilevel"/>
    <w:tmpl w:val="459CD74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3"/>
  </w:num>
  <w:num w:numId="4">
    <w:abstractNumId w:val="30"/>
  </w:num>
  <w:num w:numId="5">
    <w:abstractNumId w:val="27"/>
  </w:num>
  <w:num w:numId="6">
    <w:abstractNumId w:val="19"/>
  </w:num>
  <w:num w:numId="7">
    <w:abstractNumId w:val="25"/>
  </w:num>
  <w:num w:numId="8">
    <w:abstractNumId w:val="17"/>
  </w:num>
  <w:num w:numId="9">
    <w:abstractNumId w:val="26"/>
  </w:num>
  <w:num w:numId="10">
    <w:abstractNumId w:val="23"/>
  </w:num>
  <w:num w:numId="11">
    <w:abstractNumId w:val="22"/>
  </w:num>
  <w:num w:numId="12">
    <w:abstractNumId w:val="15"/>
  </w:num>
  <w:num w:numId="13">
    <w:abstractNumId w:val="3"/>
  </w:num>
  <w:num w:numId="14">
    <w:abstractNumId w:val="7"/>
  </w:num>
  <w:num w:numId="15">
    <w:abstractNumId w:val="6"/>
  </w:num>
  <w:num w:numId="16">
    <w:abstractNumId w:val="8"/>
  </w:num>
  <w:num w:numId="17">
    <w:abstractNumId w:val="9"/>
  </w:num>
  <w:num w:numId="18">
    <w:abstractNumId w:val="5"/>
  </w:num>
  <w:num w:numId="19">
    <w:abstractNumId w:val="4"/>
  </w:num>
  <w:num w:numId="20">
    <w:abstractNumId w:val="14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hint="default"/>
        </w:rPr>
      </w:lvl>
    </w:lvlOverride>
  </w:num>
  <w:num w:numId="22">
    <w:abstractNumId w:val="29"/>
  </w:num>
  <w:num w:numId="23">
    <w:abstractNumId w:val="28"/>
  </w:num>
  <w:num w:numId="24">
    <w:abstractNumId w:val="21"/>
  </w:num>
  <w:num w:numId="25">
    <w:abstractNumId w:val="20"/>
  </w:num>
  <w:num w:numId="26">
    <w:abstractNumId w:val="24"/>
  </w:num>
  <w:num w:numId="27">
    <w:abstractNumId w:val="18"/>
  </w:num>
  <w:num w:numId="28">
    <w:abstractNumId w:val="16"/>
  </w:num>
  <w:num w:numId="29">
    <w:abstractNumId w:val="12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attachedTemplate r:id="rId1"/>
  <w:linkStyle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C06A3"/>
    <w:rsid w:val="0000417A"/>
    <w:rsid w:val="000042D0"/>
    <w:rsid w:val="00005A14"/>
    <w:rsid w:val="00006199"/>
    <w:rsid w:val="000064C6"/>
    <w:rsid w:val="00010C22"/>
    <w:rsid w:val="00014EA6"/>
    <w:rsid w:val="00015F27"/>
    <w:rsid w:val="0001648D"/>
    <w:rsid w:val="00020CBA"/>
    <w:rsid w:val="000236B6"/>
    <w:rsid w:val="00025607"/>
    <w:rsid w:val="00025AE1"/>
    <w:rsid w:val="000271BC"/>
    <w:rsid w:val="0002752D"/>
    <w:rsid w:val="00027B13"/>
    <w:rsid w:val="00031142"/>
    <w:rsid w:val="000346B0"/>
    <w:rsid w:val="00034764"/>
    <w:rsid w:val="00041E7E"/>
    <w:rsid w:val="00043746"/>
    <w:rsid w:val="0005040B"/>
    <w:rsid w:val="00050565"/>
    <w:rsid w:val="00050C90"/>
    <w:rsid w:val="00054260"/>
    <w:rsid w:val="00057EBD"/>
    <w:rsid w:val="00061FB5"/>
    <w:rsid w:val="00062187"/>
    <w:rsid w:val="000662F3"/>
    <w:rsid w:val="0006704D"/>
    <w:rsid w:val="000675B4"/>
    <w:rsid w:val="000720A5"/>
    <w:rsid w:val="00075D1F"/>
    <w:rsid w:val="00076D09"/>
    <w:rsid w:val="0007721F"/>
    <w:rsid w:val="00081A77"/>
    <w:rsid w:val="0008218F"/>
    <w:rsid w:val="00083D14"/>
    <w:rsid w:val="000879B3"/>
    <w:rsid w:val="00087A67"/>
    <w:rsid w:val="00091969"/>
    <w:rsid w:val="00093853"/>
    <w:rsid w:val="00094A4E"/>
    <w:rsid w:val="000A07FC"/>
    <w:rsid w:val="000A33DB"/>
    <w:rsid w:val="000A3A7A"/>
    <w:rsid w:val="000A6FCD"/>
    <w:rsid w:val="000A7A82"/>
    <w:rsid w:val="000B25A6"/>
    <w:rsid w:val="000B3966"/>
    <w:rsid w:val="000B4645"/>
    <w:rsid w:val="000B524A"/>
    <w:rsid w:val="000B631A"/>
    <w:rsid w:val="000B74C4"/>
    <w:rsid w:val="000B75F0"/>
    <w:rsid w:val="000C3013"/>
    <w:rsid w:val="000C3794"/>
    <w:rsid w:val="000C4240"/>
    <w:rsid w:val="000C7FDB"/>
    <w:rsid w:val="000D010B"/>
    <w:rsid w:val="000D224E"/>
    <w:rsid w:val="000D5101"/>
    <w:rsid w:val="000D6D2F"/>
    <w:rsid w:val="000E2CC4"/>
    <w:rsid w:val="000E3471"/>
    <w:rsid w:val="000E39B7"/>
    <w:rsid w:val="000E4F19"/>
    <w:rsid w:val="000E514C"/>
    <w:rsid w:val="000E5F63"/>
    <w:rsid w:val="000F0941"/>
    <w:rsid w:val="000F0D85"/>
    <w:rsid w:val="000F1706"/>
    <w:rsid w:val="000F474E"/>
    <w:rsid w:val="001005E3"/>
    <w:rsid w:val="001010D5"/>
    <w:rsid w:val="00101665"/>
    <w:rsid w:val="0010345A"/>
    <w:rsid w:val="00104A64"/>
    <w:rsid w:val="00107062"/>
    <w:rsid w:val="00107692"/>
    <w:rsid w:val="001107CA"/>
    <w:rsid w:val="00110A20"/>
    <w:rsid w:val="001118C8"/>
    <w:rsid w:val="00112342"/>
    <w:rsid w:val="00112DDD"/>
    <w:rsid w:val="00114C59"/>
    <w:rsid w:val="00115490"/>
    <w:rsid w:val="001162FD"/>
    <w:rsid w:val="00117044"/>
    <w:rsid w:val="0011781A"/>
    <w:rsid w:val="001203A7"/>
    <w:rsid w:val="0012080B"/>
    <w:rsid w:val="001209E9"/>
    <w:rsid w:val="00121050"/>
    <w:rsid w:val="00130295"/>
    <w:rsid w:val="0013177E"/>
    <w:rsid w:val="001339CE"/>
    <w:rsid w:val="00133C89"/>
    <w:rsid w:val="001348F5"/>
    <w:rsid w:val="0013534C"/>
    <w:rsid w:val="00141989"/>
    <w:rsid w:val="00142B8F"/>
    <w:rsid w:val="001465E4"/>
    <w:rsid w:val="0014672F"/>
    <w:rsid w:val="00147E45"/>
    <w:rsid w:val="00147F72"/>
    <w:rsid w:val="00150C3F"/>
    <w:rsid w:val="00152C7B"/>
    <w:rsid w:val="00154C27"/>
    <w:rsid w:val="0015556F"/>
    <w:rsid w:val="00155F87"/>
    <w:rsid w:val="001566BB"/>
    <w:rsid w:val="00157457"/>
    <w:rsid w:val="00161B56"/>
    <w:rsid w:val="001642DB"/>
    <w:rsid w:val="00166369"/>
    <w:rsid w:val="001669A7"/>
    <w:rsid w:val="00171F55"/>
    <w:rsid w:val="001733FC"/>
    <w:rsid w:val="00173F00"/>
    <w:rsid w:val="00182CCF"/>
    <w:rsid w:val="00183674"/>
    <w:rsid w:val="00184DE8"/>
    <w:rsid w:val="00185548"/>
    <w:rsid w:val="00186D9F"/>
    <w:rsid w:val="00187D00"/>
    <w:rsid w:val="001915F0"/>
    <w:rsid w:val="00191943"/>
    <w:rsid w:val="00192A7C"/>
    <w:rsid w:val="001933D7"/>
    <w:rsid w:val="0019502F"/>
    <w:rsid w:val="00195BD3"/>
    <w:rsid w:val="00197BB6"/>
    <w:rsid w:val="001A0F00"/>
    <w:rsid w:val="001A0F5A"/>
    <w:rsid w:val="001A2B4D"/>
    <w:rsid w:val="001A3BBE"/>
    <w:rsid w:val="001A3BD5"/>
    <w:rsid w:val="001A5360"/>
    <w:rsid w:val="001A770E"/>
    <w:rsid w:val="001B4393"/>
    <w:rsid w:val="001B59A9"/>
    <w:rsid w:val="001B5FD6"/>
    <w:rsid w:val="001C073C"/>
    <w:rsid w:val="001C2D8C"/>
    <w:rsid w:val="001C33F7"/>
    <w:rsid w:val="001C3F43"/>
    <w:rsid w:val="001C43C5"/>
    <w:rsid w:val="001C4D37"/>
    <w:rsid w:val="001C7F51"/>
    <w:rsid w:val="001D15A0"/>
    <w:rsid w:val="001D44EB"/>
    <w:rsid w:val="001D4959"/>
    <w:rsid w:val="001D5AA0"/>
    <w:rsid w:val="001D5AFE"/>
    <w:rsid w:val="001D6894"/>
    <w:rsid w:val="001D6D1E"/>
    <w:rsid w:val="001E152C"/>
    <w:rsid w:val="001E1FF6"/>
    <w:rsid w:val="001E3E06"/>
    <w:rsid w:val="001E4C68"/>
    <w:rsid w:val="001E6CC6"/>
    <w:rsid w:val="001E7FD0"/>
    <w:rsid w:val="001F3828"/>
    <w:rsid w:val="001F3BB8"/>
    <w:rsid w:val="001F5F8B"/>
    <w:rsid w:val="002006B7"/>
    <w:rsid w:val="002032F1"/>
    <w:rsid w:val="002033F0"/>
    <w:rsid w:val="00205E86"/>
    <w:rsid w:val="00210A05"/>
    <w:rsid w:val="00211385"/>
    <w:rsid w:val="00215EE6"/>
    <w:rsid w:val="00215F76"/>
    <w:rsid w:val="00220284"/>
    <w:rsid w:val="0022205E"/>
    <w:rsid w:val="00223656"/>
    <w:rsid w:val="00224288"/>
    <w:rsid w:val="0022570A"/>
    <w:rsid w:val="00225FAB"/>
    <w:rsid w:val="00227790"/>
    <w:rsid w:val="0023158F"/>
    <w:rsid w:val="002322F7"/>
    <w:rsid w:val="00240749"/>
    <w:rsid w:val="002436B4"/>
    <w:rsid w:val="00243C46"/>
    <w:rsid w:val="002440D9"/>
    <w:rsid w:val="00244235"/>
    <w:rsid w:val="002442E7"/>
    <w:rsid w:val="00247724"/>
    <w:rsid w:val="00254841"/>
    <w:rsid w:val="0025698F"/>
    <w:rsid w:val="00260EC1"/>
    <w:rsid w:val="00261CD4"/>
    <w:rsid w:val="002645FD"/>
    <w:rsid w:val="002708F1"/>
    <w:rsid w:val="00272BC6"/>
    <w:rsid w:val="00273F7B"/>
    <w:rsid w:val="0027616B"/>
    <w:rsid w:val="00277FF5"/>
    <w:rsid w:val="0028078C"/>
    <w:rsid w:val="00286B37"/>
    <w:rsid w:val="002945D9"/>
    <w:rsid w:val="002A2A42"/>
    <w:rsid w:val="002A3A6B"/>
    <w:rsid w:val="002A4684"/>
    <w:rsid w:val="002A5500"/>
    <w:rsid w:val="002A56C8"/>
    <w:rsid w:val="002A7EA3"/>
    <w:rsid w:val="002B15B9"/>
    <w:rsid w:val="002B2E63"/>
    <w:rsid w:val="002B2EDA"/>
    <w:rsid w:val="002B513D"/>
    <w:rsid w:val="002B5C71"/>
    <w:rsid w:val="002B666D"/>
    <w:rsid w:val="002B7AFB"/>
    <w:rsid w:val="002C00EF"/>
    <w:rsid w:val="002C08A2"/>
    <w:rsid w:val="002C18E5"/>
    <w:rsid w:val="002C22C0"/>
    <w:rsid w:val="002C25F1"/>
    <w:rsid w:val="002C2D56"/>
    <w:rsid w:val="002C3527"/>
    <w:rsid w:val="002C3CC4"/>
    <w:rsid w:val="002D18EC"/>
    <w:rsid w:val="002D2627"/>
    <w:rsid w:val="002D2C14"/>
    <w:rsid w:val="002D67B7"/>
    <w:rsid w:val="002E0699"/>
    <w:rsid w:val="002E1F6B"/>
    <w:rsid w:val="002E349D"/>
    <w:rsid w:val="002E35CF"/>
    <w:rsid w:val="002E5576"/>
    <w:rsid w:val="002E564A"/>
    <w:rsid w:val="002F127A"/>
    <w:rsid w:val="002F30DF"/>
    <w:rsid w:val="002F35FB"/>
    <w:rsid w:val="002F3AE2"/>
    <w:rsid w:val="002F3FF6"/>
    <w:rsid w:val="002F4046"/>
    <w:rsid w:val="002F5F6D"/>
    <w:rsid w:val="002F733B"/>
    <w:rsid w:val="00302E01"/>
    <w:rsid w:val="0030669F"/>
    <w:rsid w:val="00310D8B"/>
    <w:rsid w:val="003121D1"/>
    <w:rsid w:val="00312719"/>
    <w:rsid w:val="003146A0"/>
    <w:rsid w:val="00320972"/>
    <w:rsid w:val="003209CE"/>
    <w:rsid w:val="003336E1"/>
    <w:rsid w:val="003347D9"/>
    <w:rsid w:val="00334A4E"/>
    <w:rsid w:val="00335058"/>
    <w:rsid w:val="00336F16"/>
    <w:rsid w:val="00340216"/>
    <w:rsid w:val="0034135C"/>
    <w:rsid w:val="003450AF"/>
    <w:rsid w:val="00355850"/>
    <w:rsid w:val="00362A3E"/>
    <w:rsid w:val="00362FCB"/>
    <w:rsid w:val="00363E2F"/>
    <w:rsid w:val="00364782"/>
    <w:rsid w:val="00365683"/>
    <w:rsid w:val="0037072E"/>
    <w:rsid w:val="00374015"/>
    <w:rsid w:val="003758E2"/>
    <w:rsid w:val="003816E2"/>
    <w:rsid w:val="003818D8"/>
    <w:rsid w:val="00383C7B"/>
    <w:rsid w:val="00384AD8"/>
    <w:rsid w:val="00387BC6"/>
    <w:rsid w:val="00387EBF"/>
    <w:rsid w:val="003906E9"/>
    <w:rsid w:val="0039190B"/>
    <w:rsid w:val="00391F78"/>
    <w:rsid w:val="00392910"/>
    <w:rsid w:val="00396772"/>
    <w:rsid w:val="003A05F0"/>
    <w:rsid w:val="003A4A33"/>
    <w:rsid w:val="003B203B"/>
    <w:rsid w:val="003B35DF"/>
    <w:rsid w:val="003B36A7"/>
    <w:rsid w:val="003B6DD3"/>
    <w:rsid w:val="003B7A53"/>
    <w:rsid w:val="003C162E"/>
    <w:rsid w:val="003C2316"/>
    <w:rsid w:val="003C27CC"/>
    <w:rsid w:val="003C57A8"/>
    <w:rsid w:val="003D03E6"/>
    <w:rsid w:val="003D2462"/>
    <w:rsid w:val="003D37A2"/>
    <w:rsid w:val="003D67D9"/>
    <w:rsid w:val="003D71F4"/>
    <w:rsid w:val="003D77B9"/>
    <w:rsid w:val="003E5B76"/>
    <w:rsid w:val="003E61CB"/>
    <w:rsid w:val="003F0685"/>
    <w:rsid w:val="003F19BB"/>
    <w:rsid w:val="003F2026"/>
    <w:rsid w:val="003F3902"/>
    <w:rsid w:val="003F57C9"/>
    <w:rsid w:val="003F59FF"/>
    <w:rsid w:val="003F617E"/>
    <w:rsid w:val="003F6902"/>
    <w:rsid w:val="003F70AF"/>
    <w:rsid w:val="003F7CD8"/>
    <w:rsid w:val="004004E9"/>
    <w:rsid w:val="00400973"/>
    <w:rsid w:val="00400BAE"/>
    <w:rsid w:val="004017FB"/>
    <w:rsid w:val="00402D38"/>
    <w:rsid w:val="004063E6"/>
    <w:rsid w:val="004118E9"/>
    <w:rsid w:val="004118F7"/>
    <w:rsid w:val="00412188"/>
    <w:rsid w:val="0041482D"/>
    <w:rsid w:val="00421F8A"/>
    <w:rsid w:val="004230CF"/>
    <w:rsid w:val="00426193"/>
    <w:rsid w:val="00426399"/>
    <w:rsid w:val="00426DA3"/>
    <w:rsid w:val="004327BE"/>
    <w:rsid w:val="00434611"/>
    <w:rsid w:val="00434B9B"/>
    <w:rsid w:val="00442483"/>
    <w:rsid w:val="004425F1"/>
    <w:rsid w:val="0044467B"/>
    <w:rsid w:val="00444B38"/>
    <w:rsid w:val="00446BAB"/>
    <w:rsid w:val="00453CEB"/>
    <w:rsid w:val="00455F72"/>
    <w:rsid w:val="00456924"/>
    <w:rsid w:val="00456C1E"/>
    <w:rsid w:val="0046093A"/>
    <w:rsid w:val="00463623"/>
    <w:rsid w:val="0046412C"/>
    <w:rsid w:val="004656CA"/>
    <w:rsid w:val="004701F9"/>
    <w:rsid w:val="00470B09"/>
    <w:rsid w:val="0047552A"/>
    <w:rsid w:val="00475C10"/>
    <w:rsid w:val="004760D9"/>
    <w:rsid w:val="004812B1"/>
    <w:rsid w:val="004816D3"/>
    <w:rsid w:val="00483021"/>
    <w:rsid w:val="0048463B"/>
    <w:rsid w:val="0048471A"/>
    <w:rsid w:val="00491AE5"/>
    <w:rsid w:val="00492403"/>
    <w:rsid w:val="004939F1"/>
    <w:rsid w:val="00496DAB"/>
    <w:rsid w:val="004A1B5A"/>
    <w:rsid w:val="004A1BD6"/>
    <w:rsid w:val="004A2678"/>
    <w:rsid w:val="004A3BE8"/>
    <w:rsid w:val="004A6903"/>
    <w:rsid w:val="004B41A6"/>
    <w:rsid w:val="004B5CAA"/>
    <w:rsid w:val="004C0DC9"/>
    <w:rsid w:val="004C2108"/>
    <w:rsid w:val="004C6CD0"/>
    <w:rsid w:val="004D1FCC"/>
    <w:rsid w:val="004D1FF1"/>
    <w:rsid w:val="004D33A1"/>
    <w:rsid w:val="004D3D51"/>
    <w:rsid w:val="004D4F02"/>
    <w:rsid w:val="004D7227"/>
    <w:rsid w:val="004D7FCA"/>
    <w:rsid w:val="004E0BD6"/>
    <w:rsid w:val="004E12E6"/>
    <w:rsid w:val="004E2851"/>
    <w:rsid w:val="004E48C9"/>
    <w:rsid w:val="004E4FDA"/>
    <w:rsid w:val="004E5195"/>
    <w:rsid w:val="004E5AB1"/>
    <w:rsid w:val="004E654E"/>
    <w:rsid w:val="004F0029"/>
    <w:rsid w:val="005009AA"/>
    <w:rsid w:val="005019D2"/>
    <w:rsid w:val="005037D6"/>
    <w:rsid w:val="00503F11"/>
    <w:rsid w:val="00504CAC"/>
    <w:rsid w:val="0050542E"/>
    <w:rsid w:val="00506A9D"/>
    <w:rsid w:val="00506AD6"/>
    <w:rsid w:val="005106FE"/>
    <w:rsid w:val="00510A52"/>
    <w:rsid w:val="005120BB"/>
    <w:rsid w:val="00512B50"/>
    <w:rsid w:val="0051586C"/>
    <w:rsid w:val="0051768A"/>
    <w:rsid w:val="005211EE"/>
    <w:rsid w:val="0052367A"/>
    <w:rsid w:val="00525CD2"/>
    <w:rsid w:val="005309A1"/>
    <w:rsid w:val="00531139"/>
    <w:rsid w:val="00533125"/>
    <w:rsid w:val="00533674"/>
    <w:rsid w:val="00533941"/>
    <w:rsid w:val="00536870"/>
    <w:rsid w:val="00537B65"/>
    <w:rsid w:val="0054155C"/>
    <w:rsid w:val="005429E9"/>
    <w:rsid w:val="00545CF8"/>
    <w:rsid w:val="00546731"/>
    <w:rsid w:val="005473A8"/>
    <w:rsid w:val="005508FD"/>
    <w:rsid w:val="0055121A"/>
    <w:rsid w:val="00552022"/>
    <w:rsid w:val="005538CE"/>
    <w:rsid w:val="00554878"/>
    <w:rsid w:val="00555414"/>
    <w:rsid w:val="00555838"/>
    <w:rsid w:val="005630A6"/>
    <w:rsid w:val="0056336E"/>
    <w:rsid w:val="005644C4"/>
    <w:rsid w:val="005647AF"/>
    <w:rsid w:val="005653C3"/>
    <w:rsid w:val="00566F05"/>
    <w:rsid w:val="0057033B"/>
    <w:rsid w:val="00570454"/>
    <w:rsid w:val="00572607"/>
    <w:rsid w:val="005727FA"/>
    <w:rsid w:val="00576AFB"/>
    <w:rsid w:val="00576FEA"/>
    <w:rsid w:val="005805F6"/>
    <w:rsid w:val="0058062C"/>
    <w:rsid w:val="00581794"/>
    <w:rsid w:val="0058312D"/>
    <w:rsid w:val="00587841"/>
    <w:rsid w:val="00590B8E"/>
    <w:rsid w:val="00590FCC"/>
    <w:rsid w:val="00592A01"/>
    <w:rsid w:val="005945E3"/>
    <w:rsid w:val="00595CEA"/>
    <w:rsid w:val="005966B5"/>
    <w:rsid w:val="00596AFD"/>
    <w:rsid w:val="00596D94"/>
    <w:rsid w:val="005976FF"/>
    <w:rsid w:val="005979C0"/>
    <w:rsid w:val="00597E55"/>
    <w:rsid w:val="005A1AE2"/>
    <w:rsid w:val="005A2313"/>
    <w:rsid w:val="005A2C11"/>
    <w:rsid w:val="005A37F0"/>
    <w:rsid w:val="005A6069"/>
    <w:rsid w:val="005A67A8"/>
    <w:rsid w:val="005A6B46"/>
    <w:rsid w:val="005B0196"/>
    <w:rsid w:val="005B3A9D"/>
    <w:rsid w:val="005B4F7C"/>
    <w:rsid w:val="005B72D2"/>
    <w:rsid w:val="005B763B"/>
    <w:rsid w:val="005C00E1"/>
    <w:rsid w:val="005C2E2F"/>
    <w:rsid w:val="005C3715"/>
    <w:rsid w:val="005C3C92"/>
    <w:rsid w:val="005C5ECA"/>
    <w:rsid w:val="005C72E5"/>
    <w:rsid w:val="005C76F4"/>
    <w:rsid w:val="005D44F1"/>
    <w:rsid w:val="005D5514"/>
    <w:rsid w:val="005D62F0"/>
    <w:rsid w:val="005D6891"/>
    <w:rsid w:val="005E1C74"/>
    <w:rsid w:val="005E2ACC"/>
    <w:rsid w:val="005E2B7C"/>
    <w:rsid w:val="005E38FD"/>
    <w:rsid w:val="005E44BF"/>
    <w:rsid w:val="005E4D8F"/>
    <w:rsid w:val="005E6295"/>
    <w:rsid w:val="005F0E45"/>
    <w:rsid w:val="005F4BB8"/>
    <w:rsid w:val="005F68E1"/>
    <w:rsid w:val="00600A2A"/>
    <w:rsid w:val="00601A75"/>
    <w:rsid w:val="0060228A"/>
    <w:rsid w:val="00602F47"/>
    <w:rsid w:val="00604261"/>
    <w:rsid w:val="006052E4"/>
    <w:rsid w:val="00605832"/>
    <w:rsid w:val="00606D9D"/>
    <w:rsid w:val="0060737B"/>
    <w:rsid w:val="00611478"/>
    <w:rsid w:val="00617DDB"/>
    <w:rsid w:val="00622D2E"/>
    <w:rsid w:val="006243E3"/>
    <w:rsid w:val="00625FB4"/>
    <w:rsid w:val="0063007E"/>
    <w:rsid w:val="00630167"/>
    <w:rsid w:val="006301BE"/>
    <w:rsid w:val="006305E3"/>
    <w:rsid w:val="00631F52"/>
    <w:rsid w:val="00633481"/>
    <w:rsid w:val="00635AEE"/>
    <w:rsid w:val="006370B0"/>
    <w:rsid w:val="0063711D"/>
    <w:rsid w:val="00637D74"/>
    <w:rsid w:val="00640658"/>
    <w:rsid w:val="00641A28"/>
    <w:rsid w:val="006427DC"/>
    <w:rsid w:val="00643B3E"/>
    <w:rsid w:val="00644809"/>
    <w:rsid w:val="0064513C"/>
    <w:rsid w:val="0064587F"/>
    <w:rsid w:val="0064624B"/>
    <w:rsid w:val="00646923"/>
    <w:rsid w:val="0064754B"/>
    <w:rsid w:val="006517C7"/>
    <w:rsid w:val="00652DDF"/>
    <w:rsid w:val="006537AA"/>
    <w:rsid w:val="00654326"/>
    <w:rsid w:val="006547D6"/>
    <w:rsid w:val="00655B69"/>
    <w:rsid w:val="006565E8"/>
    <w:rsid w:val="00656F37"/>
    <w:rsid w:val="00657C69"/>
    <w:rsid w:val="00661729"/>
    <w:rsid w:val="00662A59"/>
    <w:rsid w:val="0066411C"/>
    <w:rsid w:val="00664C35"/>
    <w:rsid w:val="00667A01"/>
    <w:rsid w:val="00667C7C"/>
    <w:rsid w:val="006708AF"/>
    <w:rsid w:val="0067441D"/>
    <w:rsid w:val="00675225"/>
    <w:rsid w:val="006772AE"/>
    <w:rsid w:val="00677568"/>
    <w:rsid w:val="006820A5"/>
    <w:rsid w:val="00686CCF"/>
    <w:rsid w:val="006904F8"/>
    <w:rsid w:val="00691DAA"/>
    <w:rsid w:val="0069291F"/>
    <w:rsid w:val="00693292"/>
    <w:rsid w:val="00695E6C"/>
    <w:rsid w:val="00696E60"/>
    <w:rsid w:val="0069724B"/>
    <w:rsid w:val="00697362"/>
    <w:rsid w:val="00697707"/>
    <w:rsid w:val="00697E38"/>
    <w:rsid w:val="006A05DF"/>
    <w:rsid w:val="006A2235"/>
    <w:rsid w:val="006A2980"/>
    <w:rsid w:val="006A2D04"/>
    <w:rsid w:val="006A2EFF"/>
    <w:rsid w:val="006A703D"/>
    <w:rsid w:val="006B2D08"/>
    <w:rsid w:val="006B4EB8"/>
    <w:rsid w:val="006B640D"/>
    <w:rsid w:val="006B7D8F"/>
    <w:rsid w:val="006C1416"/>
    <w:rsid w:val="006C7806"/>
    <w:rsid w:val="006D0475"/>
    <w:rsid w:val="006D202D"/>
    <w:rsid w:val="006D268C"/>
    <w:rsid w:val="006D61EB"/>
    <w:rsid w:val="006D66F2"/>
    <w:rsid w:val="006E01BD"/>
    <w:rsid w:val="006E1746"/>
    <w:rsid w:val="006E295F"/>
    <w:rsid w:val="006E476D"/>
    <w:rsid w:val="006E62D3"/>
    <w:rsid w:val="006E7585"/>
    <w:rsid w:val="006F09A5"/>
    <w:rsid w:val="006F1F2A"/>
    <w:rsid w:val="006F25F4"/>
    <w:rsid w:val="006F3261"/>
    <w:rsid w:val="006F4AEF"/>
    <w:rsid w:val="006F4BEA"/>
    <w:rsid w:val="006F53C3"/>
    <w:rsid w:val="006F7594"/>
    <w:rsid w:val="006F7DE1"/>
    <w:rsid w:val="0070467B"/>
    <w:rsid w:val="00705A32"/>
    <w:rsid w:val="00707EA1"/>
    <w:rsid w:val="007114C1"/>
    <w:rsid w:val="00714E08"/>
    <w:rsid w:val="0071653B"/>
    <w:rsid w:val="007237FE"/>
    <w:rsid w:val="00723CB5"/>
    <w:rsid w:val="00723EBE"/>
    <w:rsid w:val="007254D0"/>
    <w:rsid w:val="00725822"/>
    <w:rsid w:val="007279C7"/>
    <w:rsid w:val="00727AAD"/>
    <w:rsid w:val="00730CFA"/>
    <w:rsid w:val="007312AE"/>
    <w:rsid w:val="007355B9"/>
    <w:rsid w:val="007360D0"/>
    <w:rsid w:val="007369FE"/>
    <w:rsid w:val="00737583"/>
    <w:rsid w:val="00740AD1"/>
    <w:rsid w:val="00741825"/>
    <w:rsid w:val="00744545"/>
    <w:rsid w:val="00745602"/>
    <w:rsid w:val="00747F64"/>
    <w:rsid w:val="00750C5D"/>
    <w:rsid w:val="00753216"/>
    <w:rsid w:val="007620A7"/>
    <w:rsid w:val="0076671D"/>
    <w:rsid w:val="00771F2A"/>
    <w:rsid w:val="00772A50"/>
    <w:rsid w:val="00773DBE"/>
    <w:rsid w:val="00775E27"/>
    <w:rsid w:val="00776510"/>
    <w:rsid w:val="007769D2"/>
    <w:rsid w:val="00781A31"/>
    <w:rsid w:val="00781E67"/>
    <w:rsid w:val="00784A04"/>
    <w:rsid w:val="00793FBB"/>
    <w:rsid w:val="00794BC0"/>
    <w:rsid w:val="00794F13"/>
    <w:rsid w:val="0079702C"/>
    <w:rsid w:val="0079764B"/>
    <w:rsid w:val="007A181D"/>
    <w:rsid w:val="007A1BBF"/>
    <w:rsid w:val="007A1FA1"/>
    <w:rsid w:val="007A3D84"/>
    <w:rsid w:val="007A5640"/>
    <w:rsid w:val="007A6FF4"/>
    <w:rsid w:val="007A7D9E"/>
    <w:rsid w:val="007B2095"/>
    <w:rsid w:val="007B4B20"/>
    <w:rsid w:val="007B6C9B"/>
    <w:rsid w:val="007B6CE9"/>
    <w:rsid w:val="007B7624"/>
    <w:rsid w:val="007C3FD2"/>
    <w:rsid w:val="007C4E83"/>
    <w:rsid w:val="007C5936"/>
    <w:rsid w:val="007D109F"/>
    <w:rsid w:val="007D1FF2"/>
    <w:rsid w:val="007D3B80"/>
    <w:rsid w:val="007D5A8E"/>
    <w:rsid w:val="007D5DBC"/>
    <w:rsid w:val="007D5F7A"/>
    <w:rsid w:val="007D6A4B"/>
    <w:rsid w:val="007E06BF"/>
    <w:rsid w:val="007E3588"/>
    <w:rsid w:val="007E3CB3"/>
    <w:rsid w:val="007E4294"/>
    <w:rsid w:val="007E447B"/>
    <w:rsid w:val="007E6A2C"/>
    <w:rsid w:val="007E70CD"/>
    <w:rsid w:val="007E7E8F"/>
    <w:rsid w:val="007F12DE"/>
    <w:rsid w:val="007F18F7"/>
    <w:rsid w:val="007F2009"/>
    <w:rsid w:val="007F2498"/>
    <w:rsid w:val="007F2C9C"/>
    <w:rsid w:val="007F3604"/>
    <w:rsid w:val="007F4553"/>
    <w:rsid w:val="007F5B0E"/>
    <w:rsid w:val="007F6139"/>
    <w:rsid w:val="007F6C29"/>
    <w:rsid w:val="007F71F0"/>
    <w:rsid w:val="00800506"/>
    <w:rsid w:val="00801330"/>
    <w:rsid w:val="008075AA"/>
    <w:rsid w:val="00814AE2"/>
    <w:rsid w:val="00820103"/>
    <w:rsid w:val="0082312E"/>
    <w:rsid w:val="0082374B"/>
    <w:rsid w:val="00824E2F"/>
    <w:rsid w:val="00824ECA"/>
    <w:rsid w:val="00825096"/>
    <w:rsid w:val="0082626D"/>
    <w:rsid w:val="008317D5"/>
    <w:rsid w:val="00836310"/>
    <w:rsid w:val="00840849"/>
    <w:rsid w:val="008414FD"/>
    <w:rsid w:val="00841892"/>
    <w:rsid w:val="00843B24"/>
    <w:rsid w:val="00844368"/>
    <w:rsid w:val="00844540"/>
    <w:rsid w:val="008463F9"/>
    <w:rsid w:val="008469FB"/>
    <w:rsid w:val="00850338"/>
    <w:rsid w:val="0085074D"/>
    <w:rsid w:val="008517AA"/>
    <w:rsid w:val="00851D4F"/>
    <w:rsid w:val="00852D51"/>
    <w:rsid w:val="00854E50"/>
    <w:rsid w:val="0085528C"/>
    <w:rsid w:val="008553AC"/>
    <w:rsid w:val="00855F93"/>
    <w:rsid w:val="00861BCA"/>
    <w:rsid w:val="00862AC8"/>
    <w:rsid w:val="00864255"/>
    <w:rsid w:val="00873D2A"/>
    <w:rsid w:val="00873D4F"/>
    <w:rsid w:val="008742C2"/>
    <w:rsid w:val="008743E3"/>
    <w:rsid w:val="00874A22"/>
    <w:rsid w:val="00875EAF"/>
    <w:rsid w:val="00875F09"/>
    <w:rsid w:val="0088202E"/>
    <w:rsid w:val="008860EB"/>
    <w:rsid w:val="00887807"/>
    <w:rsid w:val="00890BD7"/>
    <w:rsid w:val="00891BF3"/>
    <w:rsid w:val="00892AB3"/>
    <w:rsid w:val="00894068"/>
    <w:rsid w:val="0089432C"/>
    <w:rsid w:val="00894D87"/>
    <w:rsid w:val="008950B8"/>
    <w:rsid w:val="00896FA0"/>
    <w:rsid w:val="00897B69"/>
    <w:rsid w:val="008A057D"/>
    <w:rsid w:val="008A5A63"/>
    <w:rsid w:val="008B036F"/>
    <w:rsid w:val="008B204E"/>
    <w:rsid w:val="008B2F44"/>
    <w:rsid w:val="008B3424"/>
    <w:rsid w:val="008B3F9A"/>
    <w:rsid w:val="008B5DEE"/>
    <w:rsid w:val="008B6A10"/>
    <w:rsid w:val="008C30E4"/>
    <w:rsid w:val="008C4D67"/>
    <w:rsid w:val="008C5658"/>
    <w:rsid w:val="008C7357"/>
    <w:rsid w:val="008D13A3"/>
    <w:rsid w:val="008D54FE"/>
    <w:rsid w:val="008E020F"/>
    <w:rsid w:val="008E0511"/>
    <w:rsid w:val="008E2417"/>
    <w:rsid w:val="008E4F79"/>
    <w:rsid w:val="008E7043"/>
    <w:rsid w:val="008F0017"/>
    <w:rsid w:val="008F5B02"/>
    <w:rsid w:val="008F6E1A"/>
    <w:rsid w:val="008F7432"/>
    <w:rsid w:val="00900229"/>
    <w:rsid w:val="00901062"/>
    <w:rsid w:val="00901109"/>
    <w:rsid w:val="00902D37"/>
    <w:rsid w:val="0091033A"/>
    <w:rsid w:val="0091090F"/>
    <w:rsid w:val="00910BF8"/>
    <w:rsid w:val="009144C1"/>
    <w:rsid w:val="009150ED"/>
    <w:rsid w:val="00915562"/>
    <w:rsid w:val="00916035"/>
    <w:rsid w:val="009176C2"/>
    <w:rsid w:val="00917D40"/>
    <w:rsid w:val="009212E6"/>
    <w:rsid w:val="009217D2"/>
    <w:rsid w:val="0092194B"/>
    <w:rsid w:val="009236AB"/>
    <w:rsid w:val="00923A19"/>
    <w:rsid w:val="0092528A"/>
    <w:rsid w:val="009261EF"/>
    <w:rsid w:val="009314F8"/>
    <w:rsid w:val="00933600"/>
    <w:rsid w:val="00933FF6"/>
    <w:rsid w:val="00935132"/>
    <w:rsid w:val="00935205"/>
    <w:rsid w:val="00935980"/>
    <w:rsid w:val="00935A2A"/>
    <w:rsid w:val="00936CF9"/>
    <w:rsid w:val="0093744B"/>
    <w:rsid w:val="00937BDC"/>
    <w:rsid w:val="00940DB0"/>
    <w:rsid w:val="009439D0"/>
    <w:rsid w:val="0094419A"/>
    <w:rsid w:val="00951F11"/>
    <w:rsid w:val="009521D1"/>
    <w:rsid w:val="00952B47"/>
    <w:rsid w:val="00953D49"/>
    <w:rsid w:val="009540CD"/>
    <w:rsid w:val="009545AE"/>
    <w:rsid w:val="00957491"/>
    <w:rsid w:val="00960442"/>
    <w:rsid w:val="0096093C"/>
    <w:rsid w:val="00960B66"/>
    <w:rsid w:val="00961828"/>
    <w:rsid w:val="00961A38"/>
    <w:rsid w:val="0096395F"/>
    <w:rsid w:val="00965FF6"/>
    <w:rsid w:val="0097031B"/>
    <w:rsid w:val="00971B0B"/>
    <w:rsid w:val="00971E60"/>
    <w:rsid w:val="0097282D"/>
    <w:rsid w:val="00974C14"/>
    <w:rsid w:val="00975114"/>
    <w:rsid w:val="00976F7D"/>
    <w:rsid w:val="00980B0B"/>
    <w:rsid w:val="00980D09"/>
    <w:rsid w:val="00986FE0"/>
    <w:rsid w:val="00987C85"/>
    <w:rsid w:val="0099180C"/>
    <w:rsid w:val="0099311F"/>
    <w:rsid w:val="0099471B"/>
    <w:rsid w:val="00996A5E"/>
    <w:rsid w:val="00997612"/>
    <w:rsid w:val="009A1753"/>
    <w:rsid w:val="009A2B7D"/>
    <w:rsid w:val="009B22D7"/>
    <w:rsid w:val="009C06A3"/>
    <w:rsid w:val="009C4278"/>
    <w:rsid w:val="009C446D"/>
    <w:rsid w:val="009C4DD5"/>
    <w:rsid w:val="009C70B7"/>
    <w:rsid w:val="009C71CD"/>
    <w:rsid w:val="009D07FD"/>
    <w:rsid w:val="009D0F0A"/>
    <w:rsid w:val="009D115E"/>
    <w:rsid w:val="009E301F"/>
    <w:rsid w:val="009E32EA"/>
    <w:rsid w:val="009E5BA4"/>
    <w:rsid w:val="009E5C4A"/>
    <w:rsid w:val="009E73D4"/>
    <w:rsid w:val="009E7C52"/>
    <w:rsid w:val="009F12CC"/>
    <w:rsid w:val="009F1DF9"/>
    <w:rsid w:val="009F2D59"/>
    <w:rsid w:val="009F3DEA"/>
    <w:rsid w:val="009F576E"/>
    <w:rsid w:val="009F5ED1"/>
    <w:rsid w:val="00A03358"/>
    <w:rsid w:val="00A03BE8"/>
    <w:rsid w:val="00A040B7"/>
    <w:rsid w:val="00A053A6"/>
    <w:rsid w:val="00A132A4"/>
    <w:rsid w:val="00A14100"/>
    <w:rsid w:val="00A14F45"/>
    <w:rsid w:val="00A15BBF"/>
    <w:rsid w:val="00A16435"/>
    <w:rsid w:val="00A16C5B"/>
    <w:rsid w:val="00A16DE0"/>
    <w:rsid w:val="00A16E95"/>
    <w:rsid w:val="00A1766D"/>
    <w:rsid w:val="00A21257"/>
    <w:rsid w:val="00A21FA9"/>
    <w:rsid w:val="00A23560"/>
    <w:rsid w:val="00A2525A"/>
    <w:rsid w:val="00A2553D"/>
    <w:rsid w:val="00A31F6B"/>
    <w:rsid w:val="00A33BC7"/>
    <w:rsid w:val="00A37677"/>
    <w:rsid w:val="00A42001"/>
    <w:rsid w:val="00A4572C"/>
    <w:rsid w:val="00A527F6"/>
    <w:rsid w:val="00A57318"/>
    <w:rsid w:val="00A62EA3"/>
    <w:rsid w:val="00A632AC"/>
    <w:rsid w:val="00A633C0"/>
    <w:rsid w:val="00A63F74"/>
    <w:rsid w:val="00A6654E"/>
    <w:rsid w:val="00A734F6"/>
    <w:rsid w:val="00A73928"/>
    <w:rsid w:val="00A73B55"/>
    <w:rsid w:val="00A73BF1"/>
    <w:rsid w:val="00A73CF7"/>
    <w:rsid w:val="00A7738B"/>
    <w:rsid w:val="00A8033E"/>
    <w:rsid w:val="00A83228"/>
    <w:rsid w:val="00A83615"/>
    <w:rsid w:val="00A85185"/>
    <w:rsid w:val="00A856EB"/>
    <w:rsid w:val="00A87EBF"/>
    <w:rsid w:val="00A90CB4"/>
    <w:rsid w:val="00A91C4A"/>
    <w:rsid w:val="00A91C7B"/>
    <w:rsid w:val="00A94498"/>
    <w:rsid w:val="00A96AE5"/>
    <w:rsid w:val="00A97327"/>
    <w:rsid w:val="00AA02F5"/>
    <w:rsid w:val="00AA3F95"/>
    <w:rsid w:val="00AA74F7"/>
    <w:rsid w:val="00AB02CC"/>
    <w:rsid w:val="00AB0640"/>
    <w:rsid w:val="00AB3AFD"/>
    <w:rsid w:val="00AB3CC0"/>
    <w:rsid w:val="00AB704E"/>
    <w:rsid w:val="00AC0E29"/>
    <w:rsid w:val="00AC1098"/>
    <w:rsid w:val="00AC21EC"/>
    <w:rsid w:val="00AC2D36"/>
    <w:rsid w:val="00AD0F7A"/>
    <w:rsid w:val="00AD12D4"/>
    <w:rsid w:val="00AD1BC3"/>
    <w:rsid w:val="00AD1FD0"/>
    <w:rsid w:val="00AD25FC"/>
    <w:rsid w:val="00AD7097"/>
    <w:rsid w:val="00AD719E"/>
    <w:rsid w:val="00AD7B16"/>
    <w:rsid w:val="00AE349C"/>
    <w:rsid w:val="00AF04A6"/>
    <w:rsid w:val="00AF19BD"/>
    <w:rsid w:val="00AF2665"/>
    <w:rsid w:val="00AF63B3"/>
    <w:rsid w:val="00AF64F5"/>
    <w:rsid w:val="00B030E7"/>
    <w:rsid w:val="00B03574"/>
    <w:rsid w:val="00B03E5F"/>
    <w:rsid w:val="00B059F0"/>
    <w:rsid w:val="00B07A89"/>
    <w:rsid w:val="00B14023"/>
    <w:rsid w:val="00B1571A"/>
    <w:rsid w:val="00B16216"/>
    <w:rsid w:val="00B17BAF"/>
    <w:rsid w:val="00B20B4A"/>
    <w:rsid w:val="00B26582"/>
    <w:rsid w:val="00B27000"/>
    <w:rsid w:val="00B27EA3"/>
    <w:rsid w:val="00B3066A"/>
    <w:rsid w:val="00B31671"/>
    <w:rsid w:val="00B32932"/>
    <w:rsid w:val="00B333DA"/>
    <w:rsid w:val="00B33B47"/>
    <w:rsid w:val="00B33B51"/>
    <w:rsid w:val="00B37A1C"/>
    <w:rsid w:val="00B37C17"/>
    <w:rsid w:val="00B37F0D"/>
    <w:rsid w:val="00B41298"/>
    <w:rsid w:val="00B421D3"/>
    <w:rsid w:val="00B43425"/>
    <w:rsid w:val="00B440E9"/>
    <w:rsid w:val="00B462C7"/>
    <w:rsid w:val="00B50348"/>
    <w:rsid w:val="00B508D9"/>
    <w:rsid w:val="00B50A5C"/>
    <w:rsid w:val="00B50E85"/>
    <w:rsid w:val="00B5303F"/>
    <w:rsid w:val="00B551CF"/>
    <w:rsid w:val="00B57B72"/>
    <w:rsid w:val="00B60C3D"/>
    <w:rsid w:val="00B61709"/>
    <w:rsid w:val="00B624EF"/>
    <w:rsid w:val="00B634CC"/>
    <w:rsid w:val="00B65E0C"/>
    <w:rsid w:val="00B674F4"/>
    <w:rsid w:val="00B70197"/>
    <w:rsid w:val="00B71787"/>
    <w:rsid w:val="00B72130"/>
    <w:rsid w:val="00B751F6"/>
    <w:rsid w:val="00B76ECC"/>
    <w:rsid w:val="00B77254"/>
    <w:rsid w:val="00B77B56"/>
    <w:rsid w:val="00B81A50"/>
    <w:rsid w:val="00B821B1"/>
    <w:rsid w:val="00B83134"/>
    <w:rsid w:val="00B8380C"/>
    <w:rsid w:val="00B91E50"/>
    <w:rsid w:val="00B93A5F"/>
    <w:rsid w:val="00B95062"/>
    <w:rsid w:val="00B967F9"/>
    <w:rsid w:val="00B97AE5"/>
    <w:rsid w:val="00BA3330"/>
    <w:rsid w:val="00BA3DF3"/>
    <w:rsid w:val="00BA3F4E"/>
    <w:rsid w:val="00BA6E38"/>
    <w:rsid w:val="00BB0DA6"/>
    <w:rsid w:val="00BB243B"/>
    <w:rsid w:val="00BB3326"/>
    <w:rsid w:val="00BB5C8C"/>
    <w:rsid w:val="00BB5D64"/>
    <w:rsid w:val="00BC1098"/>
    <w:rsid w:val="00BC29DD"/>
    <w:rsid w:val="00BC579E"/>
    <w:rsid w:val="00BC64E1"/>
    <w:rsid w:val="00BC6D74"/>
    <w:rsid w:val="00BD0FFC"/>
    <w:rsid w:val="00BD2377"/>
    <w:rsid w:val="00BD4B60"/>
    <w:rsid w:val="00BD4B97"/>
    <w:rsid w:val="00BD4BAB"/>
    <w:rsid w:val="00BD5A07"/>
    <w:rsid w:val="00BE181D"/>
    <w:rsid w:val="00BE3098"/>
    <w:rsid w:val="00BE5F3D"/>
    <w:rsid w:val="00BF02D1"/>
    <w:rsid w:val="00BF129B"/>
    <w:rsid w:val="00BF153A"/>
    <w:rsid w:val="00BF1865"/>
    <w:rsid w:val="00BF2F04"/>
    <w:rsid w:val="00BF4B3A"/>
    <w:rsid w:val="00BF6C3F"/>
    <w:rsid w:val="00C02B6A"/>
    <w:rsid w:val="00C05B28"/>
    <w:rsid w:val="00C06A97"/>
    <w:rsid w:val="00C11D39"/>
    <w:rsid w:val="00C127D4"/>
    <w:rsid w:val="00C130C4"/>
    <w:rsid w:val="00C140BA"/>
    <w:rsid w:val="00C14122"/>
    <w:rsid w:val="00C16EB2"/>
    <w:rsid w:val="00C2556F"/>
    <w:rsid w:val="00C257E3"/>
    <w:rsid w:val="00C258D3"/>
    <w:rsid w:val="00C27073"/>
    <w:rsid w:val="00C30CF4"/>
    <w:rsid w:val="00C31B1A"/>
    <w:rsid w:val="00C322E8"/>
    <w:rsid w:val="00C327F7"/>
    <w:rsid w:val="00C32BBA"/>
    <w:rsid w:val="00C33E6E"/>
    <w:rsid w:val="00C3702D"/>
    <w:rsid w:val="00C37266"/>
    <w:rsid w:val="00C4525F"/>
    <w:rsid w:val="00C45364"/>
    <w:rsid w:val="00C4546B"/>
    <w:rsid w:val="00C455F7"/>
    <w:rsid w:val="00C52835"/>
    <w:rsid w:val="00C54911"/>
    <w:rsid w:val="00C60972"/>
    <w:rsid w:val="00C62229"/>
    <w:rsid w:val="00C62BCC"/>
    <w:rsid w:val="00C64911"/>
    <w:rsid w:val="00C66130"/>
    <w:rsid w:val="00C70667"/>
    <w:rsid w:val="00C70A48"/>
    <w:rsid w:val="00C72B9A"/>
    <w:rsid w:val="00C73C46"/>
    <w:rsid w:val="00C744D0"/>
    <w:rsid w:val="00C7522B"/>
    <w:rsid w:val="00C75344"/>
    <w:rsid w:val="00C76004"/>
    <w:rsid w:val="00C760F1"/>
    <w:rsid w:val="00C77673"/>
    <w:rsid w:val="00C77797"/>
    <w:rsid w:val="00C80B36"/>
    <w:rsid w:val="00C82AF4"/>
    <w:rsid w:val="00C8334D"/>
    <w:rsid w:val="00C86405"/>
    <w:rsid w:val="00C909DE"/>
    <w:rsid w:val="00C941D6"/>
    <w:rsid w:val="00C94C2E"/>
    <w:rsid w:val="00C9507C"/>
    <w:rsid w:val="00CA3D2C"/>
    <w:rsid w:val="00CA5081"/>
    <w:rsid w:val="00CB09CE"/>
    <w:rsid w:val="00CB1FFD"/>
    <w:rsid w:val="00CB3275"/>
    <w:rsid w:val="00CB378C"/>
    <w:rsid w:val="00CB797E"/>
    <w:rsid w:val="00CB7F33"/>
    <w:rsid w:val="00CC4459"/>
    <w:rsid w:val="00CC4B1E"/>
    <w:rsid w:val="00CD078D"/>
    <w:rsid w:val="00CD22AC"/>
    <w:rsid w:val="00CD2B14"/>
    <w:rsid w:val="00CD353A"/>
    <w:rsid w:val="00CD403E"/>
    <w:rsid w:val="00CD59FC"/>
    <w:rsid w:val="00CE0199"/>
    <w:rsid w:val="00CE35F2"/>
    <w:rsid w:val="00CE3878"/>
    <w:rsid w:val="00CE3B93"/>
    <w:rsid w:val="00CE3D8C"/>
    <w:rsid w:val="00CE4448"/>
    <w:rsid w:val="00CE578C"/>
    <w:rsid w:val="00CE65BD"/>
    <w:rsid w:val="00CF033F"/>
    <w:rsid w:val="00CF17DA"/>
    <w:rsid w:val="00CF20F7"/>
    <w:rsid w:val="00CF42B0"/>
    <w:rsid w:val="00CF5093"/>
    <w:rsid w:val="00CF72D6"/>
    <w:rsid w:val="00CF7624"/>
    <w:rsid w:val="00D01E1E"/>
    <w:rsid w:val="00D03539"/>
    <w:rsid w:val="00D044BF"/>
    <w:rsid w:val="00D049FF"/>
    <w:rsid w:val="00D11B9B"/>
    <w:rsid w:val="00D13115"/>
    <w:rsid w:val="00D1665D"/>
    <w:rsid w:val="00D17E59"/>
    <w:rsid w:val="00D20035"/>
    <w:rsid w:val="00D2124A"/>
    <w:rsid w:val="00D21967"/>
    <w:rsid w:val="00D21FEF"/>
    <w:rsid w:val="00D232F2"/>
    <w:rsid w:val="00D237BD"/>
    <w:rsid w:val="00D264F8"/>
    <w:rsid w:val="00D27C61"/>
    <w:rsid w:val="00D31075"/>
    <w:rsid w:val="00D32541"/>
    <w:rsid w:val="00D34CDD"/>
    <w:rsid w:val="00D41432"/>
    <w:rsid w:val="00D42F19"/>
    <w:rsid w:val="00D44002"/>
    <w:rsid w:val="00D4478C"/>
    <w:rsid w:val="00D44D45"/>
    <w:rsid w:val="00D451B0"/>
    <w:rsid w:val="00D45703"/>
    <w:rsid w:val="00D460FF"/>
    <w:rsid w:val="00D46141"/>
    <w:rsid w:val="00D47A02"/>
    <w:rsid w:val="00D507FB"/>
    <w:rsid w:val="00D525E2"/>
    <w:rsid w:val="00D53512"/>
    <w:rsid w:val="00D54321"/>
    <w:rsid w:val="00D57FEB"/>
    <w:rsid w:val="00D61082"/>
    <w:rsid w:val="00D661D3"/>
    <w:rsid w:val="00D7111E"/>
    <w:rsid w:val="00D725E3"/>
    <w:rsid w:val="00D72C0F"/>
    <w:rsid w:val="00D73A75"/>
    <w:rsid w:val="00D759B4"/>
    <w:rsid w:val="00D75C2D"/>
    <w:rsid w:val="00D82AA6"/>
    <w:rsid w:val="00D8462A"/>
    <w:rsid w:val="00D84D32"/>
    <w:rsid w:val="00D84EDE"/>
    <w:rsid w:val="00D84FDD"/>
    <w:rsid w:val="00D85F34"/>
    <w:rsid w:val="00D860BB"/>
    <w:rsid w:val="00D869BB"/>
    <w:rsid w:val="00D91749"/>
    <w:rsid w:val="00D91E69"/>
    <w:rsid w:val="00D92E0D"/>
    <w:rsid w:val="00D95EF2"/>
    <w:rsid w:val="00DA18C6"/>
    <w:rsid w:val="00DA296E"/>
    <w:rsid w:val="00DA512B"/>
    <w:rsid w:val="00DB03B8"/>
    <w:rsid w:val="00DB115E"/>
    <w:rsid w:val="00DB3862"/>
    <w:rsid w:val="00DB4557"/>
    <w:rsid w:val="00DB73A9"/>
    <w:rsid w:val="00DB7C54"/>
    <w:rsid w:val="00DC6F02"/>
    <w:rsid w:val="00DC72BB"/>
    <w:rsid w:val="00DC73B9"/>
    <w:rsid w:val="00DC7421"/>
    <w:rsid w:val="00DC763A"/>
    <w:rsid w:val="00DD030A"/>
    <w:rsid w:val="00DD31A9"/>
    <w:rsid w:val="00DD3CFC"/>
    <w:rsid w:val="00DD59FA"/>
    <w:rsid w:val="00DD5E30"/>
    <w:rsid w:val="00DD6D60"/>
    <w:rsid w:val="00DE0F4A"/>
    <w:rsid w:val="00DE1B9E"/>
    <w:rsid w:val="00DE1C8D"/>
    <w:rsid w:val="00DE5200"/>
    <w:rsid w:val="00DE6E12"/>
    <w:rsid w:val="00DF08C6"/>
    <w:rsid w:val="00DF2401"/>
    <w:rsid w:val="00DF2F9B"/>
    <w:rsid w:val="00DF3883"/>
    <w:rsid w:val="00DF39FF"/>
    <w:rsid w:val="00DF52EC"/>
    <w:rsid w:val="00DF672A"/>
    <w:rsid w:val="00E00338"/>
    <w:rsid w:val="00E00CA6"/>
    <w:rsid w:val="00E01A15"/>
    <w:rsid w:val="00E03D5C"/>
    <w:rsid w:val="00E03DDA"/>
    <w:rsid w:val="00E04304"/>
    <w:rsid w:val="00E0485B"/>
    <w:rsid w:val="00E12341"/>
    <w:rsid w:val="00E12633"/>
    <w:rsid w:val="00E12726"/>
    <w:rsid w:val="00E1329D"/>
    <w:rsid w:val="00E16D4A"/>
    <w:rsid w:val="00E20161"/>
    <w:rsid w:val="00E22670"/>
    <w:rsid w:val="00E23442"/>
    <w:rsid w:val="00E237EE"/>
    <w:rsid w:val="00E24E60"/>
    <w:rsid w:val="00E30313"/>
    <w:rsid w:val="00E31B07"/>
    <w:rsid w:val="00E31F78"/>
    <w:rsid w:val="00E33817"/>
    <w:rsid w:val="00E33C7A"/>
    <w:rsid w:val="00E3411C"/>
    <w:rsid w:val="00E366DB"/>
    <w:rsid w:val="00E36C32"/>
    <w:rsid w:val="00E37C41"/>
    <w:rsid w:val="00E41496"/>
    <w:rsid w:val="00E41755"/>
    <w:rsid w:val="00E4193D"/>
    <w:rsid w:val="00E41B89"/>
    <w:rsid w:val="00E4263C"/>
    <w:rsid w:val="00E467F3"/>
    <w:rsid w:val="00E4692B"/>
    <w:rsid w:val="00E50E6F"/>
    <w:rsid w:val="00E52F94"/>
    <w:rsid w:val="00E539A9"/>
    <w:rsid w:val="00E53A33"/>
    <w:rsid w:val="00E540D4"/>
    <w:rsid w:val="00E544D8"/>
    <w:rsid w:val="00E562A8"/>
    <w:rsid w:val="00E57F97"/>
    <w:rsid w:val="00E601F4"/>
    <w:rsid w:val="00E6032E"/>
    <w:rsid w:val="00E61554"/>
    <w:rsid w:val="00E6385D"/>
    <w:rsid w:val="00E63B3B"/>
    <w:rsid w:val="00E64499"/>
    <w:rsid w:val="00E645F3"/>
    <w:rsid w:val="00E70A5B"/>
    <w:rsid w:val="00E756CA"/>
    <w:rsid w:val="00E76DBA"/>
    <w:rsid w:val="00E83098"/>
    <w:rsid w:val="00E87B5E"/>
    <w:rsid w:val="00E9118D"/>
    <w:rsid w:val="00E940B5"/>
    <w:rsid w:val="00E94135"/>
    <w:rsid w:val="00E9518B"/>
    <w:rsid w:val="00E97A0F"/>
    <w:rsid w:val="00EA1639"/>
    <w:rsid w:val="00EA3A13"/>
    <w:rsid w:val="00EA439E"/>
    <w:rsid w:val="00EA6E5F"/>
    <w:rsid w:val="00EB24A6"/>
    <w:rsid w:val="00EB32AB"/>
    <w:rsid w:val="00EB5B68"/>
    <w:rsid w:val="00EB6116"/>
    <w:rsid w:val="00EC01CF"/>
    <w:rsid w:val="00EC24A8"/>
    <w:rsid w:val="00EC3B36"/>
    <w:rsid w:val="00EC40A9"/>
    <w:rsid w:val="00EC44D4"/>
    <w:rsid w:val="00EC5C64"/>
    <w:rsid w:val="00EC664A"/>
    <w:rsid w:val="00ED0650"/>
    <w:rsid w:val="00ED2564"/>
    <w:rsid w:val="00ED5B99"/>
    <w:rsid w:val="00ED6D44"/>
    <w:rsid w:val="00ED6EEA"/>
    <w:rsid w:val="00ED7483"/>
    <w:rsid w:val="00EE0780"/>
    <w:rsid w:val="00EE2300"/>
    <w:rsid w:val="00EE3B61"/>
    <w:rsid w:val="00EE4530"/>
    <w:rsid w:val="00EE6E4A"/>
    <w:rsid w:val="00EF1D1B"/>
    <w:rsid w:val="00EF2713"/>
    <w:rsid w:val="00EF461D"/>
    <w:rsid w:val="00F00B8C"/>
    <w:rsid w:val="00F05083"/>
    <w:rsid w:val="00F056A3"/>
    <w:rsid w:val="00F126AC"/>
    <w:rsid w:val="00F15C24"/>
    <w:rsid w:val="00F209F8"/>
    <w:rsid w:val="00F212F5"/>
    <w:rsid w:val="00F24F7F"/>
    <w:rsid w:val="00F25DA6"/>
    <w:rsid w:val="00F30DE7"/>
    <w:rsid w:val="00F33385"/>
    <w:rsid w:val="00F343AE"/>
    <w:rsid w:val="00F35E24"/>
    <w:rsid w:val="00F3609C"/>
    <w:rsid w:val="00F3689C"/>
    <w:rsid w:val="00F372AA"/>
    <w:rsid w:val="00F373A0"/>
    <w:rsid w:val="00F41322"/>
    <w:rsid w:val="00F41D61"/>
    <w:rsid w:val="00F45D75"/>
    <w:rsid w:val="00F45DBD"/>
    <w:rsid w:val="00F4675C"/>
    <w:rsid w:val="00F47045"/>
    <w:rsid w:val="00F520A5"/>
    <w:rsid w:val="00F54225"/>
    <w:rsid w:val="00F5520B"/>
    <w:rsid w:val="00F5594E"/>
    <w:rsid w:val="00F55E4E"/>
    <w:rsid w:val="00F57FD5"/>
    <w:rsid w:val="00F60D9D"/>
    <w:rsid w:val="00F65D7F"/>
    <w:rsid w:val="00F709E7"/>
    <w:rsid w:val="00F73698"/>
    <w:rsid w:val="00F74112"/>
    <w:rsid w:val="00F774B9"/>
    <w:rsid w:val="00F8273A"/>
    <w:rsid w:val="00F82AA6"/>
    <w:rsid w:val="00F8313C"/>
    <w:rsid w:val="00F85552"/>
    <w:rsid w:val="00F9161C"/>
    <w:rsid w:val="00F92D84"/>
    <w:rsid w:val="00F950C8"/>
    <w:rsid w:val="00F958C0"/>
    <w:rsid w:val="00FA0CFD"/>
    <w:rsid w:val="00FA5356"/>
    <w:rsid w:val="00FB2A55"/>
    <w:rsid w:val="00FB3E18"/>
    <w:rsid w:val="00FB4BCE"/>
    <w:rsid w:val="00FB579A"/>
    <w:rsid w:val="00FB7143"/>
    <w:rsid w:val="00FB7C65"/>
    <w:rsid w:val="00FC2A91"/>
    <w:rsid w:val="00FC45FC"/>
    <w:rsid w:val="00FC4BBB"/>
    <w:rsid w:val="00FC6C6B"/>
    <w:rsid w:val="00FD6083"/>
    <w:rsid w:val="00FD77ED"/>
    <w:rsid w:val="00FD7941"/>
    <w:rsid w:val="00FE13D2"/>
    <w:rsid w:val="00FE203C"/>
    <w:rsid w:val="00FE4579"/>
    <w:rsid w:val="00FE6F8E"/>
    <w:rsid w:val="00FF0E84"/>
    <w:rsid w:val="00FF1A47"/>
    <w:rsid w:val="00FF28A6"/>
    <w:rsid w:val="00FF2BB8"/>
    <w:rsid w:val="00FF31E7"/>
    <w:rsid w:val="00FF3CBD"/>
    <w:rsid w:val="00FF5B3F"/>
    <w:rsid w:val="00FF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4F0371"/>
  <w15:chartTrackingRefBased/>
  <w15:docId w15:val="{621D4A2D-2821-42C5-86A3-022DE0442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Arial"/>
      <w:sz w:val="36"/>
      <w:szCs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  <w:bCs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szCs w:val="22"/>
      <w:lang w:eastAsia="en-US"/>
    </w:rPr>
  </w:style>
  <w:style w:type="paragraph" w:customStyle="1" w:styleId="Head2cell">
    <w:name w:val="Head 2 cell"/>
    <w:basedOn w:val="Head1cell"/>
    <w:pPr>
      <w:ind w:left="432"/>
    </w:pPr>
    <w:rPr>
      <w:sz w:val="20"/>
      <w:szCs w:val="20"/>
    </w:rPr>
  </w:style>
  <w:style w:type="paragraph" w:customStyle="1" w:styleId="Head1cell">
    <w:name w:val="Head 1 cell"/>
    <w:basedOn w:val="Sectionheadcell"/>
    <w:pPr>
      <w:ind w:left="288"/>
    </w:pPr>
    <w:rPr>
      <w:b w:val="0"/>
      <w:bCs w:val="0"/>
    </w:rPr>
  </w:style>
  <w:style w:type="paragraph" w:customStyle="1" w:styleId="Sectionheadcell">
    <w:name w:val="Section head cell"/>
    <w:basedOn w:val="Normal"/>
    <w:pPr>
      <w:tabs>
        <w:tab w:val="left" w:pos="326"/>
        <w:tab w:val="left" w:pos="686"/>
        <w:tab w:val="left" w:pos="1046"/>
      </w:tabs>
      <w:spacing w:after="40"/>
    </w:pPr>
    <w:rPr>
      <w:rFonts w:ascii="Arial" w:hAnsi="Arial" w:cs="Arial"/>
      <w:b/>
      <w:bCs/>
      <w:sz w:val="22"/>
      <w:szCs w:val="22"/>
    </w:rPr>
  </w:style>
  <w:style w:type="paragraph" w:styleId="Header">
    <w:name w:val="header"/>
    <w:semiHidden/>
    <w:pPr>
      <w:widowControl w:val="0"/>
    </w:pPr>
    <w:rPr>
      <w:rFonts w:ascii="Arial" w:hAnsi="Arial" w:cs="Arial"/>
      <w:b/>
      <w:bCs/>
      <w:noProof/>
      <w:sz w:val="18"/>
      <w:szCs w:val="18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semiHidden/>
    <w:pPr>
      <w:jc w:val="center"/>
    </w:pPr>
    <w:rPr>
      <w:i/>
      <w:iCs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2">
    <w:name w:val="List 2"/>
    <w:basedOn w:val="List"/>
    <w:semiHidden/>
    <w:pPr>
      <w:ind w:left="851"/>
    </w:p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bCs/>
      <w:i/>
      <w:iCs/>
      <w:sz w:val="26"/>
      <w:szCs w:val="26"/>
    </w:rPr>
  </w:style>
  <w:style w:type="paragraph" w:customStyle="1" w:styleId="CRfront">
    <w:name w:val="CR_front"/>
    <w:basedOn w:val="Normal"/>
  </w:style>
  <w:style w:type="character" w:styleId="PageNumber">
    <w:name w:val="page number"/>
    <w:basedOn w:val="DefaultParagraphFont"/>
    <w:semiHidden/>
  </w:style>
  <w:style w:type="paragraph" w:customStyle="1" w:styleId="TabCellindent3">
    <w:name w:val="Tab Cell indent3"/>
    <w:basedOn w:val="Normal"/>
    <w:pPr>
      <w:tabs>
        <w:tab w:val="left" w:pos="326"/>
        <w:tab w:val="left" w:pos="686"/>
        <w:tab w:val="left" w:pos="1046"/>
      </w:tabs>
      <w:ind w:left="562"/>
    </w:pPr>
  </w:style>
  <w:style w:type="paragraph" w:customStyle="1" w:styleId="Releasecell">
    <w:name w:val="Release cell"/>
    <w:basedOn w:val="Normal"/>
    <w:pPr>
      <w:spacing w:after="40"/>
    </w:pPr>
  </w:style>
  <w:style w:type="paragraph" w:customStyle="1" w:styleId="B4">
    <w:name w:val="B4"/>
    <w:basedOn w:val="List4"/>
  </w:style>
  <w:style w:type="paragraph" w:customStyle="1" w:styleId="EW">
    <w:name w:val="EW"/>
    <w:basedOn w:val="EX"/>
    <w:pPr>
      <w:spacing w:after="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TSSecRef">
    <w:name w:val="TS SecRef"/>
    <w:basedOn w:val="Normal"/>
    <w:pPr>
      <w:spacing w:after="40"/>
    </w:pPr>
    <w:rPr>
      <w:sz w:val="16"/>
      <w:szCs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B5">
    <w:name w:val="B5"/>
    <w:basedOn w:val="List5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eastAsia="en-US"/>
    </w:rPr>
  </w:style>
  <w:style w:type="paragraph" w:customStyle="1" w:styleId="Head3cell">
    <w:name w:val="Head 3 cell"/>
    <w:basedOn w:val="Head2cell"/>
    <w:pPr>
      <w:ind w:left="576"/>
    </w:pPr>
  </w:style>
  <w:style w:type="paragraph" w:customStyle="1" w:styleId="B3">
    <w:name w:val="B3"/>
    <w:basedOn w:val="List3"/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Arial"/>
      <w:noProof/>
      <w:lang w:eastAsia="en-US"/>
    </w:rPr>
  </w:style>
  <w:style w:type="paragraph" w:customStyle="1" w:styleId="Head4cell">
    <w:name w:val="Head 4 cell"/>
    <w:basedOn w:val="Head3cell"/>
    <w:pPr>
      <w:tabs>
        <w:tab w:val="clear" w:pos="326"/>
        <w:tab w:val="clear" w:pos="686"/>
      </w:tabs>
      <w:ind w:left="702"/>
    </w:pPr>
  </w:style>
  <w:style w:type="paragraph" w:customStyle="1" w:styleId="Head1cellbold">
    <w:name w:val="Head 1 cell bold"/>
    <w:basedOn w:val="Head1cell"/>
    <w:rPr>
      <w:b/>
      <w:bCs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  <w:bCs/>
    </w:rPr>
  </w:style>
  <w:style w:type="paragraph" w:customStyle="1" w:styleId="TAC">
    <w:name w:val="TAC"/>
    <w:basedOn w:val="TAL"/>
    <w:pPr>
      <w:jc w:val="center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eastAsia="en-US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ZTD">
    <w:name w:val="ZTD"/>
    <w:basedOn w:val="ZB"/>
    <w:pPr>
      <w:framePr w:hRule="auto" w:wrap="notBeside" w:y="852"/>
    </w:pPr>
    <w:rPr>
      <w:i w:val="0"/>
      <w:iCs w:val="0"/>
      <w:sz w:val="40"/>
      <w:szCs w:val="4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character" w:customStyle="1" w:styleId="EmailStyle171">
    <w:name w:val="EmailStyle171"/>
    <w:semiHidden/>
    <w:rPr>
      <w:rFonts w:ascii="Arial" w:hAnsi="Arial" w:cs="Arial"/>
      <w:color w:val="auto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pPr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BodyText2">
    <w:name w:val="Body Text 2"/>
    <w:basedOn w:val="Normal"/>
    <w:semiHidden/>
    <w:pPr>
      <w:spacing w:after="0"/>
    </w:pPr>
    <w:rPr>
      <w:rFonts w:ascii="Arial" w:hAnsi="Arial" w:cs="Arial"/>
      <w:snapToGrid w:val="0"/>
      <w:color w:val="000000"/>
      <w:lang w:val="de-DE" w:eastAsia="de-DE"/>
    </w:rPr>
  </w:style>
  <w:style w:type="character" w:customStyle="1" w:styleId="Max">
    <w:name w:val="Max."/>
    <w:rPr>
      <w:b/>
      <w:bCs/>
    </w:rPr>
  </w:style>
  <w:style w:type="character" w:customStyle="1" w:styleId="Betonung">
    <w:name w:val="Betonung"/>
    <w:rPr>
      <w:i/>
      <w:iCs/>
    </w:rPr>
  </w:style>
  <w:style w:type="paragraph" w:customStyle="1" w:styleId="CharCharCharCharCarCar">
    <w:name w:val=" Char Char Char Char Car C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sz w:val="24"/>
      <w:szCs w:val="24"/>
      <w:lang w:val="en-US" w:eastAsia="zh-CN"/>
    </w:rPr>
  </w:style>
  <w:style w:type="paragraph" w:customStyle="1" w:styleId="Sprechblasentext">
    <w:name w:val="Sprechblasentext"/>
    <w:basedOn w:val="Normal"/>
    <w:semiHidden/>
    <w:rPr>
      <w:rFonts w:ascii="Tahoma" w:hAnsi="Tahoma" w:cs="Tahoma"/>
      <w:sz w:val="16"/>
      <w:szCs w:val="16"/>
    </w:rPr>
  </w:style>
  <w:style w:type="character" w:customStyle="1" w:styleId="osinstall4">
    <w:name w:val="osinstall4"/>
    <w:semiHidden/>
    <w:rsid w:val="00197BB6"/>
    <w:rPr>
      <w:rFonts w:ascii="Arial" w:hAnsi="Arial" w:cs="Arial"/>
      <w:color w:val="000080"/>
      <w:sz w:val="20"/>
      <w:szCs w:val="20"/>
    </w:rPr>
  </w:style>
  <w:style w:type="character" w:customStyle="1" w:styleId="apple-converted-space">
    <w:name w:val="apple-converted-space"/>
    <w:basedOn w:val="DefaultParagraphFont"/>
    <w:rsid w:val="009E7C52"/>
  </w:style>
  <w:style w:type="character" w:styleId="Strong">
    <w:name w:val="Strong"/>
    <w:uiPriority w:val="22"/>
    <w:qFormat/>
    <w:rsid w:val="00B81A50"/>
    <w:rPr>
      <w:b/>
      <w:bCs/>
    </w:rPr>
  </w:style>
  <w:style w:type="paragraph" w:customStyle="1" w:styleId="owapara">
    <w:name w:val="owapara"/>
    <w:basedOn w:val="Normal"/>
    <w:uiPriority w:val="99"/>
    <w:rsid w:val="00C32BBA"/>
    <w:pPr>
      <w:spacing w:after="0"/>
    </w:pPr>
    <w:rPr>
      <w:rFonts w:eastAsia="Calibri"/>
      <w:sz w:val="24"/>
      <w:szCs w:val="24"/>
      <w:lang w:val="en-US"/>
    </w:rPr>
  </w:style>
  <w:style w:type="character" w:styleId="Emphasis">
    <w:name w:val="Emphasis"/>
    <w:uiPriority w:val="20"/>
    <w:qFormat/>
    <w:rsid w:val="00C32BBA"/>
    <w:rPr>
      <w:i/>
      <w:iCs/>
    </w:rPr>
  </w:style>
  <w:style w:type="character" w:customStyle="1" w:styleId="spelle">
    <w:name w:val="spelle"/>
    <w:rsid w:val="00935A2A"/>
  </w:style>
  <w:style w:type="paragraph" w:styleId="PlainText">
    <w:name w:val="Plain Text"/>
    <w:basedOn w:val="Normal"/>
    <w:link w:val="PlainTextChar"/>
    <w:uiPriority w:val="99"/>
    <w:semiHidden/>
    <w:unhideWhenUsed/>
    <w:rsid w:val="00E0485B"/>
    <w:pPr>
      <w:spacing w:after="0"/>
    </w:pPr>
    <w:rPr>
      <w:rFonts w:ascii="Calibri" w:eastAsia="Calibri" w:hAnsi="Calibri"/>
      <w:sz w:val="22"/>
      <w:szCs w:val="22"/>
      <w:lang w:val="x-none" w:eastAsia="x-none"/>
    </w:rPr>
  </w:style>
  <w:style w:type="character" w:customStyle="1" w:styleId="PlainTextChar">
    <w:name w:val="Plain Text Char"/>
    <w:link w:val="PlainText"/>
    <w:uiPriority w:val="99"/>
    <w:semiHidden/>
    <w:rsid w:val="00E0485B"/>
    <w:rPr>
      <w:rFonts w:ascii="Calibri" w:eastAsia="Calibri" w:hAnsi="Calibri"/>
      <w:sz w:val="22"/>
      <w:szCs w:val="22"/>
    </w:rPr>
  </w:style>
  <w:style w:type="character" w:styleId="HTMLTypewriter">
    <w:name w:val="HTML Typewriter"/>
    <w:uiPriority w:val="99"/>
    <w:semiHidden/>
    <w:unhideWhenUsed/>
    <w:rsid w:val="00C11D39"/>
    <w:rPr>
      <w:rFonts w:ascii="Courier New" w:eastAsia="Calibri" w:hAnsi="Courier New" w:cs="Courier New" w:hint="default"/>
      <w:sz w:val="20"/>
      <w:szCs w:val="20"/>
    </w:rPr>
  </w:style>
  <w:style w:type="paragraph" w:styleId="Revision">
    <w:name w:val="Revision"/>
    <w:hidden/>
    <w:uiPriority w:val="99"/>
    <w:semiHidden/>
    <w:rsid w:val="00AC21EC"/>
    <w:rPr>
      <w:rFonts w:ascii="Times New Roman" w:hAnsi="Times New Roman"/>
      <w:lang w:eastAsia="en-US"/>
    </w:rPr>
  </w:style>
  <w:style w:type="character" w:styleId="CommentReference">
    <w:name w:val="annotation reference"/>
    <w:uiPriority w:val="99"/>
    <w:semiHidden/>
    <w:unhideWhenUsed/>
    <w:rsid w:val="008C56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5658"/>
  </w:style>
  <w:style w:type="character" w:customStyle="1" w:styleId="CommentTextChar">
    <w:name w:val="Comment Text Char"/>
    <w:link w:val="CommentText"/>
    <w:uiPriority w:val="99"/>
    <w:semiHidden/>
    <w:rsid w:val="008C5658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565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C5658"/>
    <w:rPr>
      <w:rFonts w:ascii="Times New Roman" w:hAnsi="Times New Roman"/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33505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4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6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8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3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9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9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16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2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~1\ETSI'N~1\ETSIW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36CFB-DA83-4D0A-AA45-394965FA4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ETSIW_70</Template>
  <TotalTime>0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Working document 75</vt:lpstr>
    </vt:vector>
  </TitlesOfParts>
  <Company>ETS Sophia Antipolis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Working document 75</dc:title>
  <dc:subject>ETS</dc:subject>
  <dc:creator>Michael Welser</dc:creator>
  <cp:keywords>ETS</cp:keywords>
  <dc:description/>
  <cp:lastModifiedBy>MCC TF160</cp:lastModifiedBy>
  <cp:revision>2</cp:revision>
  <cp:lastPrinted>2011-06-01T15:10:00Z</cp:lastPrinted>
  <dcterms:created xsi:type="dcterms:W3CDTF">2020-12-11T13:51:00Z</dcterms:created>
  <dcterms:modified xsi:type="dcterms:W3CDTF">2020-12-11T13:51:00Z</dcterms:modified>
</cp:coreProperties>
</file>