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0CD7C16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385D8C">
          <w:rPr>
            <w:b/>
            <w:i/>
            <w:noProof/>
            <w:sz w:val="28"/>
          </w:rPr>
          <w:t>6859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00BEC" w:rsidR="001E41F3" w:rsidRPr="00410371" w:rsidRDefault="00385D8C" w:rsidP="00547111">
            <w:pPr>
              <w:pStyle w:val="CRCoverPage"/>
              <w:spacing w:after="0"/>
              <w:rPr>
                <w:noProof/>
              </w:rPr>
            </w:pPr>
            <w:r>
              <w:t>0891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6B1F0F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 13.4.</w:t>
            </w:r>
            <w:r w:rsidR="00546A3B">
              <w:t>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4DA868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 13.4.</w:t>
            </w:r>
            <w:r w:rsidR="00546A3B">
              <w:rPr>
                <w:noProof/>
                <w:lang w:eastAsia="ja-JP"/>
              </w:rPr>
              <w:t>1.1</w:t>
            </w:r>
            <w:r>
              <w:rPr>
                <w:noProof/>
                <w:lang w:eastAsia="ja-JP"/>
              </w:rPr>
              <w:t xml:space="preserve">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83EBDA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 13.4.</w:t>
            </w:r>
            <w:r w:rsidR="00546A3B">
              <w:rPr>
                <w:noProof/>
                <w:lang w:eastAsia="ja-JP"/>
              </w:rPr>
              <w:t>1.1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385D8C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4F331F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385D8C">
              <w:rPr>
                <w:noProof/>
              </w:rPr>
              <w:t>3541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067E22C0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546A3B" w:rsidRPr="00546A3B">
              <w:rPr>
                <w:noProof/>
              </w:rPr>
              <w:t>38.533 10.5.1.1+11.6.1.1 TT</w:t>
            </w:r>
            <w:r>
              <w:rPr>
                <w:noProof/>
              </w:rPr>
              <w:t>.zip</w:t>
            </w:r>
          </w:p>
          <w:p w14:paraId="00D3B8F7" w14:textId="497E6A83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546A3B" w:rsidRPr="00546A3B">
              <w:rPr>
                <w:noProof/>
              </w:rPr>
              <w:t>38.533 10.5.1.1+11.6.1.1+13.4.1.1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C4B3E6" w14:textId="77777777" w:rsidR="00546A3B" w:rsidRPr="00546A3B" w:rsidRDefault="00546A3B" w:rsidP="00546A3B">
      <w:pPr>
        <w:rPr>
          <w:noProof/>
          <w:sz w:val="22"/>
          <w:szCs w:val="22"/>
        </w:rPr>
      </w:pPr>
      <w:r w:rsidRPr="00546A3B">
        <w:rPr>
          <w:noProof/>
          <w:sz w:val="22"/>
          <w:szCs w:val="22"/>
        </w:rPr>
        <w:lastRenderedPageBreak/>
        <w:t>Remove file: 38.533 10.5.1.1+11.6.1.1 TT.zip</w:t>
      </w:r>
    </w:p>
    <w:p w14:paraId="4836F5DE" w14:textId="77777777" w:rsidR="00546A3B" w:rsidRDefault="00546A3B" w:rsidP="00546A3B">
      <w:pPr>
        <w:rPr>
          <w:b/>
          <w:bCs/>
          <w:noProof/>
          <w:color w:val="FF0000"/>
          <w:sz w:val="22"/>
          <w:szCs w:val="22"/>
        </w:rPr>
      </w:pPr>
      <w:r w:rsidRPr="00546A3B">
        <w:rPr>
          <w:noProof/>
          <w:sz w:val="22"/>
          <w:szCs w:val="22"/>
        </w:rPr>
        <w:t>Add file: 38.533 10.5.1.1+11.6.1.1+13.4.1.1 TT.zip</w:t>
      </w:r>
      <w:r w:rsidRPr="00546A3B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77A9CD54" w:rsidR="00FA3D11" w:rsidRDefault="00FA3D11" w:rsidP="00546A3B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C3E6AE" w14:textId="77777777" w:rsidR="00A61F11" w:rsidRDefault="00A61F11">
      <w:r>
        <w:separator/>
      </w:r>
    </w:p>
  </w:endnote>
  <w:endnote w:type="continuationSeparator" w:id="0">
    <w:p w14:paraId="463E3314" w14:textId="77777777" w:rsidR="00A61F11" w:rsidRDefault="00A61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3EEBD2" w14:textId="77777777" w:rsidR="00A61F11" w:rsidRDefault="00A61F11">
      <w:r>
        <w:separator/>
      </w:r>
    </w:p>
  </w:footnote>
  <w:footnote w:type="continuationSeparator" w:id="0">
    <w:p w14:paraId="7E83BCEE" w14:textId="77777777" w:rsidR="00A61F11" w:rsidRDefault="00A61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74DD4"/>
    <w:rsid w:val="0037712D"/>
    <w:rsid w:val="00385D8C"/>
    <w:rsid w:val="003A4765"/>
    <w:rsid w:val="003B10AB"/>
    <w:rsid w:val="003C2ABA"/>
    <w:rsid w:val="003E1A36"/>
    <w:rsid w:val="00410371"/>
    <w:rsid w:val="00421E87"/>
    <w:rsid w:val="004242F1"/>
    <w:rsid w:val="00461F10"/>
    <w:rsid w:val="00495ABB"/>
    <w:rsid w:val="004B75B7"/>
    <w:rsid w:val="004D3445"/>
    <w:rsid w:val="00510047"/>
    <w:rsid w:val="005141D9"/>
    <w:rsid w:val="0051580D"/>
    <w:rsid w:val="00520306"/>
    <w:rsid w:val="00546A3B"/>
    <w:rsid w:val="00547111"/>
    <w:rsid w:val="00572340"/>
    <w:rsid w:val="00592314"/>
    <w:rsid w:val="00592D74"/>
    <w:rsid w:val="005E2C44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5EA0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61F11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13"/>
    <w:rsid w:val="00D66520"/>
    <w:rsid w:val="00D77E05"/>
    <w:rsid w:val="00D84AE9"/>
    <w:rsid w:val="00D864A9"/>
    <w:rsid w:val="00DB1119"/>
    <w:rsid w:val="00DB3D8B"/>
    <w:rsid w:val="00DB7C43"/>
    <w:rsid w:val="00DC25E4"/>
    <w:rsid w:val="00DD2CBA"/>
    <w:rsid w:val="00DE34C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76D44"/>
    <w:rsid w:val="00F82B05"/>
    <w:rsid w:val="00F943BC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12</cp:revision>
  <cp:lastPrinted>1900-01-01T08:00:00Z</cp:lastPrinted>
  <dcterms:created xsi:type="dcterms:W3CDTF">2024-05-17T17:49:00Z</dcterms:created>
  <dcterms:modified xsi:type="dcterms:W3CDTF">2024-11-08T02:13:00Z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