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BCD14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5347EC">
          <w:rPr>
            <w:b/>
            <w:i/>
            <w:noProof/>
            <w:sz w:val="28"/>
          </w:rPr>
          <w:t>5372</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34D8" w:rsidR="001E41F3" w:rsidRPr="00410371" w:rsidRDefault="005347EC" w:rsidP="00547111">
            <w:pPr>
              <w:pStyle w:val="CRCoverPage"/>
              <w:spacing w:after="0"/>
              <w:rPr>
                <w:noProof/>
              </w:rPr>
            </w:pPr>
            <w: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EA67A" w:rsidR="001E41F3" w:rsidRDefault="00000000">
            <w:pPr>
              <w:pStyle w:val="CRCoverPage"/>
              <w:spacing w:after="0"/>
              <w:ind w:left="100"/>
              <w:rPr>
                <w:noProof/>
              </w:rPr>
            </w:pPr>
            <w:fldSimple w:instr=" DOCPROPERTY  CrTitle  \* MERGEFORMAT ">
              <w:r w:rsidR="003B4B26" w:rsidRPr="003B4B26">
                <w:t xml:space="preserve">Correction to </w:t>
              </w:r>
              <w:r w:rsidR="003B4B26">
                <w:t xml:space="preserve">applicability of </w:t>
              </w:r>
              <w:r w:rsidR="003B4B26" w:rsidRPr="003B4B26">
                <w:t>RRM test 6.6.2.9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B14CE" w:rsidR="001E41F3" w:rsidRDefault="00000000">
            <w:pPr>
              <w:pStyle w:val="CRCoverPage"/>
              <w:spacing w:after="0"/>
              <w:ind w:left="100"/>
              <w:rPr>
                <w:noProof/>
              </w:rPr>
            </w:pPr>
            <w:fldSimple w:instr=" DOCPROPERTY  RelatedWis  \* MERGEFORMAT ">
              <w:r w:rsidR="003B4B26" w:rsidRPr="003B4B26">
                <w:rPr>
                  <w:noProof/>
                </w:rPr>
                <w:t>NR_RRM_enh-UEConTest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D607" w14:textId="7C95F1F3" w:rsidR="003B4B26" w:rsidRDefault="003B4B26" w:rsidP="00657696">
            <w:pPr>
              <w:pStyle w:val="CRCoverPage"/>
              <w:spacing w:after="0"/>
              <w:ind w:left="100"/>
              <w:rPr>
                <w:noProof/>
                <w:lang w:eastAsia="ja-JP"/>
              </w:rPr>
            </w:pPr>
            <w:r>
              <w:rPr>
                <w:noProof/>
                <w:lang w:eastAsia="ja-JP"/>
              </w:rPr>
              <w:t xml:space="preserve">RRM test 6.6.2.9 requires support of Gap Pattern 3. This pattern is mandatory only when the UE reports support of </w:t>
            </w:r>
            <w:r w:rsidRPr="003B4B26">
              <w:rPr>
                <w:i/>
                <w:iCs/>
                <w:noProof/>
                <w:lang w:eastAsia="ja-JP"/>
              </w:rPr>
              <w:t>supportedGapPattern-NRonly-r16</w:t>
            </w:r>
            <w:r>
              <w:rPr>
                <w:noProof/>
                <w:lang w:eastAsia="ja-JP"/>
              </w:rPr>
              <w:t xml:space="preserve">, which is an optional capability. In other words, support of </w:t>
            </w:r>
            <w:r w:rsidR="007F7C9F">
              <w:rPr>
                <w:noProof/>
                <w:lang w:eastAsia="ja-JP"/>
              </w:rPr>
              <w:t>both</w:t>
            </w:r>
            <w:r>
              <w:rPr>
                <w:noProof/>
                <w:lang w:eastAsia="ja-JP"/>
              </w:rPr>
              <w:t xml:space="preserve"> capabilit</w:t>
            </w:r>
            <w:r w:rsidR="007F7C9F">
              <w:rPr>
                <w:noProof/>
                <w:lang w:eastAsia="ja-JP"/>
              </w:rPr>
              <w:t>ies</w:t>
            </w:r>
            <w:r>
              <w:rPr>
                <w:noProof/>
                <w:lang w:eastAsia="ja-JP"/>
              </w:rPr>
              <w:t xml:space="preserve"> is </w:t>
            </w:r>
            <w:r w:rsidR="00AE502C">
              <w:rPr>
                <w:noProof/>
                <w:lang w:eastAsia="ja-JP"/>
              </w:rPr>
              <w:t>linked.</w:t>
            </w:r>
          </w:p>
          <w:p w14:paraId="1B84220F" w14:textId="77777777" w:rsidR="00AE502C" w:rsidRDefault="00AE502C" w:rsidP="00657696">
            <w:pPr>
              <w:pStyle w:val="CRCoverPage"/>
              <w:spacing w:after="0"/>
              <w:ind w:left="100"/>
              <w:rPr>
                <w:noProof/>
                <w:lang w:eastAsia="ja-JP"/>
              </w:rPr>
            </w:pPr>
          </w:p>
          <w:p w14:paraId="708AA7DE" w14:textId="52923F88" w:rsidR="008C4067" w:rsidRDefault="00AE502C" w:rsidP="00AE502C">
            <w:pPr>
              <w:pStyle w:val="CRCoverPage"/>
              <w:spacing w:after="0"/>
              <w:ind w:left="100"/>
              <w:rPr>
                <w:noProof/>
                <w:lang w:eastAsia="ja-JP"/>
              </w:rPr>
            </w:pPr>
            <w:r>
              <w:rPr>
                <w:noProof/>
                <w:lang w:eastAsia="ja-JP"/>
              </w:rPr>
              <w:t>The current applicability condition configured for 6.6.2.9, C001 is therefore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AD8A" w14:textId="47FF4F50" w:rsidR="006C03EC" w:rsidRDefault="00AE502C" w:rsidP="00835B50">
            <w:pPr>
              <w:pStyle w:val="CRCoverPage"/>
              <w:numPr>
                <w:ilvl w:val="0"/>
                <w:numId w:val="16"/>
              </w:numPr>
              <w:spacing w:after="0"/>
              <w:rPr>
                <w:noProof/>
                <w:lang w:eastAsia="ja-JP"/>
              </w:rPr>
            </w:pPr>
            <w:r>
              <w:rPr>
                <w:noProof/>
                <w:lang w:eastAsia="ja-JP"/>
              </w:rPr>
              <w:t>Added a new applicability condition C001r with the required criteria that applies to test 6.6.2.9.</w:t>
            </w:r>
          </w:p>
          <w:p w14:paraId="31C656EC" w14:textId="01F1F50A" w:rsidR="002C5209" w:rsidRDefault="00AE502C" w:rsidP="00AE502C">
            <w:pPr>
              <w:pStyle w:val="CRCoverPage"/>
              <w:numPr>
                <w:ilvl w:val="0"/>
                <w:numId w:val="16"/>
              </w:numPr>
              <w:spacing w:after="0"/>
              <w:rPr>
                <w:noProof/>
                <w:lang w:eastAsia="ja-JP"/>
              </w:rPr>
            </w:pPr>
            <w:r>
              <w:rPr>
                <w:noProof/>
                <w:lang w:eastAsia="ja-JP"/>
              </w:rPr>
              <w:t>Updated the applicability of test 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BF7E9" w:rsidR="001E41F3" w:rsidRDefault="00B967A1">
            <w:pPr>
              <w:pStyle w:val="CRCoverPage"/>
              <w:spacing w:after="0"/>
              <w:ind w:left="100"/>
              <w:rPr>
                <w:noProof/>
              </w:rPr>
            </w:pPr>
            <w:r>
              <w:rPr>
                <w:noProof/>
                <w:lang w:eastAsia="ja-JP"/>
              </w:rPr>
              <w:t>Test case</w:t>
            </w:r>
            <w:r w:rsidR="00835B50">
              <w:rPr>
                <w:noProof/>
                <w:lang w:eastAsia="ja-JP"/>
              </w:rPr>
              <w:t xml:space="preserve"> </w:t>
            </w:r>
            <w:r w:rsidR="00AE502C">
              <w:rPr>
                <w:noProof/>
                <w:lang w:eastAsia="ja-JP"/>
              </w:rPr>
              <w:t>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8005" w:rsidR="001E41F3" w:rsidRDefault="006F3013">
            <w:pPr>
              <w:pStyle w:val="CRCoverPage"/>
              <w:spacing w:after="0"/>
              <w:ind w:left="100"/>
              <w:rPr>
                <w:noProof/>
                <w:lang w:eastAsia="ja-JP"/>
              </w:rPr>
            </w:pPr>
            <w:r>
              <w:rPr>
                <w:noProof/>
                <w:lang w:eastAsia="ja-JP"/>
              </w:rPr>
              <w:t>4.</w:t>
            </w:r>
            <w:r w:rsidR="00657696">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2A3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737D88" w14:textId="77777777" w:rsidR="002C5209" w:rsidRPr="00E27964" w:rsidRDefault="002C5209" w:rsidP="002C5209">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22A37352" w14:textId="77777777" w:rsidR="002C5209" w:rsidRPr="00E27964" w:rsidRDefault="002C5209" w:rsidP="002C5209">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38BCB01" w14:textId="77777777" w:rsidR="002C5209" w:rsidRPr="00E27964" w:rsidRDefault="002C5209" w:rsidP="002C5209">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C5209" w:rsidRPr="00E27964" w14:paraId="45F514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7EABC" w14:textId="77777777" w:rsidR="002C5209" w:rsidRPr="00E27964" w:rsidRDefault="002C5209" w:rsidP="00F2307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2C5209" w:rsidRPr="00E27964" w14:paraId="10729D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D632D" w14:textId="77777777" w:rsidR="002C5209" w:rsidRPr="00E27964" w:rsidRDefault="002C5209" w:rsidP="00F2307D">
            <w:pPr>
              <w:pStyle w:val="TAN"/>
            </w:pPr>
            <w:r w:rsidRPr="00E27964">
              <w:t>C001a</w:t>
            </w:r>
            <w:r w:rsidRPr="00E27964">
              <w:tab/>
              <w:t>IF (A.4.1-1/1 OR A.4.1-1/2) AND A.4.1-2/7 AND A.4.1-3/1 AND A.4.3.1-7/3 AND NOT A.4.3.2-1/84 THEN R ELSE N/A</w:t>
            </w:r>
          </w:p>
        </w:tc>
      </w:tr>
      <w:tr w:rsidR="002C5209" w:rsidRPr="00E27964" w14:paraId="709000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E1D8A" w14:textId="77777777" w:rsidR="002C5209" w:rsidRPr="00E27964" w:rsidRDefault="002C5209" w:rsidP="00F2307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2C5209" w:rsidRPr="00E27964" w14:paraId="0ED75D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0E10" w14:textId="77777777" w:rsidR="002C5209" w:rsidRPr="00E27964" w:rsidRDefault="002C5209" w:rsidP="00F2307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2C5209" w:rsidRPr="00E27964" w14:paraId="353D751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2C67" w14:textId="77777777" w:rsidR="002C5209" w:rsidRPr="00E27964" w:rsidRDefault="002C5209" w:rsidP="00F2307D">
            <w:pPr>
              <w:pStyle w:val="TAN"/>
            </w:pPr>
            <w:r w:rsidRPr="00E27964">
              <w:t>C001d</w:t>
            </w:r>
            <w:r w:rsidRPr="00E27964">
              <w:tab/>
              <w:t>Void</w:t>
            </w:r>
          </w:p>
        </w:tc>
      </w:tr>
      <w:tr w:rsidR="002C5209" w:rsidRPr="00E27964" w14:paraId="28CE6D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0B437" w14:textId="77777777" w:rsidR="002C5209" w:rsidRPr="00E27964" w:rsidRDefault="002C5209" w:rsidP="00F2307D">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2C5209" w:rsidRPr="00E27964" w14:paraId="3F9C75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77126" w14:textId="77777777" w:rsidR="002C5209" w:rsidRPr="00E27964" w:rsidRDefault="002C5209" w:rsidP="00F2307D">
            <w:pPr>
              <w:pStyle w:val="TAN"/>
            </w:pPr>
            <w:r w:rsidRPr="00E27964">
              <w:t>C001f</w:t>
            </w:r>
            <w:r w:rsidRPr="00E27964">
              <w:tab/>
              <w:t>IF (A.4.1-1/1 OR A.4.1-1/2) AND A.4.1-2/7 AND A.4.1-3/1 AND A.4.3.5-1/1 AND (A.4.3.11-1/1 OR A.4.3.11-1/3) THEN R ELSE N/A</w:t>
            </w:r>
          </w:p>
        </w:tc>
      </w:tr>
      <w:tr w:rsidR="002C5209" w:rsidRPr="00E27964" w14:paraId="407B91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920C8" w14:textId="77777777" w:rsidR="002C5209" w:rsidRPr="00E27964" w:rsidRDefault="002C5209" w:rsidP="00F2307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2C5209" w:rsidRPr="00E27964" w14:paraId="308962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EEEA" w14:textId="77777777" w:rsidR="002C5209" w:rsidRPr="00E27964" w:rsidRDefault="002C5209" w:rsidP="00F2307D">
            <w:pPr>
              <w:pStyle w:val="TAN"/>
            </w:pPr>
            <w:r w:rsidRPr="00E27964">
              <w:t>C001h</w:t>
            </w:r>
            <w:r w:rsidRPr="00E27964">
              <w:tab/>
              <w:t>IF (A.4.1-1/1 OR A.4.1-1/2) AND A.4.1-2/7 AND A.4.1-3/1 AND (NOT A.4.3.2-1/84) AND (NOT A.4.3.2-1/84A) THEN R ELSE N/A</w:t>
            </w:r>
          </w:p>
        </w:tc>
      </w:tr>
      <w:tr w:rsidR="002C5209" w:rsidRPr="00E27964" w14:paraId="7E85F7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2D304" w14:textId="77777777" w:rsidR="002C5209" w:rsidRPr="00E27964" w:rsidRDefault="002C5209" w:rsidP="00F2307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2C5209" w:rsidRPr="00E27964" w14:paraId="190A65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D1D4F" w14:textId="77777777" w:rsidR="002C5209" w:rsidRPr="00E27964" w:rsidRDefault="002C5209" w:rsidP="00F2307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2C5209" w:rsidRPr="00E27964" w14:paraId="2E245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852" w14:textId="77777777" w:rsidR="002C5209" w:rsidRPr="00E27964" w:rsidRDefault="002C5209" w:rsidP="00F2307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2C5209" w:rsidRPr="00E27964" w14:paraId="6C5229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D39" w14:textId="77777777" w:rsidR="002C5209" w:rsidRPr="00E27964" w:rsidRDefault="002C5209" w:rsidP="00F2307D">
            <w:pPr>
              <w:pStyle w:val="TAN"/>
            </w:pPr>
            <w:r w:rsidRPr="00E27964">
              <w:t>C001l</w:t>
            </w:r>
            <w:r w:rsidRPr="00E27964">
              <w:tab/>
              <w:t>IF (A.4.1-1/1 OR A.4.1-1/2) AND A.4.1-2/7 AND A.4.1-3/1 AND (NOT A.4.3.2-1/84) AND (NOT A.4.3.2-1/84A) AND (NOT A.4.3.12-1/2) THEN R ELSE N/A</w:t>
            </w:r>
          </w:p>
        </w:tc>
      </w:tr>
      <w:tr w:rsidR="002C5209" w:rsidRPr="00E27964" w14:paraId="31A76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21BF" w14:textId="77777777" w:rsidR="002C5209" w:rsidRPr="00E27964" w:rsidRDefault="002C5209" w:rsidP="00F2307D">
            <w:pPr>
              <w:pStyle w:val="TAN"/>
            </w:pPr>
            <w:r w:rsidRPr="00E27964">
              <w:t>C001m</w:t>
            </w:r>
            <w:r w:rsidRPr="00E27964">
              <w:tab/>
              <w:t>IF (A.4.1-1/1 OR A.4.1-1/2) AND A.4.1-2/7 AND A.4.1-3/1 AND A.4.3.5-1/1 AND A.4.4-1/16 THEN R ELSE N/A</w:t>
            </w:r>
          </w:p>
        </w:tc>
      </w:tr>
      <w:tr w:rsidR="002C5209" w:rsidRPr="00E27964" w14:paraId="1528E3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FFE3A" w14:textId="77777777" w:rsidR="002C5209" w:rsidRPr="00E27964" w:rsidRDefault="002C5209" w:rsidP="00F2307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2C5209" w:rsidRPr="00E27964" w14:paraId="77A039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6C93" w14:textId="77777777" w:rsidR="002C5209" w:rsidRPr="00E27964" w:rsidRDefault="002C5209" w:rsidP="00F2307D">
            <w:pPr>
              <w:pStyle w:val="TAN"/>
            </w:pPr>
            <w:r w:rsidRPr="00E27964">
              <w:t>C001o</w:t>
            </w:r>
            <w:r w:rsidRPr="00E27964">
              <w:tab/>
              <w:t>IF A.4.1-1/1 AND A.4.1-2/9 AND A.4.1-3/1 AND A.4.4-1/17 THEN R ELSE N/A</w:t>
            </w:r>
          </w:p>
        </w:tc>
      </w:tr>
      <w:tr w:rsidR="002C5209" w:rsidRPr="00E27964" w14:paraId="1E2FE0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5D3EC" w14:textId="77777777" w:rsidR="002C5209" w:rsidRPr="00E27964" w:rsidRDefault="002C5209" w:rsidP="00F2307D">
            <w:pPr>
              <w:pStyle w:val="TAN"/>
            </w:pPr>
            <w:r w:rsidRPr="00E27964">
              <w:t>C001p</w:t>
            </w:r>
            <w:r w:rsidRPr="00E27964">
              <w:tab/>
              <w:t>IF A.4.1-1/1 AND A.4.1-2/9 AND A.4.1-3/1 AND A.4.4-1/17 AND A.4.3.2-1/91 THEN R ELSE N/A</w:t>
            </w:r>
          </w:p>
        </w:tc>
      </w:tr>
      <w:tr w:rsidR="002C5209" w:rsidRPr="00E27964" w14:paraId="183711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67AF0" w14:textId="77777777" w:rsidR="002C5209" w:rsidRPr="00E27964" w:rsidRDefault="002C5209" w:rsidP="00F2307D">
            <w:pPr>
              <w:pStyle w:val="TAN"/>
            </w:pPr>
            <w:r w:rsidRPr="00E27964">
              <w:t>C001q</w:t>
            </w:r>
            <w:r w:rsidRPr="00E27964">
              <w:tab/>
              <w:t>IF A.4.1-1/1 AND A.4.1-2/9 AND A.4.1-3/1 AND A.4.4-1/17 AND A.4.3.2-1/92 THEN R ELSE N/A</w:t>
            </w:r>
          </w:p>
        </w:tc>
      </w:tr>
      <w:tr w:rsidR="00915015" w:rsidRPr="00E27964" w14:paraId="28DCAED7" w14:textId="77777777" w:rsidTr="00F2307D">
        <w:trPr>
          <w:cantSplit/>
          <w:trHeight w:val="105"/>
          <w:jc w:val="center"/>
          <w:ins w:id="4" w:author="Fernando Alonso Macias" w:date="2024-08-07T18:14:00Z"/>
        </w:trPr>
        <w:tc>
          <w:tcPr>
            <w:tcW w:w="9758" w:type="dxa"/>
            <w:gridSpan w:val="2"/>
            <w:tcBorders>
              <w:top w:val="single" w:sz="4" w:space="0" w:color="auto"/>
              <w:left w:val="single" w:sz="4" w:space="0" w:color="auto"/>
              <w:bottom w:val="single" w:sz="4" w:space="0" w:color="auto"/>
              <w:right w:val="single" w:sz="4" w:space="0" w:color="auto"/>
            </w:tcBorders>
          </w:tcPr>
          <w:p w14:paraId="3D34ACF9" w14:textId="5D40339E" w:rsidR="00915015" w:rsidRPr="00E27964" w:rsidRDefault="00915015" w:rsidP="00F2307D">
            <w:pPr>
              <w:pStyle w:val="TAN"/>
              <w:rPr>
                <w:ins w:id="5" w:author="Fernando Alonso Macias" w:date="2024-08-07T18:14:00Z" w16du:dateUtc="2024-08-08T01:14:00Z"/>
              </w:rPr>
            </w:pPr>
            <w:ins w:id="6" w:author="Fernando Alonso Macias" w:date="2024-08-07T18:15:00Z" w16du:dateUtc="2024-08-08T01:15:00Z">
              <w:r w:rsidRPr="00E27964">
                <w:t>C0</w:t>
              </w:r>
              <w:r w:rsidRPr="00E27964">
                <w:rPr>
                  <w:lang w:eastAsia="zh-CN"/>
                </w:rPr>
                <w:t>01</w:t>
              </w:r>
              <w:r>
                <w:rPr>
                  <w:lang w:eastAsia="zh-CN"/>
                </w:rPr>
                <w:t>r</w:t>
              </w:r>
              <w:r w:rsidRPr="00E27964">
                <w:tab/>
                <w:t xml:space="preserve">IF </w:t>
              </w:r>
              <w:r w:rsidRPr="00E27964">
                <w:rPr>
                  <w:lang w:eastAsia="zh-CN"/>
                </w:rPr>
                <w:t xml:space="preserve">(A.4.1-1/1 OR A.4.1-1/2) AND A.4.1-2/7 AND A.4.1-3/1 </w:t>
              </w:r>
            </w:ins>
            <w:ins w:id="7" w:author="Fernando Alonso Macias" w:date="2024-08-07T18:16:00Z" w16du:dateUtc="2024-08-08T01:16:00Z">
              <w:r>
                <w:rPr>
                  <w:lang w:eastAsia="zh-CN"/>
                </w:rPr>
                <w:t>AND</w:t>
              </w:r>
              <w:r>
                <w:t xml:space="preserve"> </w:t>
              </w:r>
              <w:r w:rsidRPr="00915015">
                <w:rPr>
                  <w:lang w:eastAsia="zh-CN"/>
                </w:rPr>
                <w:t>A.4.3.6-1/20</w:t>
              </w:r>
              <w:r>
                <w:rPr>
                  <w:lang w:eastAsia="zh-CN"/>
                </w:rPr>
                <w:t xml:space="preserve"> </w:t>
              </w:r>
            </w:ins>
            <w:ins w:id="8" w:author="Fernando Alonso Macias" w:date="2024-08-07T18:15:00Z" w16du:dateUtc="2024-08-08T01:15:00Z">
              <w:r w:rsidRPr="00E27964">
                <w:t>THEN R ELSE N/A</w:t>
              </w:r>
            </w:ins>
          </w:p>
        </w:tc>
      </w:tr>
      <w:tr w:rsidR="002C5209" w:rsidRPr="00E27964" w14:paraId="3FF115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272F6" w14:textId="77777777" w:rsidR="002C5209" w:rsidRPr="00E27964" w:rsidRDefault="002C5209" w:rsidP="00F2307D">
            <w:pPr>
              <w:pStyle w:val="TAN"/>
            </w:pPr>
            <w:r w:rsidRPr="00E27964">
              <w:t>C002</w:t>
            </w:r>
            <w:r w:rsidRPr="00E27964">
              <w:tab/>
              <w:t>IF (A.4.1-1/1 OR A.4.1-1/2) AND A.4.1-2/7 AND A.4.1-3/1 AND (A.4.1-2/3 OR A.4.1-2/5) THEN R ELSE N/A</w:t>
            </w:r>
          </w:p>
        </w:tc>
      </w:tr>
      <w:tr w:rsidR="002C5209" w:rsidRPr="00E27964" w14:paraId="2C4E39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541A" w14:textId="77777777" w:rsidR="002C5209" w:rsidRPr="00E27964" w:rsidRDefault="002C5209" w:rsidP="00F2307D">
            <w:pPr>
              <w:pStyle w:val="TAN"/>
            </w:pPr>
            <w:r w:rsidRPr="00E27964">
              <w:t>C003</w:t>
            </w:r>
            <w:r w:rsidRPr="00E27964">
              <w:tab/>
              <w:t>IF (A.4.1-1/1 OR A.4.1-1/2) AND A.4.1-2/7 AND A.4.1-3/1 AND A.4.3.2-1/14 THEN R ELSE N/A</w:t>
            </w:r>
          </w:p>
        </w:tc>
      </w:tr>
      <w:tr w:rsidR="002C5209" w:rsidRPr="00E27964" w14:paraId="07A980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26A01" w14:textId="77777777" w:rsidR="002C5209" w:rsidRPr="00E27964" w:rsidRDefault="002C5209" w:rsidP="00F2307D">
            <w:pPr>
              <w:pStyle w:val="TAN"/>
            </w:pPr>
            <w:r w:rsidRPr="00E27964">
              <w:t>C003a</w:t>
            </w:r>
            <w:r w:rsidRPr="00E27964">
              <w:tab/>
              <w:t>IF A.4.1-1/1 AND A.4.1-2/7 AND A.4.1-3/1 AND A.4.3.2-1/14 THEN R ELSE N/A</w:t>
            </w:r>
          </w:p>
        </w:tc>
      </w:tr>
      <w:tr w:rsidR="002C5209" w:rsidRPr="00E27964" w14:paraId="513E3E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D9AB" w14:textId="77777777" w:rsidR="002C5209" w:rsidRPr="00E27964" w:rsidRDefault="002C5209" w:rsidP="00F2307D">
            <w:pPr>
              <w:pStyle w:val="TAN"/>
            </w:pPr>
            <w:r w:rsidRPr="00E27964">
              <w:t>C003b</w:t>
            </w:r>
            <w:r w:rsidRPr="00E27964">
              <w:tab/>
              <w:t>IF (A.4.1-1/1 OR A.4.1-1/2) AND A.4.1-2/7 AND A.4.1-3/1 AND (A.4.3.2-1/58 OR A.4.3.2-1/59 OR A.4.3.2-1/60) THEN R ELSE N/A</w:t>
            </w:r>
          </w:p>
        </w:tc>
      </w:tr>
      <w:tr w:rsidR="002C5209" w:rsidRPr="00E27964" w14:paraId="368656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9E1BF" w14:textId="77777777" w:rsidR="002C5209" w:rsidRPr="00E27964" w:rsidRDefault="002C5209" w:rsidP="00F2307D">
            <w:pPr>
              <w:pStyle w:val="TAN"/>
            </w:pPr>
            <w:r w:rsidRPr="00E27964">
              <w:t>C004</w:t>
            </w:r>
            <w:r w:rsidRPr="00E27964">
              <w:tab/>
              <w:t>IF (A.4.1-1/1 OR A.4.1-1/2) AND A.4.1-2/7 AND A.4.1-3/1 AND (A.4.1-4A/1 OR A.4.1-4A/2 OR A.4.1-4A/5) AND A.4.3.2A.1-2/1 AND (NOT A.4.3.2-1/84A) THEN R ELSE N/A</w:t>
            </w:r>
          </w:p>
        </w:tc>
      </w:tr>
      <w:tr w:rsidR="002C5209" w:rsidRPr="00E27964" w14:paraId="303CFB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6964" w14:textId="77777777" w:rsidR="002C5209" w:rsidRPr="00E27964" w:rsidRDefault="002C5209" w:rsidP="00F2307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2C5209" w:rsidRPr="00E27964" w14:paraId="0CDFFB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DB185" w14:textId="77777777" w:rsidR="002C5209" w:rsidRPr="00E27964" w:rsidRDefault="002C5209" w:rsidP="00F2307D">
            <w:pPr>
              <w:pStyle w:val="TAN"/>
            </w:pPr>
            <w:r w:rsidRPr="00E27964">
              <w:t>C005</w:t>
            </w:r>
            <w:r w:rsidRPr="00E27964">
              <w:tab/>
              <w:t>IF (A.4.1-1/1 OR A.4.1-1/2) AND A.4.1-2/7 AND A.4.1-3/1 AND A.4.1-4A/5 AND A.4.1-2/4 AND A.4.3.2A.1-1/1 AND A.4.1-3/1 THEN R ELSE N/A</w:t>
            </w:r>
          </w:p>
        </w:tc>
      </w:tr>
      <w:tr w:rsidR="002C5209" w:rsidRPr="00E27964" w14:paraId="35D0B60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9CA9" w14:textId="77777777" w:rsidR="002C5209" w:rsidRPr="00E27964" w:rsidRDefault="002C5209" w:rsidP="00F2307D">
            <w:pPr>
              <w:pStyle w:val="TAN"/>
            </w:pPr>
            <w:r w:rsidRPr="00E27964">
              <w:t>C006</w:t>
            </w:r>
            <w:r w:rsidRPr="00E27964">
              <w:tab/>
              <w:t>IF A.4.1-1/2 AND A.4.1-2/8 AND A.4.1-3/1 THEN R ELSE N/A</w:t>
            </w:r>
          </w:p>
        </w:tc>
      </w:tr>
      <w:tr w:rsidR="002C5209" w:rsidRPr="00E27964" w14:paraId="11AE00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3A141" w14:textId="77777777" w:rsidR="002C5209" w:rsidRPr="00E27964" w:rsidRDefault="002C5209" w:rsidP="00F2307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2C5209" w:rsidRPr="00E27964" w14:paraId="517165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11A78" w14:textId="77777777" w:rsidR="002C5209" w:rsidRPr="00E27964" w:rsidRDefault="002C5209" w:rsidP="00F2307D">
            <w:pPr>
              <w:pStyle w:val="TAN"/>
            </w:pPr>
            <w:bookmarkStart w:id="9"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9"/>
      <w:tr w:rsidR="002C5209" w:rsidRPr="00E27964" w14:paraId="51CC36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64B87" w14:textId="77777777" w:rsidR="002C5209" w:rsidRPr="00E27964" w:rsidRDefault="002C5209" w:rsidP="00F2307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2C5209" w:rsidRPr="00E27964" w14:paraId="0CFC1E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40979" w14:textId="77777777" w:rsidR="002C5209" w:rsidRPr="00E27964" w:rsidRDefault="002C5209" w:rsidP="00F2307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2C5209" w:rsidRPr="00E27964" w14:paraId="14DAEF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E9F88" w14:textId="77777777" w:rsidR="002C5209" w:rsidRPr="00E27964" w:rsidRDefault="002C5209" w:rsidP="00F2307D">
            <w:pPr>
              <w:pStyle w:val="TAN"/>
            </w:pPr>
            <w:r w:rsidRPr="00E27964">
              <w:lastRenderedPageBreak/>
              <w:t>C006e</w:t>
            </w:r>
            <w:r w:rsidRPr="00E27964">
              <w:tab/>
              <w:t xml:space="preserve">IF A.4.1-1/2 AND A.4.1-2/8 AND A.4.1-3/1 AND </w:t>
            </w:r>
            <w:r w:rsidRPr="00E27964">
              <w:rPr>
                <w:szCs w:val="18"/>
              </w:rPr>
              <w:t>(A.4.1-4A/3 OR A.4.1-4A/4) AND</w:t>
            </w:r>
            <w:r w:rsidRPr="00E27964">
              <w:t xml:space="preserve"> A.4.3.2A.1-1/3 THEN R ELSE N/A</w:t>
            </w:r>
          </w:p>
        </w:tc>
      </w:tr>
      <w:tr w:rsidR="002C5209" w:rsidRPr="00E27964" w14:paraId="61929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21E8" w14:textId="77777777" w:rsidR="002C5209" w:rsidRPr="00E27964" w:rsidRDefault="002C5209" w:rsidP="00F2307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2C5209" w:rsidRPr="00E27964" w14:paraId="7FA454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0316" w14:textId="77777777" w:rsidR="002C5209" w:rsidRPr="00E27964" w:rsidRDefault="002C5209" w:rsidP="00F2307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2C5209" w:rsidRPr="00E27964" w14:paraId="32A0EE4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65FAA" w14:textId="77777777" w:rsidR="002C5209" w:rsidRPr="00E27964" w:rsidRDefault="002C5209" w:rsidP="00F2307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2C5209" w:rsidRPr="00E27964" w14:paraId="0C9DB57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1D463" w14:textId="77777777" w:rsidR="002C5209" w:rsidRPr="00E27964" w:rsidRDefault="002C5209" w:rsidP="00F2307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2C5209" w:rsidRPr="00E27964" w14:paraId="5224E9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6F4AA" w14:textId="77777777" w:rsidR="002C5209" w:rsidRPr="00E27964" w:rsidRDefault="002C5209" w:rsidP="00F2307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2C5209" w:rsidRPr="00E27964" w14:paraId="22FE7D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39315" w14:textId="77777777" w:rsidR="002C5209" w:rsidRPr="00E27964" w:rsidRDefault="002C5209" w:rsidP="00F2307D">
            <w:pPr>
              <w:pStyle w:val="TAN"/>
            </w:pPr>
            <w:r w:rsidRPr="00E27964">
              <w:t>C006k</w:t>
            </w:r>
            <w:r w:rsidRPr="00E27964">
              <w:tab/>
              <w:t>IF A.4.1-1/2 AND A.4.1-2/8 AND A.4.1-3/1 AND (A.4.3.2-1/22A OR A.4.3.2-1/22B) THEN R ELSE N/A</w:t>
            </w:r>
          </w:p>
        </w:tc>
      </w:tr>
      <w:tr w:rsidR="002C5209" w:rsidRPr="00E27964" w14:paraId="2F225A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72BC" w14:textId="77777777" w:rsidR="002C5209" w:rsidRPr="00E27964" w:rsidRDefault="002C5209" w:rsidP="00F2307D">
            <w:pPr>
              <w:pStyle w:val="TAN"/>
            </w:pPr>
            <w:r w:rsidRPr="00E27964">
              <w:t>C006l</w:t>
            </w:r>
            <w:r w:rsidRPr="00E27964">
              <w:tab/>
              <w:t>IF A.4.1-1/2 AND A.4.1-2/8 AND A.4.1-3/1 AND A.4.3.6/56A THEN R ELSE N/A</w:t>
            </w:r>
          </w:p>
        </w:tc>
      </w:tr>
      <w:tr w:rsidR="002C5209" w:rsidRPr="00E27964" w14:paraId="7CD4B8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C581" w14:textId="77777777" w:rsidR="002C5209" w:rsidRPr="00E27964" w:rsidRDefault="002C5209" w:rsidP="00F2307D">
            <w:pPr>
              <w:pStyle w:val="TAN"/>
            </w:pPr>
            <w:r w:rsidRPr="00E27964">
              <w:t>C006m</w:t>
            </w:r>
            <w:r w:rsidRPr="00E27964">
              <w:tab/>
              <w:t>IF A.4.1-1/2 AND A.4.1-2/8 AND A.4.1-3/1 AND A.4.3.2-1/56 AND 4.3.2-1/78 THEN R ELSE N/A</w:t>
            </w:r>
          </w:p>
        </w:tc>
      </w:tr>
      <w:tr w:rsidR="002C5209" w:rsidRPr="00E27964" w14:paraId="661E7D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FDA18" w14:textId="77777777" w:rsidR="002C5209" w:rsidRPr="00E27964" w:rsidRDefault="002C5209" w:rsidP="00F2307D">
            <w:pPr>
              <w:pStyle w:val="TAN"/>
            </w:pPr>
            <w:r w:rsidRPr="00E27964">
              <w:t>C006n</w:t>
            </w:r>
            <w:r w:rsidRPr="00E27964">
              <w:tab/>
              <w:t>IF A.4.1-1/2 AND A.4.1-2/8 AND A.4.1-3/1 AND (A.4.3.2-1/130 OR A.4.3.2-1/131) THEN R ELSE N/A</w:t>
            </w:r>
          </w:p>
        </w:tc>
      </w:tr>
      <w:tr w:rsidR="002C5209" w:rsidRPr="00E27964" w14:paraId="597E69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F5721" w14:textId="77777777" w:rsidR="002C5209" w:rsidRPr="00E27964" w:rsidRDefault="002C5209" w:rsidP="00F2307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2C5209" w:rsidRPr="00E27964" w14:paraId="10F709D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7A08C" w14:textId="77777777" w:rsidR="002C5209" w:rsidRPr="00E27964" w:rsidRDefault="002C5209" w:rsidP="00F2307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2C5209" w:rsidRPr="00E27964" w14:paraId="048079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0E43A" w14:textId="77777777" w:rsidR="002C5209" w:rsidRPr="00E27964" w:rsidRDefault="002C5209" w:rsidP="00F2307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2C5209" w:rsidRPr="00E27964" w14:paraId="5B763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345A" w14:textId="77777777" w:rsidR="002C5209" w:rsidRPr="00E27964" w:rsidRDefault="002C5209" w:rsidP="00F2307D">
            <w:pPr>
              <w:pStyle w:val="TAN"/>
              <w:rPr>
                <w:lang w:eastAsia="zh-CN"/>
              </w:rPr>
            </w:pPr>
            <w:r w:rsidRPr="00E27964">
              <w:t>C006x</w:t>
            </w:r>
            <w:r w:rsidRPr="00E27964">
              <w:tab/>
              <w:t>IF A.4.1-1/2 AND A.4.1-2/8 AND A.4.1-3/1 AND A.4.3.2-1/139 THEN R ELSE N/A</w:t>
            </w:r>
          </w:p>
        </w:tc>
      </w:tr>
      <w:tr w:rsidR="002C5209" w:rsidRPr="00E27964" w14:paraId="57E959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6103A" w14:textId="77777777" w:rsidR="002C5209" w:rsidRPr="00E27964" w:rsidRDefault="002C5209" w:rsidP="00F2307D">
            <w:pPr>
              <w:pStyle w:val="TAN"/>
            </w:pPr>
            <w:r w:rsidRPr="00E27964">
              <w:t>C007</w:t>
            </w:r>
            <w:r w:rsidRPr="00E27964">
              <w:tab/>
              <w:t>IF A.4.1-1/2 AND A.4.1-2/8 AND A.4.1-3/1 AND A.4.3.2-1/22 THEN R ELSE N/A</w:t>
            </w:r>
          </w:p>
        </w:tc>
      </w:tr>
      <w:tr w:rsidR="002C5209" w:rsidRPr="00E27964" w14:paraId="55C816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AD0C6" w14:textId="77777777" w:rsidR="002C5209" w:rsidRPr="00E27964" w:rsidRDefault="002C5209" w:rsidP="00F2307D">
            <w:pPr>
              <w:pStyle w:val="TAN"/>
            </w:pPr>
            <w:r w:rsidRPr="00E27964">
              <w:t>C008</w:t>
            </w:r>
            <w:r w:rsidRPr="00E27964">
              <w:tab/>
              <w:t>IF A.4.1-1/2 AND A.4.1-2/8 AND A.4.1-3/1 AND NOT (A.4.3.2-1/22) AND NOT (A.4.3.2-1/22A OR A.4.3.2-1/22B) THEN R ELSE N/A</w:t>
            </w:r>
          </w:p>
        </w:tc>
      </w:tr>
      <w:tr w:rsidR="002C5209" w:rsidRPr="00E27964" w14:paraId="751B4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3164C" w14:textId="77777777" w:rsidR="002C5209" w:rsidRPr="00E27964" w:rsidRDefault="002C5209" w:rsidP="00F2307D">
            <w:pPr>
              <w:pStyle w:val="TAN"/>
            </w:pPr>
            <w:r w:rsidRPr="00E27964">
              <w:t>C008a</w:t>
            </w:r>
            <w:r w:rsidRPr="00E27964">
              <w:tab/>
              <w:t>IF A.4.1-1/2 AND A.4.1-2/8 AND A.4.1-3/1 AND NOT (A.4.3.2-1/22) AND (A.4.3.2-1/22A OR A.4.3.2-1/22B) THEN R ELSE N/A</w:t>
            </w:r>
          </w:p>
        </w:tc>
      </w:tr>
      <w:tr w:rsidR="002C5209" w:rsidRPr="00E27964" w14:paraId="1FFCF6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F437E" w14:textId="77777777" w:rsidR="002C5209" w:rsidRPr="00E27964" w:rsidRDefault="002C5209" w:rsidP="00F2307D">
            <w:pPr>
              <w:pStyle w:val="TAN"/>
            </w:pPr>
            <w:r w:rsidRPr="00E27964">
              <w:t>C009</w:t>
            </w:r>
            <w:r w:rsidRPr="00E27964">
              <w:tab/>
              <w:t>IF (A.4.1-1/1 OR A.4.1-1/2) AND A.4.1-3/2 AND A.4.1-4/1 AND A.4.3.2B.2.0-2/1 THEN R ELSE N/A</w:t>
            </w:r>
          </w:p>
        </w:tc>
      </w:tr>
      <w:tr w:rsidR="002C5209" w:rsidRPr="00E27964" w14:paraId="0DE3E4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B93DA" w14:textId="77777777" w:rsidR="002C5209" w:rsidRPr="00E27964" w:rsidRDefault="002C5209" w:rsidP="00F2307D">
            <w:pPr>
              <w:pStyle w:val="TAN"/>
            </w:pPr>
            <w:r w:rsidRPr="00E27964">
              <w:t>C009a</w:t>
            </w:r>
            <w:r w:rsidRPr="00E27964">
              <w:tab/>
              <w:t>IF (A.4.1-1/1 OR A.4.1-1/2) AND A.4.1-3/2 AND A.4.1-4/1 AND A.4.3.2B.2.0-1/1 THEN R ELSE N/A</w:t>
            </w:r>
          </w:p>
        </w:tc>
      </w:tr>
      <w:tr w:rsidR="002C5209" w:rsidRPr="00E27964" w14:paraId="13CDFB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339D" w14:textId="77777777" w:rsidR="002C5209" w:rsidRPr="00E27964" w:rsidRDefault="002C5209" w:rsidP="00F2307D">
            <w:pPr>
              <w:pStyle w:val="TAN"/>
            </w:pPr>
            <w:r w:rsidRPr="00E27964">
              <w:t>C009</w:t>
            </w:r>
            <w:r w:rsidRPr="00E27964">
              <w:rPr>
                <w:rFonts w:eastAsia="SimSun"/>
                <w:lang w:eastAsia="zh-CN"/>
              </w:rPr>
              <w:t>z</w:t>
            </w:r>
            <w:r w:rsidRPr="00E27964">
              <w:tab/>
              <w:t>IF (A.4.1-1/1 OR A.4.1-1/2) AND A.4.1-3/2 AND A.4.1-4/1 AND A.4.3.2B.2.0-2/1 AND A.4.3.2-1/25 THEN R ELSE N/A</w:t>
            </w:r>
          </w:p>
        </w:tc>
      </w:tr>
      <w:tr w:rsidR="002C5209" w:rsidRPr="00E27964" w14:paraId="7F700E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C2BFA" w14:textId="77777777" w:rsidR="002C5209" w:rsidRPr="00E27964" w:rsidRDefault="002C5209" w:rsidP="00F2307D">
            <w:pPr>
              <w:pStyle w:val="TAN"/>
            </w:pPr>
            <w:r w:rsidRPr="00E27964">
              <w:t>C010</w:t>
            </w:r>
            <w:r w:rsidRPr="00E27964">
              <w:tab/>
              <w:t>IF (A.4.1-1/1 OR A.4.1-1/2) AND A.4.1-3/2 AND A.4.1-4/2 AND A.4.3.2B.2.0-2/1 THEN R ELSE N/A</w:t>
            </w:r>
          </w:p>
        </w:tc>
      </w:tr>
      <w:tr w:rsidR="002C5209" w:rsidRPr="00E27964" w14:paraId="68E4264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2E266" w14:textId="77777777" w:rsidR="002C5209" w:rsidRPr="00E27964" w:rsidRDefault="002C5209" w:rsidP="00F2307D">
            <w:pPr>
              <w:pStyle w:val="TAN"/>
            </w:pPr>
            <w:r w:rsidRPr="00E27964">
              <w:t>C010a</w:t>
            </w:r>
            <w:r w:rsidRPr="00E27964">
              <w:tab/>
              <w:t>IF (A.4.1-1/1 OR A.4.1-1/2) AND A.4.1-3/2 AND A.4.1-4/2 AND A.4.3.2B.2.0-1/1 THEN R ELSE N/A</w:t>
            </w:r>
          </w:p>
        </w:tc>
      </w:tr>
      <w:tr w:rsidR="002C5209" w:rsidRPr="00E27964" w14:paraId="02C782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D5EC" w14:textId="77777777" w:rsidR="002C5209" w:rsidRPr="00E27964" w:rsidRDefault="002C5209" w:rsidP="00F2307D">
            <w:pPr>
              <w:pStyle w:val="TAN"/>
            </w:pPr>
            <w:r w:rsidRPr="00E27964">
              <w:t>C010</w:t>
            </w:r>
            <w:r w:rsidRPr="00E27964">
              <w:rPr>
                <w:rFonts w:eastAsia="SimSun"/>
                <w:lang w:eastAsia="zh-CN"/>
              </w:rPr>
              <w:t>z</w:t>
            </w:r>
            <w:r w:rsidRPr="00E27964">
              <w:tab/>
              <w:t>IF (A.4.1-1/1 OR A.4.1-1/2) AND A.4.1-3/2 AND A.4.1-4/2 AND A.4.3.2B.2.0-2/1 AND A.4.3.2-1/25 THEN R ELSE N/A</w:t>
            </w:r>
          </w:p>
        </w:tc>
      </w:tr>
      <w:tr w:rsidR="002C5209" w:rsidRPr="00E27964" w14:paraId="4C8C17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DB6D7" w14:textId="77777777" w:rsidR="002C5209" w:rsidRPr="00E27964" w:rsidRDefault="002C5209" w:rsidP="00F2307D">
            <w:pPr>
              <w:pStyle w:val="TAN"/>
            </w:pPr>
            <w:r w:rsidRPr="00E27964">
              <w:t>C011</w:t>
            </w:r>
            <w:r w:rsidRPr="00E27964">
              <w:tab/>
              <w:t>IF (A.4.1-1/1 OR A.4.1-1/2) AND A.4.1-3/2 AND A.4.1-4/3 AND A.4.3.2B.2.0-2/1 THEN R ELSE N/A</w:t>
            </w:r>
          </w:p>
        </w:tc>
      </w:tr>
      <w:tr w:rsidR="002C5209" w:rsidRPr="00E27964" w14:paraId="4B87D4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3AA44" w14:textId="77777777" w:rsidR="002C5209" w:rsidRPr="00E27964" w:rsidRDefault="002C5209" w:rsidP="00F2307D">
            <w:pPr>
              <w:pStyle w:val="TAN"/>
            </w:pPr>
            <w:r w:rsidRPr="00E27964">
              <w:t>C011a</w:t>
            </w:r>
            <w:r w:rsidRPr="00E27964">
              <w:tab/>
              <w:t>IF (A.4.1-1/1 OR A.4.1-1/2) AND A.4.1-3/2 AND A.4.1-4/3 AND A.4.3.2B.2.0-1/1 THEN R ELSE N/A</w:t>
            </w:r>
          </w:p>
        </w:tc>
      </w:tr>
      <w:tr w:rsidR="002C5209" w:rsidRPr="00E27964" w14:paraId="16805F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6D4D9" w14:textId="77777777" w:rsidR="002C5209" w:rsidRPr="00E27964" w:rsidRDefault="002C5209" w:rsidP="00F2307D">
            <w:pPr>
              <w:pStyle w:val="TAN"/>
            </w:pPr>
            <w:r w:rsidRPr="00E27964">
              <w:t>C011b</w:t>
            </w:r>
            <w:r w:rsidRPr="00E27964">
              <w:tab/>
              <w:t>IF (A.4.1-1/1 OR A.4.1-1/2) AND A.4.1-3/2 AND A.4.1-4/3 AND A.4.3.2B.2.0-2A/1 THEN R ELSE N/A</w:t>
            </w:r>
          </w:p>
        </w:tc>
      </w:tr>
      <w:tr w:rsidR="002C5209" w:rsidRPr="00E27964" w14:paraId="7714E0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1733" w14:textId="77777777" w:rsidR="002C5209" w:rsidRPr="00E27964" w:rsidRDefault="002C5209" w:rsidP="00F2307D">
            <w:pPr>
              <w:pStyle w:val="TAN"/>
            </w:pPr>
            <w:r w:rsidRPr="00E27964">
              <w:t>C011c</w:t>
            </w:r>
            <w:r w:rsidRPr="00E27964">
              <w:tab/>
              <w:t>IF (A.4.1-1/1 OR A.4.1-1/2) AND A.4.1-3/2 AND A.4.1-4/3 AND A.4.3.2B.2.0-1A/1 THEN R ELSE N/A</w:t>
            </w:r>
          </w:p>
        </w:tc>
      </w:tr>
      <w:tr w:rsidR="002C5209" w:rsidRPr="00E27964" w14:paraId="6FD741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510C" w14:textId="77777777" w:rsidR="002C5209" w:rsidRPr="00E27964" w:rsidRDefault="002C5209" w:rsidP="00F2307D">
            <w:pPr>
              <w:pStyle w:val="TAN"/>
            </w:pPr>
            <w:r w:rsidRPr="00E27964">
              <w:t>C011d</w:t>
            </w:r>
            <w:r w:rsidRPr="00E27964">
              <w:tab/>
              <w:t>IF (A.4.1-1/1 OR A.4.1-1/2) AND A.4.1-3/2 AND A.4.1-4/3 AND A.4.3.2B.2.0-2/2 AND A.4.3.2B.2.0-2A/1 THEN R ELSE N/A</w:t>
            </w:r>
          </w:p>
        </w:tc>
      </w:tr>
      <w:tr w:rsidR="002C5209" w:rsidRPr="00E27964" w14:paraId="30046ED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4CD6" w14:textId="77777777" w:rsidR="002C5209" w:rsidRPr="00E27964" w:rsidRDefault="002C5209" w:rsidP="00F2307D">
            <w:pPr>
              <w:pStyle w:val="TAN"/>
            </w:pPr>
            <w:r w:rsidRPr="00E27964">
              <w:t>C011</w:t>
            </w:r>
            <w:r w:rsidRPr="00E27964">
              <w:rPr>
                <w:rFonts w:eastAsia="SimSun"/>
                <w:lang w:eastAsia="zh-CN"/>
              </w:rPr>
              <w:t>z</w:t>
            </w:r>
            <w:r w:rsidRPr="00E27964">
              <w:tab/>
              <w:t>IF (A.4.1-1/1 OR A.4.1-1/2) AND A.4.1-3/2 AND A.4.1-4/3 AND A.4.3.2B.2.0-2A/1 AND A.4.3.2-1/25 THEN R ELSE N/A</w:t>
            </w:r>
          </w:p>
        </w:tc>
      </w:tr>
      <w:tr w:rsidR="002C5209" w:rsidRPr="00E27964" w14:paraId="4BE281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D9B7B" w14:textId="77777777" w:rsidR="002C5209" w:rsidRPr="00E27964" w:rsidRDefault="002C5209" w:rsidP="00F2307D">
            <w:pPr>
              <w:pStyle w:val="TAN"/>
            </w:pPr>
            <w:r w:rsidRPr="00E27964">
              <w:t>C012</w:t>
            </w:r>
            <w:r w:rsidRPr="00E27964">
              <w:tab/>
              <w:t>IF (A.4.1-1/1 OR A.4.1-1/2) AND A.4.1-3/2 AND A.4.1-4/4 AND A.4.3.2B.2.0-2/1 THEN R ELSE N/A</w:t>
            </w:r>
          </w:p>
        </w:tc>
      </w:tr>
      <w:tr w:rsidR="002C5209" w:rsidRPr="00E27964" w14:paraId="505E52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FE699" w14:textId="77777777" w:rsidR="002C5209" w:rsidRPr="00E27964" w:rsidRDefault="002C5209" w:rsidP="00F2307D">
            <w:pPr>
              <w:pStyle w:val="TAN"/>
            </w:pPr>
            <w:r w:rsidRPr="00E27964">
              <w:t>C012a</w:t>
            </w:r>
            <w:r w:rsidRPr="00E27964">
              <w:tab/>
              <w:t>IF (A.4.1-1/1 OR A.4.1-1/2) AND A.4.1-3/2 AND A.4.1-4/4 AND A.4.3.2B.2.0-1A/1 THEN R ELSE N/A</w:t>
            </w:r>
          </w:p>
        </w:tc>
      </w:tr>
      <w:tr w:rsidR="002C5209" w:rsidRPr="00E27964" w14:paraId="0E16A2D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2A6D2" w14:textId="77777777" w:rsidR="002C5209" w:rsidRPr="00E27964" w:rsidRDefault="002C5209" w:rsidP="00F2307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2C5209" w:rsidRPr="00E27964" w14:paraId="395687D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5F02" w14:textId="77777777" w:rsidR="002C5209" w:rsidRPr="00E27964" w:rsidRDefault="002C5209" w:rsidP="00F2307D">
            <w:pPr>
              <w:pStyle w:val="TAN"/>
            </w:pPr>
            <w:r w:rsidRPr="00E27964">
              <w:lastRenderedPageBreak/>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2C5209" w:rsidRPr="00E27964" w14:paraId="567899E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66B8B" w14:textId="77777777" w:rsidR="002C5209" w:rsidRPr="00E27964" w:rsidRDefault="002C5209" w:rsidP="00F2307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2C5209" w:rsidRPr="00E27964" w14:paraId="3A3381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5D82F" w14:textId="77777777" w:rsidR="002C5209" w:rsidRPr="00E27964" w:rsidRDefault="002C5209" w:rsidP="00F2307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2C5209" w:rsidRPr="00E27964" w14:paraId="78ED81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D06B" w14:textId="77777777" w:rsidR="002C5209" w:rsidRPr="00E27964" w:rsidRDefault="002C5209" w:rsidP="00F2307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2C5209" w:rsidRPr="00E27964" w14:paraId="4F071F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847CB" w14:textId="77777777" w:rsidR="002C5209" w:rsidRPr="00E27964" w:rsidRDefault="002C5209" w:rsidP="00F2307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2C5209" w:rsidRPr="00E27964" w14:paraId="47A5B2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E81C8" w14:textId="77777777" w:rsidR="002C5209" w:rsidRPr="00E27964" w:rsidRDefault="002C5209" w:rsidP="00F2307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2C5209" w:rsidRPr="00E27964" w14:paraId="32B0D26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7A7E5" w14:textId="77777777" w:rsidR="002C5209" w:rsidRPr="00E27964" w:rsidRDefault="002C5209" w:rsidP="00F2307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2C5209" w:rsidRPr="00E27964" w14:paraId="5B74A66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C8C9" w14:textId="77777777" w:rsidR="002C5209" w:rsidRPr="00E27964" w:rsidRDefault="002C5209" w:rsidP="00F2307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2C5209" w:rsidRPr="00E27964" w14:paraId="6FA7E1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0A007" w14:textId="77777777" w:rsidR="002C5209" w:rsidRPr="00E27964" w:rsidRDefault="002C5209" w:rsidP="00F2307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2C5209" w:rsidRPr="00E27964" w14:paraId="4B426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36EE8" w14:textId="77777777" w:rsidR="002C5209" w:rsidRPr="00E27964" w:rsidRDefault="002C5209" w:rsidP="00F2307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2C5209" w:rsidRPr="00E27964" w14:paraId="2FC1DC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3877E" w14:textId="77777777" w:rsidR="002C5209" w:rsidRPr="00E27964" w:rsidRDefault="002C5209" w:rsidP="00F2307D">
            <w:pPr>
              <w:pStyle w:val="TAN"/>
            </w:pPr>
            <w:bookmarkStart w:id="10" w:name="_Hlk155196384"/>
            <w:r w:rsidRPr="00E27964">
              <w:t>C012</w:t>
            </w:r>
            <w:bookmarkEnd w:id="10"/>
            <w:r w:rsidRPr="00E27964">
              <w:rPr>
                <w:rFonts w:eastAsia="SimSun"/>
                <w:lang w:eastAsia="zh-CN"/>
              </w:rPr>
              <w:t>m</w:t>
            </w:r>
            <w:r w:rsidRPr="00E27964">
              <w:tab/>
              <w:t>IF (A.4.1-1/1 OR A.4.1-1/2) AND A.4.1-3/2 AND A.4.1-4/4 AND A.4.3.2B.2.0-2A/2 AND A.4.3.2-1/25 THEN R ELSE N/A</w:t>
            </w:r>
          </w:p>
        </w:tc>
      </w:tr>
      <w:tr w:rsidR="002C5209" w:rsidRPr="00E27964" w14:paraId="02B5AA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5E02B" w14:textId="77777777" w:rsidR="002C5209" w:rsidRPr="00E27964" w:rsidRDefault="002C5209" w:rsidP="00F2307D">
            <w:pPr>
              <w:pStyle w:val="TAN"/>
            </w:pPr>
            <w:r w:rsidRPr="00E27964">
              <w:t>C012</w:t>
            </w:r>
            <w:r w:rsidRPr="00E27964">
              <w:rPr>
                <w:rFonts w:eastAsia="SimSun"/>
                <w:lang w:eastAsia="zh-CN"/>
              </w:rPr>
              <w:t>n</w:t>
            </w:r>
            <w:r w:rsidRPr="00E27964">
              <w:tab/>
              <w:t>IF (A.4.1-1/1 OR A.4.1-1/2) AND A.4.1-3/2 AND A.4.1-4/4 AND A.4.3.2B.2.0-2A/3 AND A.4.3.2-1/25 THEN R ELSE N/A</w:t>
            </w:r>
          </w:p>
        </w:tc>
      </w:tr>
      <w:tr w:rsidR="002C5209" w:rsidRPr="00E27964" w14:paraId="25CB53D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2118" w14:textId="77777777" w:rsidR="002C5209" w:rsidRPr="00E27964" w:rsidRDefault="002C5209" w:rsidP="00F2307D">
            <w:pPr>
              <w:pStyle w:val="TAN"/>
            </w:pPr>
            <w:r w:rsidRPr="00E27964">
              <w:t>C012</w:t>
            </w:r>
            <w:r w:rsidRPr="00E27964">
              <w:rPr>
                <w:rFonts w:eastAsia="SimSun"/>
                <w:lang w:eastAsia="zh-CN"/>
              </w:rPr>
              <w:t>o</w:t>
            </w:r>
            <w:r w:rsidRPr="00E27964">
              <w:tab/>
              <w:t>IF (A.4.1-1/1 OR A.4.1-1/2) AND A.4.1-3/2 AND A.4.1-4/4 AND A.4.3.2B.2.0-2A/4 AND A.4.3.2-1/25 THEN R ELSE N/A</w:t>
            </w:r>
          </w:p>
        </w:tc>
      </w:tr>
      <w:tr w:rsidR="002C5209" w:rsidRPr="00E27964" w14:paraId="5C4A23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C197B" w14:textId="77777777" w:rsidR="002C5209" w:rsidRPr="00E27964" w:rsidRDefault="002C5209" w:rsidP="00F2307D">
            <w:pPr>
              <w:pStyle w:val="TAN"/>
            </w:pPr>
            <w:r w:rsidRPr="00E27964">
              <w:t>C012p</w:t>
            </w:r>
            <w:r w:rsidRPr="00E27964">
              <w:tab/>
              <w:t>IF (A.4.1-1/1 OR A.4.1-1/2) AND A.4.1-3/2 AND A.4.1-4/4 AND A.4.3.2B.2.0-2/1 AND A.4.3.2-1/14 THEN R ELSE N/A</w:t>
            </w:r>
          </w:p>
        </w:tc>
      </w:tr>
      <w:tr w:rsidR="002C5209" w:rsidRPr="00E27964" w14:paraId="56B9D3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032CE" w14:textId="77777777" w:rsidR="002C5209" w:rsidRPr="00E27964" w:rsidRDefault="002C5209" w:rsidP="00F2307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2C5209" w:rsidRPr="00E27964" w14:paraId="7F44A0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6D34B" w14:textId="77777777" w:rsidR="002C5209" w:rsidRPr="00E27964" w:rsidRDefault="002C5209" w:rsidP="00F2307D">
            <w:pPr>
              <w:pStyle w:val="TAN"/>
              <w:rPr>
                <w:lang w:eastAsia="fr-FR"/>
              </w:rPr>
            </w:pPr>
            <w:r w:rsidRPr="00E27964">
              <w:rPr>
                <w:lang w:eastAsia="fr-FR"/>
              </w:rPr>
              <w:t>C012w</w:t>
            </w:r>
            <w:r w:rsidRPr="00E27964">
              <w:rPr>
                <w:lang w:eastAsia="fr-FR"/>
              </w:rPr>
              <w:tab/>
              <w:t>IF A.4.1-1/2 AND A.4.1-3/2 AND A.4.1-4/4 AND A.4.3.2B.2.0-2A/1 AND A.4.3.2-1/38 THEN R ELSE N/A</w:t>
            </w:r>
          </w:p>
        </w:tc>
      </w:tr>
      <w:tr w:rsidR="002C5209" w:rsidRPr="00E27964" w14:paraId="405BD3A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7F703" w14:textId="77777777" w:rsidR="002C5209" w:rsidRPr="00E27964" w:rsidRDefault="002C5209" w:rsidP="00F2307D">
            <w:pPr>
              <w:pStyle w:val="TAN"/>
            </w:pPr>
            <w:bookmarkStart w:id="11" w:name="_Hlk155196361"/>
            <w:r w:rsidRPr="00E27964">
              <w:t>C012</w:t>
            </w:r>
            <w:r w:rsidRPr="00E27964">
              <w:rPr>
                <w:rFonts w:eastAsia="SimSun"/>
                <w:lang w:eastAsia="zh-CN"/>
              </w:rPr>
              <w:t>z</w:t>
            </w:r>
            <w:bookmarkEnd w:id="11"/>
            <w:r w:rsidRPr="00E27964">
              <w:tab/>
              <w:t>IF (A.4.1-1/1 OR A.4.1-1/2) AND A.4.1-3/2 AND A.4.1-4/4 AND A.4.3.2B.2.0-2A/1 AND A.4.3.2-1/25 THEN R ELSE N/A</w:t>
            </w:r>
          </w:p>
        </w:tc>
      </w:tr>
      <w:tr w:rsidR="002C5209" w:rsidRPr="00E27964" w14:paraId="3486C5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168" w14:textId="77777777" w:rsidR="002C5209" w:rsidRPr="00E27964" w:rsidRDefault="002C5209" w:rsidP="00F2307D">
            <w:pPr>
              <w:pStyle w:val="TAN"/>
            </w:pPr>
            <w:r w:rsidRPr="00E27964">
              <w:t>C013</w:t>
            </w:r>
            <w:r w:rsidRPr="00E27964">
              <w:tab/>
              <w:t>IF (A.4.1-1/1 OR A.4.1-1/2) AND (A.4.1-3/2 OR A.4.1-3/3 OR A.4.1-3/5) AND (A.4.1-4/3 OR A.4.1-4/4) THEN R ELSE N/A</w:t>
            </w:r>
          </w:p>
        </w:tc>
      </w:tr>
      <w:tr w:rsidR="002C5209" w:rsidRPr="00E27964" w14:paraId="64DC52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2A5B8" w14:textId="77777777" w:rsidR="002C5209" w:rsidRPr="00E27964" w:rsidRDefault="002C5209" w:rsidP="00F2307D">
            <w:pPr>
              <w:pStyle w:val="TAN"/>
            </w:pPr>
            <w:r w:rsidRPr="00E27964">
              <w:t>C014</w:t>
            </w:r>
            <w:r w:rsidRPr="00E27964">
              <w:tab/>
              <w:t>IF (A.4.1-1/1 OR A.4.1-1/2) AND (A.4.1-3/2 OR A.4.1-3/3 OR A.4.1-3/5) AND (A.4.1-4/1 OR A.4.1-4/2 OR A.4.1-4/3 OR A.4.1-4/4) THEN R ELSE N/A</w:t>
            </w:r>
          </w:p>
        </w:tc>
      </w:tr>
      <w:tr w:rsidR="002C5209" w:rsidRPr="00E27964" w14:paraId="6B5342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3A7A4" w14:textId="77777777" w:rsidR="002C5209" w:rsidRPr="00E27964" w:rsidRDefault="002C5209" w:rsidP="00F2307D">
            <w:pPr>
              <w:pStyle w:val="TAN"/>
            </w:pPr>
            <w:r w:rsidRPr="00E27964">
              <w:t>C015</w:t>
            </w:r>
            <w:r w:rsidRPr="00E27964">
              <w:tab/>
              <w:t>IF A.4.1-1/1 AND (A.4.1-3/1 OR A.4.1-3/2 OR A.4.1-3/3 OR A.4.1-3/5) AND A.4.3.1-7a/1 AND NOT A.4.3.1-7a/2 THEN R ELSE N/A</w:t>
            </w:r>
          </w:p>
        </w:tc>
      </w:tr>
      <w:tr w:rsidR="002C5209" w:rsidRPr="00E27964" w14:paraId="3512E2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1C9AD" w14:textId="77777777" w:rsidR="002C5209" w:rsidRPr="00E27964" w:rsidRDefault="002C5209" w:rsidP="00F2307D">
            <w:pPr>
              <w:pStyle w:val="TAN"/>
            </w:pPr>
            <w:r w:rsidRPr="00E27964">
              <w:t>C015b</w:t>
            </w:r>
            <w:r w:rsidRPr="00E27964">
              <w:tab/>
              <w:t>IF A.4.1-1/1 AND (A.4.1-3/1 OR A.4.1-3/2 OR A.4.1-3/3 OR A.4.1-3/5) AND A.4.3.2-1/6 AND A.4.3.1-7a/1 AND NOT A.4.3.1-7a/2 THEN R ELSE N/A</w:t>
            </w:r>
          </w:p>
        </w:tc>
      </w:tr>
      <w:tr w:rsidR="002C5209" w:rsidRPr="00E27964" w14:paraId="04CE61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B49E3" w14:textId="77777777" w:rsidR="002C5209" w:rsidRPr="00E27964" w:rsidRDefault="002C5209" w:rsidP="00F2307D">
            <w:pPr>
              <w:pStyle w:val="TAN"/>
            </w:pPr>
            <w:r w:rsidRPr="00E27964">
              <w:t>C015c</w:t>
            </w:r>
            <w:r w:rsidRPr="00E27964">
              <w:tab/>
              <w:t>IF A.4.1-1/1 AND (A.4.1-3/1 OR A.4.1-3/2 OR A.4.1-3/3 OR A.4.1-3/5) AND A.4.3.2-1/66 AND A.4.3.1-7a/1 AND NOT A.4.3.1-7a/2 THEN R ELSE N/A</w:t>
            </w:r>
          </w:p>
        </w:tc>
      </w:tr>
      <w:tr w:rsidR="002C5209" w:rsidRPr="00E27964" w14:paraId="1A691C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11CC1" w14:textId="77777777" w:rsidR="002C5209" w:rsidRPr="00E27964" w:rsidRDefault="002C5209" w:rsidP="00F2307D">
            <w:pPr>
              <w:pStyle w:val="TAN"/>
            </w:pPr>
            <w:r w:rsidRPr="00E27964">
              <w:t>C015d</w:t>
            </w:r>
            <w:r w:rsidRPr="00E27964">
              <w:tab/>
              <w:t>IF A.4.1-1/1 AND (A.4.1-3/1 OR A.4.1-3/2 OR A.4.1-3/3 OR A.4.1-3/5) AND A.4.3.9-1/3 AND A.4.3.1-7a/1 AND NOT A.4.3.1-7a/2 THEN R ELSE N/A</w:t>
            </w:r>
          </w:p>
        </w:tc>
      </w:tr>
      <w:tr w:rsidR="002C5209" w:rsidRPr="00E27964" w14:paraId="374F5D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063E" w14:textId="77777777" w:rsidR="002C5209" w:rsidRPr="00E27964" w:rsidRDefault="002C5209" w:rsidP="00F2307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2C5209" w:rsidRPr="00E27964" w14:paraId="22D656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97ED" w14:textId="77777777" w:rsidR="002C5209" w:rsidRPr="00E27964" w:rsidRDefault="002C5209" w:rsidP="00F2307D">
            <w:pPr>
              <w:pStyle w:val="TAN"/>
            </w:pPr>
            <w:r w:rsidRPr="00E27964">
              <w:t>C015x</w:t>
            </w:r>
            <w:r w:rsidRPr="00E27964">
              <w:tab/>
              <w:t>IF A.4.1-1/1 AND (A.4.1-3/1 OR A.4.1-3/2 OR A.4.1-3/3 OR A.4.1-3/5) AND A.4.3.9-1/1 AND A.4.3.1-7a/1 AND NOT A.4.3.1-7a/2 THEN R ELSE N/A</w:t>
            </w:r>
          </w:p>
        </w:tc>
      </w:tr>
      <w:tr w:rsidR="002C5209" w:rsidRPr="00E27964" w14:paraId="4D3900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CCE0A" w14:textId="77777777" w:rsidR="002C5209" w:rsidRPr="00E27964" w:rsidRDefault="002C5209" w:rsidP="00F2307D">
            <w:pPr>
              <w:pStyle w:val="TAN"/>
            </w:pPr>
            <w:r w:rsidRPr="00E27964">
              <w:t>C015y</w:t>
            </w:r>
            <w:r w:rsidRPr="00E27964">
              <w:tab/>
              <w:t>IF A.4.1-1/1 AND (A.4.1-3/1 OR A.4.1-3/2 OR A.4.1-3/3 OR A.4.1-3/5) AND A.4.3.2-1/33 AND A.4.3.1-7a/1 AND NOT A.4.3.1-7a/2 THEN R ELSE N/A</w:t>
            </w:r>
          </w:p>
        </w:tc>
      </w:tr>
      <w:tr w:rsidR="002C5209" w:rsidRPr="00E27964" w14:paraId="050BFAA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F7FA" w14:textId="77777777" w:rsidR="002C5209" w:rsidRPr="00E27964" w:rsidRDefault="002C5209" w:rsidP="00F2307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688C94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A16D" w14:textId="77777777" w:rsidR="002C5209" w:rsidRPr="00E27964" w:rsidRDefault="002C5209" w:rsidP="00F2307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2C5209" w:rsidRPr="00E27964" w14:paraId="58DBD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5FDF" w14:textId="77777777" w:rsidR="002C5209" w:rsidRPr="00E27964" w:rsidRDefault="002C5209" w:rsidP="00F2307D">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0AE018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388B4" w14:textId="77777777" w:rsidR="002C5209" w:rsidRPr="00E27964" w:rsidRDefault="002C5209" w:rsidP="00F2307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ED5ED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FF3B9" w14:textId="77777777" w:rsidR="002C5209" w:rsidRPr="00E27964" w:rsidRDefault="002C5209" w:rsidP="00F2307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2C5209" w:rsidRPr="00E27964" w14:paraId="567591C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0E47" w14:textId="77777777" w:rsidR="002C5209" w:rsidRPr="00E27964" w:rsidRDefault="002C5209" w:rsidP="00F2307D">
            <w:pPr>
              <w:pStyle w:val="TAN"/>
            </w:pPr>
            <w:r w:rsidRPr="00E27964">
              <w:t>C016x</w:t>
            </w:r>
            <w:r w:rsidRPr="00E27964">
              <w:tab/>
              <w:t>IF A.4.1-1/2 AND (A.4.1-3/1 OR A.4.1-3/2 OR A.4.1-3/3 OR A.4.1-3/5) AND A.4.3.9-1/1 AND A.4.3.1-7a/1 AND NOT A.4.3.1-7a/3 THEN R ELSE N/A</w:t>
            </w:r>
          </w:p>
        </w:tc>
      </w:tr>
      <w:tr w:rsidR="002C5209" w:rsidRPr="00E27964" w14:paraId="1121B9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5A2C1" w14:textId="77777777" w:rsidR="002C5209" w:rsidRPr="00E27964" w:rsidRDefault="002C5209" w:rsidP="00F2307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2C5209" w:rsidRPr="00E27964" w14:paraId="5442FB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1D8B2" w14:textId="77777777" w:rsidR="002C5209" w:rsidRPr="00E27964" w:rsidRDefault="002C5209" w:rsidP="00F2307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2C5209" w:rsidRPr="00E27964" w14:paraId="6B65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01152" w14:textId="77777777" w:rsidR="002C5209" w:rsidRPr="00E27964" w:rsidRDefault="002C5209" w:rsidP="00F2307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2C5209" w:rsidRPr="00E27964" w14:paraId="12CCDC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C649E" w14:textId="77777777" w:rsidR="002C5209" w:rsidRPr="00E27964" w:rsidRDefault="002C5209" w:rsidP="00F2307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2C5209" w:rsidRPr="00E27964" w14:paraId="7E72570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182C3" w14:textId="77777777" w:rsidR="002C5209" w:rsidRPr="00E27964" w:rsidRDefault="002C5209" w:rsidP="00F2307D">
            <w:pPr>
              <w:pStyle w:val="TAN"/>
            </w:pPr>
            <w:r w:rsidRPr="00E27964">
              <w:t>C017d</w:t>
            </w:r>
            <w:r w:rsidRPr="00E27964">
              <w:tab/>
              <w:t>IF A.4.1-1/1 AND (A.4.1-3/1 OR A.4.1-3/2 OR A.4.1-3/3 OR A.4.1-3/5) AND (NOT A.4.3.9-1/2 AND A.4.3.1-7a/2 AND A.4.3.9-1/3 THEN R ELSE N/A</w:t>
            </w:r>
          </w:p>
        </w:tc>
      </w:tr>
      <w:tr w:rsidR="002C5209" w:rsidRPr="00E27964" w14:paraId="0DF64C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2F0A" w14:textId="77777777" w:rsidR="002C5209" w:rsidRPr="00E27964" w:rsidRDefault="002C5209" w:rsidP="00F2307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2C5209" w:rsidRPr="00E27964" w14:paraId="27F303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E6FB" w14:textId="77777777" w:rsidR="002C5209" w:rsidRPr="00E27964" w:rsidRDefault="002C5209" w:rsidP="00F2307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3ADF7A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0CB2E" w14:textId="77777777" w:rsidR="002C5209" w:rsidRPr="00E27964" w:rsidRDefault="002C5209" w:rsidP="00F2307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131AD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D6112" w14:textId="77777777" w:rsidR="002C5209" w:rsidRPr="00E27964" w:rsidRDefault="002C5209" w:rsidP="00F2307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34BE3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4F3F" w14:textId="77777777" w:rsidR="002C5209" w:rsidRPr="00E27964" w:rsidRDefault="002C5209" w:rsidP="00F2307D">
            <w:pPr>
              <w:pStyle w:val="TAN"/>
            </w:pPr>
            <w:r w:rsidRPr="00E27964">
              <w:t>C017j</w:t>
            </w:r>
            <w:r w:rsidRPr="00E27964">
              <w:tab/>
              <w:t>Void</w:t>
            </w:r>
          </w:p>
        </w:tc>
      </w:tr>
      <w:tr w:rsidR="002C5209" w:rsidRPr="00E27964" w14:paraId="5CABD4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24848" w14:textId="77777777" w:rsidR="002C5209" w:rsidRPr="00E27964" w:rsidRDefault="002C5209" w:rsidP="00F2307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2C5209" w:rsidRPr="00E27964" w14:paraId="7108CA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0F80C" w14:textId="77777777" w:rsidR="002C5209" w:rsidRPr="00E27964" w:rsidRDefault="002C5209" w:rsidP="00F2307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2C5209" w:rsidRPr="00E27964" w14:paraId="5D2CB8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6781" w14:textId="77777777" w:rsidR="002C5209" w:rsidRPr="00E27964" w:rsidRDefault="002C5209" w:rsidP="00F2307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2C5209" w:rsidRPr="00E27964" w14:paraId="15F46A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1AADC" w14:textId="77777777" w:rsidR="002C5209" w:rsidRPr="00E27964" w:rsidRDefault="002C5209" w:rsidP="00F2307D">
            <w:pPr>
              <w:pStyle w:val="TAN"/>
            </w:pPr>
            <w:r w:rsidRPr="00E27964">
              <w:t>C018</w:t>
            </w:r>
            <w:r w:rsidRPr="00E27964">
              <w:tab/>
              <w:t>IF (A.4.1-1/1 OR A.4.1-1/2) AND A.4.1-2/7 AND A.4.1-3/1 AND 4.3.2-1/9 THEN R ELSE N/A</w:t>
            </w:r>
          </w:p>
        </w:tc>
      </w:tr>
      <w:tr w:rsidR="002C5209" w:rsidRPr="00E27964" w14:paraId="423C22E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4598B" w14:textId="77777777" w:rsidR="002C5209" w:rsidRPr="00E27964" w:rsidRDefault="002C5209" w:rsidP="00F2307D">
            <w:pPr>
              <w:pStyle w:val="TAN"/>
            </w:pPr>
            <w:r w:rsidRPr="00E27964">
              <w:t>C019</w:t>
            </w:r>
            <w:r w:rsidRPr="00E27964">
              <w:tab/>
              <w:t>IF A.4.1-1/2 AND (A.4.1-3/1 OR A.4.1-3/2 OR A.4.1-3/3 OR A.4.1-3/5) AND (NOT A.4.3.9-1/2 AND A.4.3.1-7a/3) THEN R ELSE N/A</w:t>
            </w:r>
          </w:p>
        </w:tc>
      </w:tr>
      <w:tr w:rsidR="002C5209" w:rsidRPr="00E27964" w14:paraId="2A5FCD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2F578" w14:textId="77777777" w:rsidR="002C5209" w:rsidRPr="00E27964" w:rsidRDefault="002C5209" w:rsidP="00F2307D">
            <w:pPr>
              <w:pStyle w:val="TAN"/>
            </w:pPr>
            <w:r w:rsidRPr="00E27964">
              <w:t>C019b</w:t>
            </w:r>
            <w:r w:rsidRPr="00E27964">
              <w:tab/>
              <w:t>IF A.4.1-1/2 AND (A.4.1-3/1 OR A.4.1-3/2 OR A.4.1-3/3 OR A.4.1-3/5) AND (NOT A.4.3.9-1/2 AND A.4.3.1-7a/3) AND A.4.3.2-1/6 THEN R ELSE N/A</w:t>
            </w:r>
          </w:p>
        </w:tc>
      </w:tr>
      <w:tr w:rsidR="002C5209" w:rsidRPr="00E27964" w14:paraId="64ECD0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661A5" w14:textId="77777777" w:rsidR="002C5209" w:rsidRPr="00E27964" w:rsidRDefault="002C5209" w:rsidP="00F2307D">
            <w:pPr>
              <w:pStyle w:val="TAN"/>
            </w:pPr>
            <w:r w:rsidRPr="00E27964">
              <w:t>C019c</w:t>
            </w:r>
            <w:r w:rsidRPr="00E27964">
              <w:tab/>
              <w:t>IF A.4.1-1/2 AND (A.4.1-3/1 OR A.4.1-3/2 OR A.4.1-3/3 OR A.4.1-3/5) AND (NOT A.4.3.9-1/2 AND A.4.3.1-7a/3) AND A.4.3.2-1/66 THEN R ELSE N/A</w:t>
            </w:r>
          </w:p>
        </w:tc>
      </w:tr>
      <w:tr w:rsidR="002C5209" w:rsidRPr="00E27964" w14:paraId="13333C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3B" w14:textId="77777777" w:rsidR="002C5209" w:rsidRPr="00E27964" w:rsidRDefault="002C5209" w:rsidP="00F2307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2C5209" w:rsidRPr="00E27964" w14:paraId="5C4B16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E3D" w14:textId="77777777" w:rsidR="002C5209" w:rsidRPr="00E27964" w:rsidRDefault="002C5209" w:rsidP="00F2307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2C5209" w:rsidRPr="00E27964" w14:paraId="71854B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D1D99" w14:textId="77777777" w:rsidR="002C5209" w:rsidRPr="00E27964" w:rsidRDefault="002C5209" w:rsidP="00F2307D">
            <w:pPr>
              <w:pStyle w:val="TAN"/>
            </w:pPr>
            <w:r w:rsidRPr="00E27964">
              <w:lastRenderedPageBreak/>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2C5209" w:rsidRPr="00E27964" w14:paraId="6AED0F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EFA17" w14:textId="77777777" w:rsidR="002C5209" w:rsidRPr="00E27964" w:rsidRDefault="002C5209" w:rsidP="00F2307D">
            <w:pPr>
              <w:pStyle w:val="TAN"/>
            </w:pPr>
            <w:r w:rsidRPr="00E27964">
              <w:t>C019x</w:t>
            </w:r>
            <w:r w:rsidRPr="00E27964">
              <w:tab/>
              <w:t>IF A.4.1-1/2 AND (A.4.1-3/1 OR A.4.1-3/2 OR A.4.1-3/3 OR A.4.1-3/5) AND (NOT A.4.3.9-1/2 AND A.4.3.1-7a/3) AND A.4.3.9-1/1 THEN R ELSE N/A</w:t>
            </w:r>
          </w:p>
        </w:tc>
      </w:tr>
      <w:tr w:rsidR="002C5209" w:rsidRPr="00E27964" w14:paraId="6CB119B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CF30" w14:textId="77777777" w:rsidR="002C5209" w:rsidRPr="00E27964" w:rsidRDefault="002C5209" w:rsidP="00F2307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2C5209" w:rsidRPr="00E27964" w14:paraId="2BB8032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43A93" w14:textId="77777777" w:rsidR="002C5209" w:rsidRPr="00E27964" w:rsidRDefault="002C5209" w:rsidP="00F2307D">
            <w:pPr>
              <w:pStyle w:val="TAN"/>
            </w:pPr>
            <w:r w:rsidRPr="00E27964">
              <w:t>C020</w:t>
            </w:r>
            <w:r w:rsidRPr="00E27964">
              <w:tab/>
              <w:t>IF (A.4.1-1/1 OR A.4.1-1/2) AND (A.4.1-3/2 OR A.4.1-3/3 OR A.4.1-3/5) THEN R ELSE N/A</w:t>
            </w:r>
          </w:p>
        </w:tc>
      </w:tr>
      <w:tr w:rsidR="002C5209" w:rsidRPr="00E27964" w14:paraId="7B68FF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C7C7" w14:textId="77777777" w:rsidR="002C5209" w:rsidRPr="00E27964" w:rsidRDefault="002C5209" w:rsidP="00F2307D">
            <w:pPr>
              <w:pStyle w:val="TAN"/>
            </w:pPr>
            <w:r w:rsidRPr="00E27964">
              <w:t>C021</w:t>
            </w:r>
            <w:r w:rsidRPr="00E27964">
              <w:tab/>
              <w:t>IF (A.4.1-4/1 OR A.4.1-4/2 OR A.4.1-4/3 OR A.4.1-4/5) AND A.4.1-3/2 THEN R ELSE N/A</w:t>
            </w:r>
          </w:p>
        </w:tc>
      </w:tr>
      <w:tr w:rsidR="002C5209" w:rsidRPr="00E27964" w14:paraId="285230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9D6CD" w14:textId="77777777" w:rsidR="002C5209" w:rsidRPr="00E27964" w:rsidRDefault="002C5209" w:rsidP="00F2307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2C5209" w:rsidRPr="00E27964" w14:paraId="1AD14A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D1591" w14:textId="77777777" w:rsidR="002C5209" w:rsidRPr="00E27964" w:rsidRDefault="002C5209" w:rsidP="00F2307D">
            <w:pPr>
              <w:pStyle w:val="TAN"/>
            </w:pPr>
            <w:r w:rsidRPr="00E27964">
              <w:t>C021b</w:t>
            </w:r>
            <w:r w:rsidRPr="00E27964">
              <w:tab/>
              <w:t>IF A.4.1-1/1 AND (A.4.1-4/1 OR A.4.1-4/2 OR A.4.1-4/3 OR A.4.1-4/5) AND A.4.1-3/2 THEN R ELSE N/A</w:t>
            </w:r>
          </w:p>
        </w:tc>
      </w:tr>
      <w:tr w:rsidR="002C5209" w:rsidRPr="00E27964" w14:paraId="61763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27743" w14:textId="77777777" w:rsidR="002C5209" w:rsidRPr="00E27964" w:rsidRDefault="002C5209" w:rsidP="00F2307D">
            <w:pPr>
              <w:pStyle w:val="TAN"/>
            </w:pPr>
            <w:r w:rsidRPr="00E27964">
              <w:t>C021</w:t>
            </w:r>
            <w:r w:rsidRPr="00E27964">
              <w:rPr>
                <w:rFonts w:eastAsia="SimSun"/>
                <w:lang w:eastAsia="zh-CN"/>
              </w:rPr>
              <w:t>c</w:t>
            </w:r>
            <w:r w:rsidRPr="00E27964">
              <w:tab/>
              <w:t>IF (A.4.1-4/1 OR A.4.1-4/2 OR A.4.1-4/3 OR A.4.1-4/5) AND A.4.1-3/2 AND A.4.3.11-1/6 THEN R ELSE N/A</w:t>
            </w:r>
          </w:p>
        </w:tc>
      </w:tr>
      <w:tr w:rsidR="002C5209" w:rsidRPr="00E27964" w14:paraId="1F9BEE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2A8A1" w14:textId="77777777" w:rsidR="002C5209" w:rsidRPr="00E27964" w:rsidRDefault="002C5209" w:rsidP="00F2307D">
            <w:pPr>
              <w:pStyle w:val="TAN"/>
            </w:pPr>
            <w:r w:rsidRPr="00E27964">
              <w:t>C021</w:t>
            </w:r>
            <w:r w:rsidRPr="00E27964">
              <w:rPr>
                <w:rFonts w:eastAsia="SimSun"/>
                <w:lang w:eastAsia="zh-CN"/>
              </w:rPr>
              <w:t>d</w:t>
            </w:r>
            <w:r w:rsidRPr="00E27964">
              <w:tab/>
              <w:t>IF (A.4.1-4/1 OR A.4.1-4/2 OR A.4.1-4/3 OR A.4.1-4/5) AND A.4.1-3/2 AND A.4.3.11-1/7 THEN R ELSE N/A</w:t>
            </w:r>
          </w:p>
        </w:tc>
      </w:tr>
      <w:tr w:rsidR="002C5209" w:rsidRPr="00E27964" w14:paraId="47EC6F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E3F1" w14:textId="77777777" w:rsidR="002C5209" w:rsidRPr="00E27964" w:rsidRDefault="002C5209" w:rsidP="00F2307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2C5209" w:rsidRPr="00E27964" w14:paraId="46266DF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92251" w14:textId="77777777" w:rsidR="002C5209" w:rsidRPr="00E27964" w:rsidRDefault="002C5209" w:rsidP="00F2307D">
            <w:pPr>
              <w:pStyle w:val="TAN"/>
            </w:pPr>
            <w:r w:rsidRPr="00E27964">
              <w:t>C022</w:t>
            </w:r>
            <w:r w:rsidRPr="00E27964">
              <w:tab/>
              <w:t>IF (A.4.1-4/4 OR A.4.1-4/5) AND A.4.1-3/2 THEN R ELSE N/A</w:t>
            </w:r>
          </w:p>
        </w:tc>
      </w:tr>
      <w:tr w:rsidR="002C5209" w:rsidRPr="00E27964" w14:paraId="2D6F9A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59630" w14:textId="77777777" w:rsidR="002C5209" w:rsidRPr="00E27964" w:rsidRDefault="002C5209" w:rsidP="00F2307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2C5209" w:rsidRPr="00E27964" w14:paraId="159CD2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8FD5E" w14:textId="77777777" w:rsidR="002C5209" w:rsidRPr="00E27964" w:rsidRDefault="002C5209" w:rsidP="00F2307D">
            <w:pPr>
              <w:pStyle w:val="TAN"/>
            </w:pPr>
            <w:r w:rsidRPr="00E27964">
              <w:t>C022b</w:t>
            </w:r>
            <w:r w:rsidRPr="00E27964">
              <w:tab/>
              <w:t>IF (A.4.1-4/4 OR A.4.1-4/5) AND A.4.1-3/2 AND A.4.3.6/56A THEN R ELSE N/A</w:t>
            </w:r>
          </w:p>
        </w:tc>
      </w:tr>
      <w:tr w:rsidR="002C5209" w:rsidRPr="00E27964" w14:paraId="605C3CA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1DF9C" w14:textId="77777777" w:rsidR="002C5209" w:rsidRPr="00E27964" w:rsidRDefault="002C5209" w:rsidP="00F2307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2C5209" w:rsidRPr="00E27964" w14:paraId="4E6102E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0FDAF" w14:textId="77777777" w:rsidR="002C5209" w:rsidRPr="00E27964" w:rsidRDefault="002C5209" w:rsidP="00F2307D">
            <w:pPr>
              <w:pStyle w:val="TAN"/>
            </w:pPr>
            <w:r w:rsidRPr="00E27964">
              <w:t>C022m</w:t>
            </w:r>
            <w:r w:rsidRPr="00E27964">
              <w:tab/>
              <w:t>IF (A.4.1-4/4 OR A.4.1-4/5) AND A.4.1-3/2 AND A.4.3.2-1/56 AND 4.3.2-1/78 THEN R ELSE N/A</w:t>
            </w:r>
          </w:p>
        </w:tc>
      </w:tr>
      <w:tr w:rsidR="002C5209" w:rsidRPr="00E27964" w14:paraId="5958F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A54ED" w14:textId="77777777" w:rsidR="002C5209" w:rsidRPr="00E27964" w:rsidRDefault="002C5209" w:rsidP="00F2307D">
            <w:pPr>
              <w:pStyle w:val="TAN"/>
            </w:pPr>
            <w:r w:rsidRPr="00E27964">
              <w:t>C022n</w:t>
            </w:r>
            <w:r w:rsidRPr="00E27964">
              <w:tab/>
              <w:t>IF (A.4.1-4/4 OR A.4.1-4/5) AND A.4.1-3/2 AND (A.4.3.2-1/130 OR A.4.3.2-1/131) THEN R ELSE N/A</w:t>
            </w:r>
          </w:p>
        </w:tc>
      </w:tr>
      <w:tr w:rsidR="002C5209" w:rsidRPr="00E27964" w14:paraId="15FA38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3B50" w14:textId="77777777" w:rsidR="002C5209" w:rsidRPr="00E27964" w:rsidRDefault="002C5209" w:rsidP="00F2307D">
            <w:pPr>
              <w:pStyle w:val="TAN"/>
            </w:pPr>
            <w:r w:rsidRPr="00E27964">
              <w:t>C023</w:t>
            </w:r>
            <w:r w:rsidRPr="00E27964">
              <w:tab/>
              <w:t>IF A.4.1-4/5 AND A.4.1-3/2 THEN R ELSE N/A</w:t>
            </w:r>
          </w:p>
        </w:tc>
      </w:tr>
      <w:tr w:rsidR="002C5209" w:rsidRPr="00E27964" w14:paraId="0F811C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03800" w14:textId="77777777" w:rsidR="002C5209" w:rsidRPr="00E27964" w:rsidRDefault="002C5209" w:rsidP="00F2307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2C5209" w:rsidRPr="00E27964" w14:paraId="6C6F0B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5C69" w14:textId="77777777" w:rsidR="002C5209" w:rsidRPr="00E27964" w:rsidRDefault="002C5209" w:rsidP="00F2307D">
            <w:pPr>
              <w:pStyle w:val="TAN"/>
            </w:pPr>
            <w:r w:rsidRPr="00E27964">
              <w:t>C024</w:t>
            </w:r>
            <w:r w:rsidRPr="00E27964">
              <w:tab/>
              <w:t>IF A.4.1-1/1 AND A.4.1-2/7 AND A.4.1-3/1 THEN R ELSE N/A</w:t>
            </w:r>
          </w:p>
        </w:tc>
      </w:tr>
      <w:tr w:rsidR="002C5209" w:rsidRPr="00E27964" w14:paraId="0966AF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01CB" w14:textId="77777777" w:rsidR="002C5209" w:rsidRPr="00E27964" w:rsidRDefault="002C5209" w:rsidP="00F2307D">
            <w:pPr>
              <w:pStyle w:val="TAN"/>
            </w:pPr>
            <w:r w:rsidRPr="00E27964">
              <w:t>C025</w:t>
            </w:r>
            <w:r w:rsidRPr="00E27964">
              <w:tab/>
              <w:t>IF ((A.4.1-1/1 AND [10]A.4.1-1/1) OR (A.4.1-1/1 AND [10]A.4.1-1/2) OR (A.4.1-1/2 AND [10]A.4.1-1/1) OR (A.4.1-1/2 AND [10]A.4.1-1/2)) AND A.4.1-3/1 THEN R ELSE N/A</w:t>
            </w:r>
          </w:p>
        </w:tc>
      </w:tr>
      <w:tr w:rsidR="002C5209" w:rsidRPr="00E27964" w14:paraId="6655730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7CF38" w14:textId="77777777" w:rsidR="002C5209" w:rsidRPr="00E27964" w:rsidRDefault="002C5209" w:rsidP="00F2307D">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2C5209" w:rsidRPr="00E27964" w14:paraId="656B75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BC683" w14:textId="77777777" w:rsidR="002C5209" w:rsidRPr="00E27964" w:rsidRDefault="002C5209" w:rsidP="00F2307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2C5209" w:rsidRPr="00E27964" w14:paraId="57BA67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5FEBC" w14:textId="77777777" w:rsidR="002C5209" w:rsidRPr="00E27964" w:rsidRDefault="002C5209" w:rsidP="00F2307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2C5209" w:rsidRPr="00E27964" w14:paraId="632BA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F9DF6" w14:textId="77777777" w:rsidR="002C5209" w:rsidRPr="00E27964" w:rsidRDefault="002C5209" w:rsidP="00F2307D">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5D7C91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98914" w14:textId="77777777" w:rsidR="002C5209" w:rsidRPr="00E27964" w:rsidRDefault="002C5209" w:rsidP="00F2307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27295F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FF8D3" w14:textId="77777777" w:rsidR="002C5209" w:rsidRPr="00E27964" w:rsidRDefault="002C5209" w:rsidP="00F2307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2C5209" w:rsidRPr="00E27964" w14:paraId="29E36F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B8AB" w14:textId="77777777" w:rsidR="002C5209" w:rsidRPr="00E27964" w:rsidRDefault="002C5209" w:rsidP="00F2307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2C5209" w:rsidRPr="00E27964" w14:paraId="61214F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70897" w14:textId="77777777" w:rsidR="002C5209" w:rsidRPr="00E27964" w:rsidRDefault="002C5209" w:rsidP="00F2307D">
            <w:pPr>
              <w:pStyle w:val="TAN"/>
            </w:pPr>
            <w:r w:rsidRPr="00E27964">
              <w:t>C026</w:t>
            </w:r>
            <w:r w:rsidRPr="00E27964">
              <w:tab/>
              <w:t>IF (A.4.1-4/1 OR A.4.1-4/2 OR A.4.1-4/3 OR A.4.1-4/5) AND A.4.1-3/2 AND 4.3.6-1/11 THEN R ELSE N/A</w:t>
            </w:r>
          </w:p>
        </w:tc>
      </w:tr>
      <w:tr w:rsidR="002C5209" w:rsidRPr="00E27964" w14:paraId="6DEC7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DA17" w14:textId="77777777" w:rsidR="002C5209" w:rsidRPr="00E27964" w:rsidRDefault="002C5209" w:rsidP="00F2307D">
            <w:pPr>
              <w:pStyle w:val="TAN"/>
            </w:pPr>
            <w:r w:rsidRPr="00E27964">
              <w:t>C027</w:t>
            </w:r>
            <w:r w:rsidRPr="00E27964">
              <w:tab/>
            </w:r>
            <w:r w:rsidRPr="00E27964">
              <w:rPr>
                <w:lang w:eastAsia="zh-CN"/>
              </w:rPr>
              <w:t>Void</w:t>
            </w:r>
          </w:p>
        </w:tc>
      </w:tr>
      <w:tr w:rsidR="002C5209" w:rsidRPr="00E27964" w14:paraId="788FEC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77428" w14:textId="77777777" w:rsidR="002C5209" w:rsidRPr="00E27964" w:rsidRDefault="002C5209" w:rsidP="00F2307D">
            <w:pPr>
              <w:pStyle w:val="TAN"/>
            </w:pPr>
            <w:r w:rsidRPr="00E27964">
              <w:t>C028</w:t>
            </w:r>
            <w:r w:rsidRPr="00E27964">
              <w:tab/>
              <w:t>IF (A.4.1-1/1 OR A.4.1-1/2) AND A.4.1-3/1 AND 4.3.6-1/11 THEN R ELSE N/A</w:t>
            </w:r>
          </w:p>
        </w:tc>
      </w:tr>
      <w:tr w:rsidR="002C5209" w:rsidRPr="00E27964" w14:paraId="58DECD5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B515" w14:textId="77777777" w:rsidR="002C5209" w:rsidRPr="00E27964" w:rsidRDefault="002C5209" w:rsidP="00F2307D">
            <w:pPr>
              <w:pStyle w:val="TAN"/>
            </w:pPr>
            <w:r w:rsidRPr="00E27964">
              <w:t>C029</w:t>
            </w:r>
            <w:r w:rsidRPr="00E27964">
              <w:tab/>
              <w:t>IF (A.4.1-1/1 OR A.4.1-1/2) AND A.4.1-3/1 AND 4.3.2-1/9 THEN R ELSE N/A</w:t>
            </w:r>
          </w:p>
        </w:tc>
      </w:tr>
      <w:tr w:rsidR="002C5209" w:rsidRPr="00E27964" w14:paraId="19A968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F705" w14:textId="77777777" w:rsidR="002C5209" w:rsidRPr="00E27964" w:rsidRDefault="002C5209" w:rsidP="00F2307D">
            <w:pPr>
              <w:pStyle w:val="TAN"/>
            </w:pPr>
            <w:r w:rsidRPr="00E27964">
              <w:lastRenderedPageBreak/>
              <w:t>C030</w:t>
            </w:r>
            <w:r w:rsidRPr="00E27964">
              <w:tab/>
              <w:t>IF (A.4.1-4/1 OR A.4.1-4/2 OR A.4.1-4/3 OR A.4.1-4/5) AND A.4.1-3/2 AND A.4.3.2-1/9 THEN R ELSE N/A</w:t>
            </w:r>
          </w:p>
        </w:tc>
      </w:tr>
      <w:tr w:rsidR="002C5209" w:rsidRPr="00E27964" w14:paraId="4CB34C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A0E6" w14:textId="77777777" w:rsidR="002C5209" w:rsidRPr="00E27964" w:rsidRDefault="002C5209" w:rsidP="00F2307D">
            <w:pPr>
              <w:pStyle w:val="TAN"/>
            </w:pPr>
            <w:r w:rsidRPr="00E27964">
              <w:t>C030a</w:t>
            </w:r>
            <w:r w:rsidRPr="00E27964">
              <w:tab/>
              <w:t>IF (A.4.1-4/4 OR A.4.1-4/5) AND A.4.1-3/2 AND A.4.3.2-1/9 THEN R ELSE N/A</w:t>
            </w:r>
          </w:p>
        </w:tc>
      </w:tr>
      <w:tr w:rsidR="002C5209" w:rsidRPr="00E27964" w14:paraId="298ABEB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7A1E6" w14:textId="77777777" w:rsidR="002C5209" w:rsidRPr="00E27964" w:rsidRDefault="002C5209" w:rsidP="00F2307D">
            <w:pPr>
              <w:pStyle w:val="TAN"/>
            </w:pPr>
            <w:r w:rsidRPr="00E27964">
              <w:t>C031</w:t>
            </w:r>
            <w:r w:rsidRPr="00E27964">
              <w:tab/>
              <w:t>IF (A.4.1-1/1 OR A.4.1-1/2) AND A.4.1-2/7 AND A.4.1-3/1 AND (A.4.1-4A/1 OR A.4.1-4A/2 OR A.4.1-4A/5) AND A.4.3.2A.1-1/1 THEN R ELSE N/A</w:t>
            </w:r>
          </w:p>
        </w:tc>
      </w:tr>
      <w:tr w:rsidR="002C5209" w:rsidRPr="00E27964" w14:paraId="5D0FB8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0564" w14:textId="77777777" w:rsidR="002C5209" w:rsidRPr="00E27964" w:rsidRDefault="002C5209" w:rsidP="00F2307D">
            <w:pPr>
              <w:pStyle w:val="TAN"/>
            </w:pPr>
            <w:r w:rsidRPr="00E27964">
              <w:t>C031a</w:t>
            </w:r>
            <w:r w:rsidRPr="00E27964">
              <w:tab/>
              <w:t>IF (A.4.1-1/1 OR A.4.1-1/2) AND A.4.1-2/7 AND A.4.1-3/1 AND (A.4.1-4A/1 OR A.4.1-4A/2 OR A.4.1-4A/5) AND A.4.3.2A.1-1/1 AND A.4.3.6-1/54 THEN R ELSE N/A</w:t>
            </w:r>
          </w:p>
        </w:tc>
      </w:tr>
      <w:tr w:rsidR="002C5209" w:rsidRPr="00E27964" w14:paraId="71819E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3B132" w14:textId="77777777" w:rsidR="002C5209" w:rsidRPr="00E27964" w:rsidRDefault="002C5209" w:rsidP="00F2307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2C5209" w:rsidRPr="00E27964" w14:paraId="3C9B5F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9511" w14:textId="77777777" w:rsidR="002C5209" w:rsidRPr="00E27964" w:rsidRDefault="002C5209" w:rsidP="00F2307D">
            <w:pPr>
              <w:pStyle w:val="TAN"/>
            </w:pPr>
            <w:r w:rsidRPr="00E27964">
              <w:t>C031c</w:t>
            </w:r>
            <w:r w:rsidRPr="00E27964">
              <w:tab/>
              <w:t>IF (A.4.1-1/2 AND A.4.1-2/8 AND A.4.1-3/1 AND A.4.1-4A/6 AND A.4.3.2A.1-1/1) THEN R ELSE N/A</w:t>
            </w:r>
          </w:p>
        </w:tc>
      </w:tr>
      <w:tr w:rsidR="002C5209" w:rsidRPr="00E27964" w14:paraId="33079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AF9A2" w14:textId="77777777" w:rsidR="002C5209" w:rsidRPr="00E27964" w:rsidRDefault="002C5209" w:rsidP="00F2307D">
            <w:pPr>
              <w:pStyle w:val="TAN"/>
            </w:pPr>
            <w:r w:rsidRPr="00E27964">
              <w:t>C032</w:t>
            </w:r>
            <w:r w:rsidRPr="00E27964">
              <w:tab/>
              <w:t>IF (A.4.1-4/1 OR A.4.1-4/2 OR A.4.1-4/3 OR A.4.1-4/5) AND A.4.1-3/2 AND (A.4.1-2/3 OR A.4.1-2/5) THEN R ELSE N/A</w:t>
            </w:r>
          </w:p>
        </w:tc>
      </w:tr>
      <w:tr w:rsidR="002C5209" w:rsidRPr="00E27964" w14:paraId="6D28FE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274D6" w14:textId="77777777" w:rsidR="002C5209" w:rsidRPr="00E27964" w:rsidRDefault="002C5209" w:rsidP="00F2307D">
            <w:pPr>
              <w:pStyle w:val="TAN"/>
            </w:pPr>
            <w:r w:rsidRPr="00E27964">
              <w:t>C033</w:t>
            </w:r>
            <w:r w:rsidRPr="00E27964">
              <w:tab/>
              <w:t>IF (A.4.1-1/1 OR A.4.1-1/2) AND A.4.1-2/7 AND A.4.1-3/1 AND (A.4.1-4A/1 OR A.4.1-4A/2 OR A.4.1-4A/5) AND A.4.3.2A.1-1/2 THEN R ELSE N/A</w:t>
            </w:r>
          </w:p>
        </w:tc>
      </w:tr>
      <w:tr w:rsidR="002C5209" w:rsidRPr="00E27964" w14:paraId="517AA7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768B" w14:textId="77777777" w:rsidR="002C5209" w:rsidRPr="00E27964" w:rsidRDefault="002C5209" w:rsidP="00F2307D">
            <w:pPr>
              <w:pStyle w:val="TAN"/>
            </w:pPr>
            <w:r w:rsidRPr="00E27964">
              <w:t>C034</w:t>
            </w:r>
            <w:r w:rsidRPr="00E27964">
              <w:tab/>
              <w:t>IF (A.4.1-1/1 OR A.4.1-1/2) AND A.4.1-2/7 AND A.4.1-3/1 AND A.4.3.6-1/6 THEN R ELSE N/A</w:t>
            </w:r>
          </w:p>
        </w:tc>
      </w:tr>
      <w:tr w:rsidR="002C5209" w:rsidRPr="00E27964" w14:paraId="04BD7B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5E2DF" w14:textId="77777777" w:rsidR="002C5209" w:rsidRPr="00E27964" w:rsidRDefault="002C5209" w:rsidP="00F2307D">
            <w:pPr>
              <w:pStyle w:val="TAN"/>
            </w:pPr>
            <w:r w:rsidRPr="00E27964">
              <w:t>C035</w:t>
            </w:r>
            <w:r w:rsidRPr="00E27964">
              <w:tab/>
              <w:t>IF (A.4.1-4/1 OR A.4.1-4/2 OR A.4.1-4/3 OR A.4.1-4/5) AND A.4.1-3/2 AND A.4.3.6-1/6 THEN R ELSE N/A</w:t>
            </w:r>
          </w:p>
        </w:tc>
      </w:tr>
      <w:tr w:rsidR="002C5209" w:rsidRPr="00E27964" w14:paraId="7142FA4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6B176" w14:textId="77777777" w:rsidR="002C5209" w:rsidRPr="00E27964" w:rsidRDefault="002C5209" w:rsidP="00F2307D">
            <w:pPr>
              <w:pStyle w:val="TAN"/>
            </w:pPr>
            <w:r w:rsidRPr="00E27964">
              <w:t>C036</w:t>
            </w:r>
            <w:r w:rsidRPr="00E27964">
              <w:tab/>
              <w:t>IF (A.4.1-1/1 OR A.4.1-1/2) AND A.4.1-2/7 AND A.4.1-3/1 AND (A.4.1-4A/1 OR A.4.1-4A/2 OR A.4.1-4A/5) AND A.4.3.2A.1-1/3 THEN R ELSE N/A</w:t>
            </w:r>
          </w:p>
        </w:tc>
      </w:tr>
      <w:tr w:rsidR="002C5209" w:rsidRPr="00E27964" w14:paraId="4C5CB3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81364" w14:textId="77777777" w:rsidR="002C5209" w:rsidRPr="00E27964" w:rsidRDefault="002C5209" w:rsidP="00F2307D">
            <w:pPr>
              <w:pStyle w:val="TAN"/>
            </w:pPr>
            <w:r w:rsidRPr="00E27964">
              <w:t>C037</w:t>
            </w:r>
            <w:r w:rsidRPr="00E27964">
              <w:tab/>
              <w:t>IF (A.4.1-1/1 OR A.4.1-1/2) AND A.4.1-2/7 AND A.4.1-3/1 AND A.4.3.6-1/41 THEN R ELSE N/A</w:t>
            </w:r>
          </w:p>
        </w:tc>
      </w:tr>
      <w:tr w:rsidR="002C5209" w:rsidRPr="00E27964" w14:paraId="192DE0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CD9" w14:textId="77777777" w:rsidR="002C5209" w:rsidRPr="00E27964" w:rsidRDefault="002C5209" w:rsidP="00F2307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2C5209" w:rsidRPr="00E27964" w14:paraId="3A9B5C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F6B7D" w14:textId="77777777" w:rsidR="002C5209" w:rsidRPr="00E27964" w:rsidRDefault="002C5209" w:rsidP="00F2307D">
            <w:pPr>
              <w:pStyle w:val="TAN"/>
            </w:pPr>
            <w:r w:rsidRPr="00E27964">
              <w:t>C037b</w:t>
            </w:r>
            <w:r w:rsidRPr="00E27964">
              <w:tab/>
              <w:t>IF (A.4.1-1/1 OR A.4.1-1/2) AND A.4.1-2/7 AND A.4.1-3/1 AND A.4.3.6-1/41 AND A.4.3.5-1/1 AND A.4.3.6-1/79 THEN R ELSE N/A</w:t>
            </w:r>
          </w:p>
        </w:tc>
      </w:tr>
      <w:tr w:rsidR="002C5209" w:rsidRPr="00E27964" w14:paraId="7B8B5D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35C9" w14:textId="77777777" w:rsidR="002C5209" w:rsidRPr="00E27964" w:rsidRDefault="002C5209" w:rsidP="00F2307D">
            <w:pPr>
              <w:pStyle w:val="TAN"/>
            </w:pPr>
            <w:r w:rsidRPr="00E27964">
              <w:t>C038</w:t>
            </w:r>
            <w:r w:rsidRPr="00E27964">
              <w:tab/>
              <w:t>IF (A.4.1-1/1 OR A.4.1-1/2) AND A.4.1-2/7 AND A.4.1-3/2 AND (A.4.1-4/1 OR A.4.1-4/2 OR A.4.1-4/3 OR A.4.1-4/5) AND A.4.3.6-1/41 THEN R ELSE N/A</w:t>
            </w:r>
          </w:p>
        </w:tc>
      </w:tr>
      <w:tr w:rsidR="002C5209" w:rsidRPr="00E27964" w14:paraId="7E7CF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580DA" w14:textId="77777777" w:rsidR="002C5209" w:rsidRPr="00E27964" w:rsidRDefault="002C5209" w:rsidP="00F2307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2C5209" w:rsidRPr="00E27964" w14:paraId="1CAAEB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4795" w14:textId="77777777" w:rsidR="002C5209" w:rsidRPr="00E27964" w:rsidRDefault="002C5209" w:rsidP="00F2307D">
            <w:pPr>
              <w:pStyle w:val="TAN"/>
            </w:pPr>
            <w:r w:rsidRPr="00E27964">
              <w:t>C039</w:t>
            </w:r>
            <w:r w:rsidRPr="00E27964">
              <w:tab/>
              <w:t>IF A.4.1-1/1 AND A.4.1-2/7 AND A.4.1-3/1 AND (A.4.1-4A/1 OR A.4.1-4A/2 OR A.4.1-4/5 OR A.4.1-4/7) AND A.4.1-5/1 AND A.4.3.6-1/41 THEN R ELSE N/A</w:t>
            </w:r>
          </w:p>
        </w:tc>
      </w:tr>
      <w:tr w:rsidR="002C5209" w:rsidRPr="00E27964" w14:paraId="5A8052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42A86" w14:textId="77777777" w:rsidR="002C5209" w:rsidRPr="00E27964" w:rsidRDefault="002C5209" w:rsidP="00F2307D">
            <w:pPr>
              <w:pStyle w:val="TAN"/>
            </w:pPr>
            <w:r w:rsidRPr="00E27964">
              <w:t>C040</w:t>
            </w:r>
            <w:r w:rsidRPr="00E27964">
              <w:tab/>
              <w:t>IF A.4.1-1/1 AND A.4.1-2/7 AND A.4.1-3/2 AND (A.4.1-4/1 OR A.4.1-4/2 OR A.4.1-4/3 OR A.4.1-4/5) AND A.4.3.6-1/41 THEN R ELSE N/A</w:t>
            </w:r>
          </w:p>
        </w:tc>
      </w:tr>
      <w:tr w:rsidR="002C5209" w:rsidRPr="00E27964" w14:paraId="1E8148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6B4C3" w14:textId="77777777" w:rsidR="002C5209" w:rsidRPr="00E27964" w:rsidRDefault="002C5209" w:rsidP="00F2307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2C5209" w:rsidRPr="00E27964" w14:paraId="3D62BD4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C9310" w14:textId="77777777" w:rsidR="002C5209" w:rsidRPr="00E27964" w:rsidRDefault="002C5209" w:rsidP="00F2307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0DFC9B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43F49" w14:textId="77777777" w:rsidR="002C5209" w:rsidRPr="00E27964" w:rsidRDefault="002C5209" w:rsidP="00F2307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11099F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9219" w14:textId="77777777" w:rsidR="002C5209" w:rsidRPr="00E27964" w:rsidRDefault="002C5209" w:rsidP="00F2307D">
            <w:pPr>
              <w:pStyle w:val="TAN"/>
            </w:pPr>
            <w:r w:rsidRPr="00E27964">
              <w:t>C042</w:t>
            </w:r>
            <w:r w:rsidRPr="00E27964">
              <w:tab/>
              <w:t>IF (A.4.1-1/1 OR A.4.1-1/2) AND A.4.1-2/7 AND A.4.1-3/2 AND (A.4.1-4/1 OR A.4.1-4/2 OR A.4.1-4/3 OR A.4.1-4/5) AND A.4.3.2-1/34 AND A.4.3.6-1/41 THEN R ELSE N/A</w:t>
            </w:r>
          </w:p>
        </w:tc>
      </w:tr>
      <w:tr w:rsidR="002C5209" w:rsidRPr="00E27964" w14:paraId="2D1AAD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CF5B" w14:textId="77777777" w:rsidR="002C5209" w:rsidRPr="00E27964" w:rsidRDefault="002C5209" w:rsidP="00F2307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2C5209" w:rsidRPr="00E27964" w14:paraId="2C5892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360E1" w14:textId="77777777" w:rsidR="002C5209" w:rsidRPr="00E27964" w:rsidRDefault="002C5209" w:rsidP="00F2307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2C5209" w:rsidRPr="00E27964" w14:paraId="41080A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13DE" w14:textId="77777777" w:rsidR="002C5209" w:rsidRPr="00E27964" w:rsidRDefault="002C5209" w:rsidP="00F2307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2C5209" w:rsidRPr="00E27964" w14:paraId="213860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B631" w14:textId="77777777" w:rsidR="002C5209" w:rsidRPr="00E27964" w:rsidRDefault="002C5209" w:rsidP="00F2307D">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2C5209" w:rsidRPr="00E27964" w14:paraId="2C8F26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51B90" w14:textId="77777777" w:rsidR="002C5209" w:rsidRPr="00E27964" w:rsidRDefault="002C5209" w:rsidP="00F2307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2C5209" w:rsidRPr="00E27964" w14:paraId="5A8C8B4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9ACE" w14:textId="77777777" w:rsidR="002C5209" w:rsidRPr="00E27964" w:rsidRDefault="002C5209" w:rsidP="00F2307D">
            <w:pPr>
              <w:pStyle w:val="TAN"/>
            </w:pPr>
            <w:r w:rsidRPr="00E27964">
              <w:t>C045</w:t>
            </w:r>
            <w:r w:rsidRPr="00E27964">
              <w:tab/>
              <w:t>IF (A.4.1-1/1 OR A.4.1-1/2) AND A.4.1-3/2 AND A.4.3.2B.2.0-1/2 AND (A.4.1-4/1 OR A.4.1-4/2 OR A.4.1-4/3) THEN R ELSE N/A</w:t>
            </w:r>
          </w:p>
        </w:tc>
      </w:tr>
      <w:tr w:rsidR="002C5209" w:rsidRPr="00E27964" w14:paraId="031BF78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816B5" w14:textId="77777777" w:rsidR="002C5209" w:rsidRPr="00E27964" w:rsidRDefault="002C5209" w:rsidP="00F2307D">
            <w:pPr>
              <w:pStyle w:val="TAN"/>
            </w:pPr>
            <w:r w:rsidRPr="00E27964">
              <w:t>C046</w:t>
            </w:r>
            <w:r w:rsidRPr="00E27964">
              <w:tab/>
              <w:t>IF (A.4.1-1/1 OR A.4.1-1/2) AND A.4.1-3/2 AND A.4.3.2B.2.0-1/3 AND (A.4.1-4/1 OR A.4.1-4/2 OR A.4.1-4/3 ) THEN R ELSE N/A</w:t>
            </w:r>
          </w:p>
        </w:tc>
      </w:tr>
      <w:tr w:rsidR="002C5209" w:rsidRPr="00E27964" w14:paraId="30B6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37405" w14:textId="77777777" w:rsidR="002C5209" w:rsidRPr="00E27964" w:rsidRDefault="002C5209" w:rsidP="00F2307D">
            <w:pPr>
              <w:pStyle w:val="TAN"/>
            </w:pPr>
            <w:r w:rsidRPr="00E27964">
              <w:t>C047</w:t>
            </w:r>
            <w:r w:rsidRPr="00E27964">
              <w:tab/>
              <w:t>IF (A.4.1-1/1 OR A.4.1-1/2) AND A.4.1-3/2 AND A.4.3.2B.2.0-1/4 AND (A.4.1-4/1 OR A.4.1-4/2 OR A.4.1-4/3) THEN R ELSE N/A</w:t>
            </w:r>
          </w:p>
        </w:tc>
      </w:tr>
      <w:tr w:rsidR="002C5209" w:rsidRPr="00E27964" w14:paraId="66993A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985E" w14:textId="77777777" w:rsidR="002C5209" w:rsidRPr="00E27964" w:rsidRDefault="002C5209" w:rsidP="00F2307D">
            <w:pPr>
              <w:pStyle w:val="TAN"/>
            </w:pPr>
            <w:r w:rsidRPr="00E27964">
              <w:t>C048</w:t>
            </w:r>
            <w:r w:rsidRPr="00E27964">
              <w:tab/>
              <w:t>IF (A.4.1-1/1 OR A.4.1-1/2) AND A.4.1-3/2 AND A.4.3.2B.2.0-1/2 AND A.4.1-4/1 THEN R ELSE N/A</w:t>
            </w:r>
          </w:p>
        </w:tc>
      </w:tr>
      <w:tr w:rsidR="002C5209" w:rsidRPr="00E27964" w14:paraId="6E2404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E8654" w14:textId="77777777" w:rsidR="002C5209" w:rsidRPr="00E27964" w:rsidRDefault="002C5209" w:rsidP="00F2307D">
            <w:pPr>
              <w:pStyle w:val="TAN"/>
            </w:pPr>
            <w:r w:rsidRPr="00E27964">
              <w:t>C049</w:t>
            </w:r>
            <w:r w:rsidRPr="00E27964">
              <w:tab/>
              <w:t>IF (A.4.1-1/1 OR A.4.1-1/2) AND A.4.1-3/2 AND A.4.3.2B.2.0-1/3 AND A.4.1-4/1 THEN R ELSE N/A</w:t>
            </w:r>
          </w:p>
        </w:tc>
      </w:tr>
      <w:tr w:rsidR="002C5209" w:rsidRPr="00E27964" w14:paraId="34F361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681F" w14:textId="77777777" w:rsidR="002C5209" w:rsidRPr="00E27964" w:rsidRDefault="002C5209" w:rsidP="00F2307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2C5209" w:rsidRPr="00E27964" w14:paraId="6CA9B3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AD426" w14:textId="77777777" w:rsidR="002C5209" w:rsidRPr="00E27964" w:rsidRDefault="002C5209" w:rsidP="00F2307D">
            <w:pPr>
              <w:pStyle w:val="TAN"/>
            </w:pPr>
            <w:r w:rsidRPr="00E27964">
              <w:t>C051</w:t>
            </w:r>
            <w:r w:rsidRPr="00E27964">
              <w:tab/>
              <w:t>IF (A.4.1-1/1 OR A.4.1-1/2) AND A.4.1-2/7 AND A.4.1-3/1 AND A.4.1-4A/5 AND A.4.3.2A.1-2/1 AND A.4.3.2-1/37 THEN R ELSE N/A</w:t>
            </w:r>
          </w:p>
        </w:tc>
      </w:tr>
      <w:tr w:rsidR="002C5209" w:rsidRPr="00E27964" w14:paraId="57CA60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DE155" w14:textId="77777777" w:rsidR="002C5209" w:rsidRPr="00E27964" w:rsidRDefault="002C5209" w:rsidP="00F2307D">
            <w:pPr>
              <w:pStyle w:val="TAN"/>
            </w:pPr>
            <w:r w:rsidRPr="00E27964">
              <w:t>C051a</w:t>
            </w:r>
            <w:r w:rsidRPr="00E27964">
              <w:tab/>
              <w:t>IF (A.4.1-1/1 OR A.4.1-1/2) AND A.4.1-2/7 AND A.4.1-3/1 AND A.4.1-4A/5 AND A.4.3.2A.1-2/1 AND A.4.3.2-1/37 AND A.4.3.6-1/80 THEN R ELSE N/A</w:t>
            </w:r>
          </w:p>
        </w:tc>
      </w:tr>
      <w:tr w:rsidR="002C5209" w:rsidRPr="00E27964" w14:paraId="0FFC9DF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D75CB" w14:textId="77777777" w:rsidR="002C5209" w:rsidRPr="00E27964" w:rsidRDefault="002C5209" w:rsidP="00F2307D">
            <w:pPr>
              <w:pStyle w:val="TAN"/>
            </w:pPr>
            <w:r w:rsidRPr="00E27964">
              <w:t>C051b</w:t>
            </w:r>
            <w:r w:rsidRPr="00E27964">
              <w:tab/>
            </w:r>
            <w:r w:rsidRPr="00E27964">
              <w:rPr>
                <w:lang w:eastAsia="zh-CN"/>
              </w:rPr>
              <w:t>IF (A.4.1-1/1 OR A.4.1-1/2) AND A.4.1-2/7 AND A.4.1-3/1 AND A.4.1-4A/5 AND A.4.3.2A.1-2/1 AND A.4.3.2-1/127 THEN R ELSE N/A</w:t>
            </w:r>
          </w:p>
        </w:tc>
      </w:tr>
      <w:tr w:rsidR="002C5209" w:rsidRPr="00E27964" w14:paraId="20BF05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54042" w14:textId="77777777" w:rsidR="002C5209" w:rsidRPr="00E27964" w:rsidRDefault="002C5209" w:rsidP="00F2307D">
            <w:pPr>
              <w:pStyle w:val="TAN"/>
            </w:pPr>
            <w:r w:rsidRPr="00E27964">
              <w:t>C051c</w:t>
            </w:r>
            <w:r w:rsidRPr="00E27964">
              <w:tab/>
              <w:t>IF (A.4.1-1/1 OR A.4.1-1/2) AND A.4.1-2/7 AND A.4.1-3/1 AND A.4.1-4A/5 AND A.4.3.2A.1-2/1 AND A.4.3.2-1/127 AND A.4.3.6-1/80 THEN R ELSE N/A</w:t>
            </w:r>
          </w:p>
        </w:tc>
      </w:tr>
      <w:tr w:rsidR="002C5209" w:rsidRPr="00E27964" w14:paraId="06D0C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7EA1" w14:textId="77777777" w:rsidR="002C5209" w:rsidRPr="00E27964" w:rsidRDefault="002C5209" w:rsidP="00F2307D">
            <w:pPr>
              <w:pStyle w:val="TAN"/>
            </w:pPr>
            <w:r w:rsidRPr="00E27964">
              <w:t>C051d</w:t>
            </w:r>
            <w:r w:rsidRPr="00E27964">
              <w:tab/>
              <w:t>I</w:t>
            </w:r>
            <w:r w:rsidRPr="00E27964">
              <w:rPr>
                <w:lang w:eastAsia="zh-CN"/>
              </w:rPr>
              <w:t>F (A.4.1-1/1 OR A.4.1-1/2) AND A.4.1-2/7 AND A.4.1-3/1 AND (A.4.1-4A/1 OR A.4.1-4A/5) AND A.4.3.2A.1-2/2 AND A.4.3.2-1/37 THEN R ELSE N/A</w:t>
            </w:r>
          </w:p>
        </w:tc>
      </w:tr>
      <w:tr w:rsidR="002C5209" w:rsidRPr="00E27964" w14:paraId="3ADB792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84E95" w14:textId="77777777" w:rsidR="002C5209" w:rsidRPr="00E27964" w:rsidRDefault="002C5209" w:rsidP="00F2307D">
            <w:pPr>
              <w:pStyle w:val="TAN"/>
            </w:pPr>
            <w:r w:rsidRPr="00E27964">
              <w:t>C051e</w:t>
            </w:r>
            <w:r w:rsidRPr="00E27964">
              <w:tab/>
              <w:t>IF (A.4.1-1/1 OR A.4.1-1/2) AND A.4.1-2/7 AND A.4.1-3/1 AND (A.4.1-4A/1 OR A.4.1-4A/5) AND A.4.3.2A.1-2/2 AND A.4.3.2-1/37 AND A.4.3.6-1/80 THEN R ELSE N/A</w:t>
            </w:r>
          </w:p>
        </w:tc>
      </w:tr>
      <w:tr w:rsidR="002C5209" w:rsidRPr="00E27964" w14:paraId="6309B2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4A564" w14:textId="77777777" w:rsidR="002C5209" w:rsidRPr="00E27964" w:rsidRDefault="002C5209" w:rsidP="00F2307D">
            <w:pPr>
              <w:pStyle w:val="TAN"/>
            </w:pPr>
            <w:r w:rsidRPr="00E27964">
              <w:t>C051f</w:t>
            </w:r>
            <w:r w:rsidRPr="00E27964">
              <w:tab/>
              <w:t>IF (A.4.1-1/1 OR A.4.1-1/2) AND A.4.1-2/7 AND A.4.1-3/1 AND (A.4.1-4A/1 OR A.4.1-4A/5) AND A.4.3.2A.1-2/2 AND A.4.3.2-1/127 THEN R ELSE N/A</w:t>
            </w:r>
          </w:p>
        </w:tc>
      </w:tr>
      <w:tr w:rsidR="002C5209" w:rsidRPr="00E27964" w14:paraId="002AAF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7240" w14:textId="77777777" w:rsidR="002C5209" w:rsidRPr="00E27964" w:rsidRDefault="002C5209" w:rsidP="00F2307D">
            <w:pPr>
              <w:pStyle w:val="TAN"/>
            </w:pPr>
            <w:r w:rsidRPr="00E27964">
              <w:t>C051g</w:t>
            </w:r>
            <w:r w:rsidRPr="00E27964">
              <w:tab/>
              <w:t>IF (A.4.1-1/1 OR A.4.1-1/2) AND A.4.1-2/7 AND A.4.1-3/1 AND (A.4.1-4A/1 OR A.4.1-4A/5) AND A.4.3.2A.1-2/2 AND A.4.3.2-1/127 AND A.4.3.6-1/80 THEN R ELSE N/A</w:t>
            </w:r>
          </w:p>
        </w:tc>
      </w:tr>
      <w:tr w:rsidR="002C5209" w:rsidRPr="00E27964" w14:paraId="3AA855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9F13" w14:textId="77777777" w:rsidR="002C5209" w:rsidRPr="00E27964" w:rsidRDefault="002C5209" w:rsidP="00F2307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2C5209" w:rsidRPr="00E27964" w14:paraId="609029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5232" w14:textId="77777777" w:rsidR="002C5209" w:rsidRPr="00E27964" w:rsidRDefault="002C5209" w:rsidP="00F2307D">
            <w:pPr>
              <w:pStyle w:val="TAN"/>
              <w:rPr>
                <w:lang w:eastAsia="zh-CN"/>
              </w:rPr>
            </w:pPr>
            <w:r w:rsidRPr="00E27964">
              <w:rPr>
                <w:lang w:eastAsia="zh-CN"/>
              </w:rPr>
              <w:t>C052a</w:t>
            </w:r>
            <w:r w:rsidRPr="00E27964">
              <w:rPr>
                <w:lang w:eastAsia="zh-CN"/>
              </w:rPr>
              <w:tab/>
              <w:t>IF (A.4.1-1/1 OR A.4.1-1/2) AND A.4.1-2/7 AND A.4.1-3/1 AND A.4.3.11-1/8 THEN R ELSE N/A</w:t>
            </w:r>
          </w:p>
        </w:tc>
      </w:tr>
      <w:tr w:rsidR="002C5209" w:rsidRPr="00E27964" w14:paraId="4E40B22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9459F" w14:textId="77777777" w:rsidR="002C5209" w:rsidRPr="00E27964" w:rsidRDefault="002C5209" w:rsidP="00F2307D">
            <w:pPr>
              <w:pStyle w:val="TAN"/>
              <w:rPr>
                <w:lang w:eastAsia="zh-CN"/>
              </w:rPr>
            </w:pPr>
            <w:r w:rsidRPr="00E27964">
              <w:rPr>
                <w:lang w:eastAsia="zh-CN"/>
              </w:rPr>
              <w:t>C052b</w:t>
            </w:r>
            <w:r w:rsidRPr="00E27964">
              <w:rPr>
                <w:lang w:eastAsia="zh-CN"/>
              </w:rPr>
              <w:tab/>
              <w:t>IF (A.4.1-1/1 OR A.4.1-1/2) AND A.4.1-2/7 AND A.4.1-3/1 AND A.4.3.11-1/6 THEN R ELSE N/A</w:t>
            </w:r>
          </w:p>
        </w:tc>
      </w:tr>
      <w:tr w:rsidR="002C5209" w:rsidRPr="00E27964" w14:paraId="489F3BF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FC116" w14:textId="77777777" w:rsidR="002C5209" w:rsidRPr="00E27964" w:rsidRDefault="002C5209" w:rsidP="00F2307D">
            <w:pPr>
              <w:pStyle w:val="TAN"/>
              <w:rPr>
                <w:lang w:eastAsia="zh-CN"/>
              </w:rPr>
            </w:pPr>
            <w:r w:rsidRPr="00E27964">
              <w:rPr>
                <w:lang w:eastAsia="zh-CN"/>
              </w:rPr>
              <w:t>C052c</w:t>
            </w:r>
            <w:r w:rsidRPr="00E27964">
              <w:rPr>
                <w:lang w:eastAsia="zh-CN"/>
              </w:rPr>
              <w:tab/>
              <w:t>IF (A.4.1-1/1 OR A.4.1-1/2) AND A.4.1-2/7 AND A.4.1-3/1 AND A.4.3.11-1/7 THEN R ELSE N/A</w:t>
            </w:r>
          </w:p>
        </w:tc>
      </w:tr>
      <w:tr w:rsidR="002C5209" w:rsidRPr="00E27964" w14:paraId="53D43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42F3" w14:textId="77777777" w:rsidR="002C5209" w:rsidRPr="00E27964" w:rsidRDefault="002C5209" w:rsidP="00F2307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2C5209" w:rsidRPr="00E27964" w14:paraId="59902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21F1C" w14:textId="77777777" w:rsidR="002C5209" w:rsidRPr="00E27964" w:rsidRDefault="002C5209" w:rsidP="00F2307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2C5209" w:rsidRPr="00E27964" w14:paraId="62E190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734CF" w14:textId="77777777" w:rsidR="002C5209" w:rsidRPr="00E27964" w:rsidRDefault="002C5209" w:rsidP="00F2307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2C5209" w:rsidRPr="00E27964" w14:paraId="4041EE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E3EF5" w14:textId="77777777" w:rsidR="002C5209" w:rsidRPr="00E27964" w:rsidRDefault="002C5209" w:rsidP="00F2307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2C5209" w:rsidRPr="00E27964" w14:paraId="2D69F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9F2F2" w14:textId="77777777" w:rsidR="002C5209" w:rsidRPr="00E27964" w:rsidRDefault="002C5209" w:rsidP="00F2307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2C5209" w:rsidRPr="00E27964" w14:paraId="2CAB4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43A3E" w14:textId="77777777" w:rsidR="002C5209" w:rsidRPr="00E27964" w:rsidRDefault="002C5209" w:rsidP="00F2307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2C5209" w:rsidRPr="00E27964" w14:paraId="4ED1B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2DEFF" w14:textId="77777777" w:rsidR="002C5209" w:rsidRPr="00E27964" w:rsidRDefault="002C5209" w:rsidP="00F2307D">
            <w:pPr>
              <w:pStyle w:val="TAN"/>
              <w:rPr>
                <w:rFonts w:eastAsia="SimSun"/>
                <w:lang w:eastAsia="zh-CN"/>
              </w:rPr>
            </w:pPr>
            <w:r w:rsidRPr="00E27964">
              <w:rPr>
                <w:rFonts w:eastAsia="SimSun"/>
                <w:lang w:eastAsia="zh-CN"/>
              </w:rPr>
              <w:lastRenderedPageBreak/>
              <w:t>C059</w:t>
            </w:r>
            <w:r w:rsidRPr="00E27964">
              <w:rPr>
                <w:rFonts w:eastAsia="SimSun"/>
                <w:lang w:eastAsia="zh-CN"/>
              </w:rPr>
              <w:tab/>
            </w:r>
            <w:r w:rsidRPr="00E27964">
              <w:t>IF A.4.1-1/2 AND A.4.1-2/8 AND A.4.1-3/1 AND (A.4.1-4A/3 OR A.4.1-4A/4) AND A.4.3.2A.1-2/7 THEN R ELSE N/A</w:t>
            </w:r>
          </w:p>
        </w:tc>
      </w:tr>
      <w:tr w:rsidR="002C5209" w:rsidRPr="00E27964" w14:paraId="2CCE45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7964F" w14:textId="77777777" w:rsidR="002C5209" w:rsidRPr="00E27964" w:rsidRDefault="002C5209" w:rsidP="00F2307D">
            <w:pPr>
              <w:pStyle w:val="TAN"/>
              <w:rPr>
                <w:rFonts w:eastAsia="SimSun"/>
                <w:lang w:eastAsia="zh-CN"/>
              </w:rPr>
            </w:pPr>
            <w:r w:rsidRPr="00E27964">
              <w:t>C060</w:t>
            </w:r>
            <w:r w:rsidRPr="00E27964">
              <w:tab/>
              <w:t>IF A.4.1-1/2 AND A.4.1-2/8 AND A.4.1-3/1 AND A.4.3.2-1/14 THEN R ELSE N/A</w:t>
            </w:r>
          </w:p>
        </w:tc>
      </w:tr>
      <w:tr w:rsidR="002C5209" w:rsidRPr="00E27964" w14:paraId="2C604E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32EA0" w14:textId="77777777" w:rsidR="002C5209" w:rsidRPr="00E27964" w:rsidRDefault="002C5209" w:rsidP="00F2307D">
            <w:pPr>
              <w:pStyle w:val="TAN"/>
            </w:pPr>
            <w:r w:rsidRPr="00E27964">
              <w:t>C061</w:t>
            </w:r>
            <w:r w:rsidRPr="00E27964">
              <w:tab/>
              <w:t>IF A.4.1-1/2 AND A.4.1-2/8 AND (A.4.1-3/1 OR A.4.1-3/2 OR A.4.1-3/3 OR A.4.1-3/5) THEN R ELSE N/A</w:t>
            </w:r>
          </w:p>
        </w:tc>
      </w:tr>
      <w:tr w:rsidR="002C5209" w:rsidRPr="00E27964" w14:paraId="0800CA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E1BD" w14:textId="77777777" w:rsidR="002C5209" w:rsidRPr="00E27964" w:rsidRDefault="002C5209" w:rsidP="00F2307D">
            <w:pPr>
              <w:pStyle w:val="TAN"/>
            </w:pPr>
            <w:r w:rsidRPr="00E27964">
              <w:t>C061a</w:t>
            </w:r>
            <w:r w:rsidRPr="00E27964">
              <w:tab/>
              <w:t>IF A.4.1-1/2 AND A.4.1-2/8 AND (A.4.1-3/1 OR A.4.1-3/2 OR A.4.1-3/3 OR A.4.1-3/5) AND A.4.3.2A.1-1 THEN R ELSE N/A</w:t>
            </w:r>
          </w:p>
        </w:tc>
      </w:tr>
      <w:tr w:rsidR="002C5209" w:rsidRPr="00E27964" w14:paraId="19D68D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77A96" w14:textId="77777777" w:rsidR="002C5209" w:rsidRPr="00E27964" w:rsidRDefault="002C5209" w:rsidP="00F2307D">
            <w:pPr>
              <w:pStyle w:val="TAN"/>
            </w:pPr>
            <w:r w:rsidRPr="00E27964">
              <w:t>C061b</w:t>
            </w:r>
            <w:r w:rsidRPr="00E27964">
              <w:tab/>
              <w:t>IF A.4.1-1/2 AND A.4.1-2/8 AND (A.4.1-3/1 OR A.4.1-3/2 OR A.4.1-3/3 OR A.4.1-3/5) AND A.4.3.2A.1-2 THEN R ELSE N/A</w:t>
            </w:r>
          </w:p>
        </w:tc>
      </w:tr>
      <w:tr w:rsidR="002C5209" w:rsidRPr="00E27964" w14:paraId="4589FC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0675B" w14:textId="77777777" w:rsidR="002C5209" w:rsidRPr="00E27964" w:rsidRDefault="002C5209" w:rsidP="00F2307D">
            <w:pPr>
              <w:pStyle w:val="TAN"/>
            </w:pPr>
            <w:r w:rsidRPr="00E27964">
              <w:t>C062c</w:t>
            </w:r>
            <w:r w:rsidRPr="00E27964">
              <w:tab/>
              <w:t>IF A.4.1-1/2 AND A.4.1.2/8 AND (A.4.1-3/1 OR A.4.1-3/2 OR A.4.1-3/3 OR A.4.1-3/5) AND A.4.3.9-1/1 THEN R ELSE N/A</w:t>
            </w:r>
          </w:p>
        </w:tc>
      </w:tr>
      <w:tr w:rsidR="002C5209" w:rsidRPr="00E27964" w14:paraId="70A7D5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3025" w14:textId="77777777" w:rsidR="002C5209" w:rsidRPr="00E27964" w:rsidRDefault="002C5209" w:rsidP="00F2307D">
            <w:pPr>
              <w:pStyle w:val="TAN"/>
            </w:pPr>
            <w:r w:rsidRPr="00E27964">
              <w:t>C063</w:t>
            </w:r>
            <w:r w:rsidRPr="00E27964">
              <w:tab/>
              <w:t>IF (A.4.1-1/1 OR A.4.1-1/2) AND A.4.1-3/2 AND (A.4.1-4/3 OR A.4.1-4/2) AND A.4.3.2B.2.0-1A/2 THEN R ELSE N/A</w:t>
            </w:r>
          </w:p>
        </w:tc>
      </w:tr>
      <w:tr w:rsidR="002C5209" w:rsidRPr="00E27964" w14:paraId="1B42E3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7DBA9" w14:textId="77777777" w:rsidR="002C5209" w:rsidRPr="00E27964" w:rsidRDefault="002C5209" w:rsidP="00F2307D">
            <w:pPr>
              <w:pStyle w:val="TAN"/>
            </w:pPr>
            <w:r w:rsidRPr="00E27964">
              <w:t>C064</w:t>
            </w:r>
            <w:r w:rsidRPr="00E27964">
              <w:tab/>
              <w:t>IF (A.4.1-1/1 OR A.4.1-1/2) AND A.4.1-3/2 AND (A.4.1-4/3 OR A.4.1-4/2) AND A.4.3.2B.2.0-1A/3 THEN R ELSE N/A</w:t>
            </w:r>
          </w:p>
        </w:tc>
      </w:tr>
      <w:tr w:rsidR="002C5209" w:rsidRPr="00E27964" w14:paraId="571A42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E57C6" w14:textId="77777777" w:rsidR="002C5209" w:rsidRPr="00E27964" w:rsidRDefault="002C5209" w:rsidP="00F2307D">
            <w:pPr>
              <w:pStyle w:val="TAN"/>
            </w:pPr>
            <w:r w:rsidRPr="00E27964">
              <w:t>C064a</w:t>
            </w:r>
            <w:r w:rsidRPr="00E27964">
              <w:tab/>
              <w:t>IF (A.4.1-1/1 OR A.4.1-1/2) AND A.4.1-3/2 AND (A.4.1-4/3 OR A.4.1-4/2) AND A.4.3.2B.2.0-1A/4 THEN R ELSE N/A</w:t>
            </w:r>
          </w:p>
        </w:tc>
      </w:tr>
      <w:tr w:rsidR="002C5209" w:rsidRPr="00E27964" w14:paraId="1597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85D10" w14:textId="77777777" w:rsidR="002C5209" w:rsidRPr="00E27964" w:rsidRDefault="002C5209" w:rsidP="00F2307D">
            <w:pPr>
              <w:pStyle w:val="TAN"/>
            </w:pPr>
            <w:r w:rsidRPr="00E27964">
              <w:t>C064b</w:t>
            </w:r>
            <w:r w:rsidRPr="00E27964">
              <w:tab/>
              <w:t>IF (A.4.1-1/1 OR A.4.1-1/2) AND A.4.1-3/2 AND (A.4.1-4/3 OR A.4.1-4/2) AND A.4.3.2B.2.0-1A/5 THEN R ELSE N/A</w:t>
            </w:r>
          </w:p>
        </w:tc>
      </w:tr>
      <w:tr w:rsidR="002C5209" w:rsidRPr="00E27964" w14:paraId="66EC5E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6E6AD" w14:textId="77777777" w:rsidR="002C5209" w:rsidRPr="00E27964" w:rsidRDefault="002C5209" w:rsidP="00F2307D">
            <w:pPr>
              <w:pStyle w:val="TAN"/>
            </w:pPr>
            <w:bookmarkStart w:id="12" w:name="_Hlk75949411"/>
            <w:r w:rsidRPr="00E27964">
              <w:t>C065</w:t>
            </w:r>
            <w:r w:rsidRPr="00E27964">
              <w:tab/>
              <w:t>IF (A.4.1-4/1 OR A.4.1-4/2 OR A.4.1-4/3) AND A.4.1-3/2 AND (A.4.3.2-1/42 OR A.4.3.2-1/43 OR A.4.3.2-1/44) OR (A.4.3.2-1/42a OR A.4.3.2-1/43a OR A.4.3.2-1/44a)) AND (A.4.3.2-1/24 OR A.4.3.2-1/24A) THEN R ELSE N/A</w:t>
            </w:r>
          </w:p>
        </w:tc>
      </w:tr>
      <w:tr w:rsidR="002C5209" w:rsidRPr="00E27964" w14:paraId="50B456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84EE" w14:textId="77777777" w:rsidR="002C5209" w:rsidRPr="00E27964" w:rsidRDefault="002C5209" w:rsidP="00F2307D">
            <w:pPr>
              <w:pStyle w:val="TAN"/>
            </w:pPr>
            <w:r w:rsidRPr="00E27964">
              <w:t>C065a</w:t>
            </w:r>
            <w:r w:rsidRPr="00E27964">
              <w:tab/>
              <w:t>IF (A.4.1-4/1 OR A.4.1-4/2 OR A.4.1-4/3) AND A.4.1-3/2 AND (A.4.3.2-1/42 OR A.4.3.2-1/43 OR A.4.3.2-1/44) OR (A.4.3.2-1/42a OR A.4.3.2-1/43a OR A.4.3.2-1/44a)) AND (A.4.3.2-1/24 OR A.4.3.2-1/24A) AND A.4.3.2A.1-1/1 THEN R ELSE N/A</w:t>
            </w:r>
          </w:p>
        </w:tc>
      </w:tr>
      <w:bookmarkEnd w:id="12"/>
      <w:tr w:rsidR="002C5209" w:rsidRPr="00E27964" w14:paraId="0264C8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CD32" w14:textId="77777777" w:rsidR="002C5209" w:rsidRPr="00E27964" w:rsidRDefault="002C5209" w:rsidP="00F2307D">
            <w:pPr>
              <w:pStyle w:val="TAN"/>
            </w:pPr>
            <w:r w:rsidRPr="00E27964">
              <w:t>C065b</w:t>
            </w:r>
            <w:r w:rsidRPr="00E27964">
              <w:tab/>
              <w:t>IF (A.4.1-4/1 OR A.4.1-4/2 OR A.4.1-4/3) AND A.4.1-3/2 AND (A.4.3.2-1/42 OR A.4.3.2-1/43 OR A.4.3.2-1/44) OR (A.4.3.2-1/42a OR A.4.3.2-1/43a OR A.4.3.2-1/44a)) THEN R ELSE N/A</w:t>
            </w:r>
          </w:p>
        </w:tc>
      </w:tr>
      <w:tr w:rsidR="002C5209" w:rsidRPr="00E27964" w14:paraId="029B21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F52DF" w14:textId="77777777" w:rsidR="002C5209" w:rsidRPr="00E27964" w:rsidRDefault="002C5209" w:rsidP="00F2307D">
            <w:pPr>
              <w:pStyle w:val="TAN"/>
            </w:pPr>
            <w:r w:rsidRPr="00E27964">
              <w:t>C065c</w:t>
            </w:r>
            <w:r w:rsidRPr="00E27964">
              <w:tab/>
              <w:t>IF (A.4.1-4/4 OR A.4.1-4/5) AND A.4.1-3/2 AND (A.4.3.2-1/42b OR A.4.3.2-1/43b) THEN R ELSE N/A</w:t>
            </w:r>
          </w:p>
        </w:tc>
      </w:tr>
      <w:tr w:rsidR="002C5209" w:rsidRPr="00E27964" w14:paraId="1B95AB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AA01" w14:textId="77777777" w:rsidR="002C5209" w:rsidRPr="00E27964" w:rsidRDefault="002C5209" w:rsidP="00F2307D">
            <w:pPr>
              <w:pStyle w:val="TAN"/>
            </w:pPr>
            <w:r w:rsidRPr="00E27964">
              <w:t>C065</w:t>
            </w:r>
            <w:r w:rsidRPr="00E27964">
              <w:rPr>
                <w:lang w:eastAsia="zh-CN"/>
              </w:rPr>
              <w:t>d</w:t>
            </w:r>
            <w:r w:rsidRPr="00E27964">
              <w:tab/>
              <w:t>IF (A.4.1-4/1 OR A.4.1-4/2 OR A.4.1-4/3) AND A.4.1-3/2 AND (A.4.3.2-1/24B OR A.4.3.2-1/24C) AND A.4.3.2A.1-1/1 THEN R ELSE N/A</w:t>
            </w:r>
          </w:p>
        </w:tc>
      </w:tr>
      <w:tr w:rsidR="002C5209" w:rsidRPr="00E27964" w14:paraId="3C97E7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5B544" w14:textId="77777777" w:rsidR="002C5209" w:rsidRPr="00E27964" w:rsidRDefault="002C5209" w:rsidP="00F2307D">
            <w:pPr>
              <w:pStyle w:val="TAN"/>
            </w:pPr>
            <w:r w:rsidRPr="00E27964">
              <w:t>C066</w:t>
            </w:r>
            <w:r w:rsidRPr="00E27964">
              <w:tab/>
              <w:t>IF A.4.1-2/7 AND A.4.1-3/1 AND ((A.4.3.2-1/42 OR A.4.3.2-1/43 OR A.4.3.2-1/44) OR (A.4.3.2-1/42a OR A.4.3.2-1/43a OR A.4.3.2-1/44a)) AND (A.4.3.2-1/24 OR A.4.3.2-1/24A) THEN R ELSE N/A</w:t>
            </w:r>
          </w:p>
        </w:tc>
      </w:tr>
      <w:tr w:rsidR="002C5209" w:rsidRPr="00E27964" w14:paraId="28DCAF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B74CD" w14:textId="77777777" w:rsidR="002C5209" w:rsidRPr="00E27964" w:rsidRDefault="002C5209" w:rsidP="00F2307D">
            <w:pPr>
              <w:pStyle w:val="TAN"/>
            </w:pPr>
            <w:r w:rsidRPr="00E27964">
              <w:t>C066a</w:t>
            </w:r>
            <w:r w:rsidRPr="00E27964">
              <w:tab/>
              <w:t>IF A.4.1-2/7 AND A.4.1-3/1 AND ((A.4.3.2-1/42 OR A.4.3.2-1/43 OR A.4.3.2-1/44) OR (A.4.3.2-1/42a OR A.4.3.2-1/43a OR A.4.3.2-1/44a)) AND (A.4.3.2-1/24 OR A.4.3.2-1/24A) AND A.4.3.2A.1-1/1 THEN R ELSE N/A</w:t>
            </w:r>
          </w:p>
        </w:tc>
      </w:tr>
      <w:tr w:rsidR="002C5209" w:rsidRPr="00E27964" w14:paraId="19010C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F927" w14:textId="77777777" w:rsidR="002C5209" w:rsidRPr="00E27964" w:rsidRDefault="002C5209" w:rsidP="00F2307D">
            <w:pPr>
              <w:pStyle w:val="TAN"/>
            </w:pPr>
            <w:r w:rsidRPr="00E27964">
              <w:t>C066b</w:t>
            </w:r>
            <w:r w:rsidRPr="00E27964">
              <w:tab/>
              <w:t>IF A.4.1-2/7 AND A.4.1-3/1 AND ((A.4.3.2-1/42 OR A.4.3.2-1/43 OR A.4.3.2-1/44) OR (A.4.3.2-1/42a OR A.4.3.2-1/43a OR A.4.3.2-1/44a)) THEN R ELSE N/A</w:t>
            </w:r>
          </w:p>
        </w:tc>
      </w:tr>
      <w:tr w:rsidR="002C5209" w:rsidRPr="00E27964" w14:paraId="3F8E92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37B2" w14:textId="77777777" w:rsidR="002C5209" w:rsidRPr="00E27964" w:rsidRDefault="002C5209" w:rsidP="00F2307D">
            <w:pPr>
              <w:pStyle w:val="TAN"/>
            </w:pPr>
            <w:r w:rsidRPr="00E27964">
              <w:t>C066c</w:t>
            </w:r>
            <w:r w:rsidRPr="00E27964">
              <w:tab/>
              <w:t>IF A.4.1-1/2 AND A.4.1-2/8 AND A.4.1-3/2 AND (A.4.3.2-1/42b OR A.4.3.2-1/43b) THEN R ELSE N/A</w:t>
            </w:r>
          </w:p>
        </w:tc>
      </w:tr>
      <w:tr w:rsidR="002C5209" w:rsidRPr="00E27964" w14:paraId="4D49C7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A660C" w14:textId="77777777" w:rsidR="002C5209" w:rsidRPr="00E27964" w:rsidRDefault="002C5209" w:rsidP="00F2307D">
            <w:pPr>
              <w:pStyle w:val="TAN"/>
            </w:pPr>
            <w:r w:rsidRPr="00E27964">
              <w:t>C066d</w:t>
            </w:r>
            <w:r w:rsidRPr="00E27964">
              <w:tab/>
              <w:t>IF A.4.1-2/7 AND A.4.1-3/1 AND (A.4.3.2-1/24B OR A.4.3.2-1/24C) AND A.4.3.2A.1-1/1 THEN R ELSE N/A</w:t>
            </w:r>
          </w:p>
        </w:tc>
      </w:tr>
      <w:tr w:rsidR="002C5209" w:rsidRPr="00E27964" w14:paraId="49A6C0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95A" w14:textId="77777777" w:rsidR="002C5209" w:rsidRPr="00E27964" w:rsidRDefault="002C5209" w:rsidP="00F2307D">
            <w:pPr>
              <w:pStyle w:val="TAN"/>
            </w:pPr>
            <w:r w:rsidRPr="00E27964">
              <w:t>C066e</w:t>
            </w:r>
            <w:r w:rsidRPr="00E27964">
              <w:tab/>
              <w:t>IF A.4.1-2/7 AND A.4.1-3/1 AND (A.4.3.2-1/24B OR A.4.3.2-1/24C) AND A.4.3.2A.1-1/2 THEN R ELSE N/A</w:t>
            </w:r>
          </w:p>
        </w:tc>
      </w:tr>
      <w:tr w:rsidR="002C5209" w:rsidRPr="00E27964" w14:paraId="5C76A1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62C1A" w14:textId="77777777" w:rsidR="002C5209" w:rsidRPr="00E27964" w:rsidRDefault="002C5209" w:rsidP="00F2307D">
            <w:pPr>
              <w:pStyle w:val="TAN"/>
            </w:pPr>
            <w:r w:rsidRPr="00E27964">
              <w:t>C067</w:t>
            </w:r>
            <w:r w:rsidRPr="00E27964">
              <w:tab/>
              <w:t>IF (A.4.1-4/1 OR A.4.1-4/2 OR A.4.1-4/3 OR A.4.1-4/5) AND (A.4.1-4A/1 OR A.4.1-4A/2 OR A.4.1-4A/5) AND A.4.1-3/2 THEN R ELSE N/A</w:t>
            </w:r>
          </w:p>
        </w:tc>
      </w:tr>
      <w:tr w:rsidR="002C5209" w:rsidRPr="00E27964" w14:paraId="7B84B87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D9E74" w14:textId="77777777" w:rsidR="002C5209" w:rsidRPr="00E27964" w:rsidRDefault="002C5209" w:rsidP="00F2307D">
            <w:pPr>
              <w:pStyle w:val="TAN"/>
            </w:pPr>
            <w:r w:rsidRPr="00E27964">
              <w:t>C068</w:t>
            </w:r>
            <w:r w:rsidRPr="00E27964">
              <w:tab/>
              <w:t>IF (A.4.1-4/1 OR A.4.1-4/2 OR A.4.1-4/3 OR A.4.1-4/5) AND [10] A.4.6-1/1 AND A.4.1-3/2 THEN R ELSE N/A</w:t>
            </w:r>
          </w:p>
        </w:tc>
      </w:tr>
      <w:tr w:rsidR="002C5209" w:rsidRPr="00E27964" w14:paraId="385721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5450F" w14:textId="77777777" w:rsidR="002C5209" w:rsidRPr="00E27964" w:rsidRDefault="002C5209" w:rsidP="00F2307D">
            <w:pPr>
              <w:pStyle w:val="TAN"/>
            </w:pPr>
            <w:r w:rsidRPr="00E27964">
              <w:t>C069</w:t>
            </w:r>
            <w:r w:rsidRPr="00E27964">
              <w:tab/>
              <w:t>IF (A.4.1-4/4 OR A.4.1-4/5) AND A.4.1-3/2 AND A.4.3.6-1/6 THEN R ELSE N/A</w:t>
            </w:r>
          </w:p>
        </w:tc>
      </w:tr>
      <w:tr w:rsidR="002C5209" w:rsidRPr="00E27964" w14:paraId="3AB1C0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53A14" w14:textId="77777777" w:rsidR="002C5209" w:rsidRPr="00E27964" w:rsidRDefault="002C5209" w:rsidP="00F2307D">
            <w:pPr>
              <w:pStyle w:val="TAN"/>
              <w:rPr>
                <w:lang w:eastAsia="zh-CN"/>
              </w:rPr>
            </w:pPr>
            <w:bookmarkStart w:id="13" w:name="_Hlk75949227"/>
            <w:r w:rsidRPr="00E27964">
              <w:lastRenderedPageBreak/>
              <w:t>C070</w:t>
            </w:r>
            <w:r w:rsidRPr="00E27964">
              <w:tab/>
              <w:t>IF A.4.1-1/1 AND (A.4.1-3/1 OR A.4.1-3/2 OR A.4.1-3/3 OR A.4.1-3/5) AND A.4.3.2-</w:t>
            </w:r>
            <w:r w:rsidRPr="00E27964">
              <w:rPr>
                <w:lang w:eastAsia="zh-CN"/>
              </w:rPr>
              <w:t xml:space="preserve">1/41 </w:t>
            </w:r>
            <w:r w:rsidRPr="00E27964">
              <w:t>AND A.4.3.1-7a/1 AND NOT A.4.3.1-7a/2 THEN R ELSE N/A</w:t>
            </w:r>
          </w:p>
        </w:tc>
      </w:tr>
      <w:tr w:rsidR="002C5209" w:rsidRPr="00E27964" w14:paraId="745CB2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46B7" w14:textId="77777777" w:rsidR="002C5209" w:rsidRPr="00E27964" w:rsidRDefault="002C5209" w:rsidP="00F2307D">
            <w:pPr>
              <w:pStyle w:val="TAN"/>
              <w:ind w:left="805" w:hanging="805"/>
            </w:pPr>
            <w:r w:rsidRPr="00E27964">
              <w:t>C071</w:t>
            </w:r>
            <w:r w:rsidRPr="00E27964">
              <w:tab/>
              <w:t>IF A.4.1-1/2 AND (A.4.1-3/1 OR A.4.1-3/2 OR A.4.1-3/3 OR A.4.1-3/5) AND A.4.3.2-1/41 AND A.4.3.1-7a/1 AND NOT A.4.3.1-7a/3 THEN R ELSE N/A</w:t>
            </w:r>
          </w:p>
        </w:tc>
      </w:tr>
      <w:tr w:rsidR="002C5209" w:rsidRPr="00E27964" w14:paraId="257F80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0E2F4" w14:textId="77777777" w:rsidR="002C5209" w:rsidRPr="00E27964" w:rsidRDefault="002C5209" w:rsidP="00F2307D">
            <w:pPr>
              <w:pStyle w:val="TAN"/>
              <w:ind w:left="805" w:hanging="805"/>
            </w:pPr>
            <w:r w:rsidRPr="00E27964">
              <w:t>C072</w:t>
            </w:r>
            <w:r w:rsidRPr="00E27964">
              <w:tab/>
              <w:t>IF A.4.1-1/1 AND (A.4.1-3/1 OR A.4.1-3/2 OR A.4.1-3/3 OR A.4.1-3/5) AND A.4.3.2-1/41 AND (NOT A.4.3.9-1/2 AND A.4.3.1-7a/2) THEN R ELSE N/A</w:t>
            </w:r>
          </w:p>
        </w:tc>
      </w:tr>
      <w:tr w:rsidR="002C5209" w:rsidRPr="00E27964" w14:paraId="0B2036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93B99" w14:textId="77777777" w:rsidR="002C5209" w:rsidRPr="00E27964" w:rsidRDefault="002C5209" w:rsidP="00F2307D">
            <w:pPr>
              <w:pStyle w:val="TAN"/>
              <w:ind w:left="805" w:hanging="805"/>
            </w:pPr>
            <w:r w:rsidRPr="00E27964">
              <w:t>C073</w:t>
            </w:r>
            <w:r w:rsidRPr="00E27964">
              <w:tab/>
              <w:t>IF A.4.1-1/2 AND (A.4.1-3/1 OR A.4.1-3/2 OR A.4.1-3/3 OR A.4.1-3/5) AND A.4.3.2-1/41 AND A.4.3.1-7a/3 THEN R ELSE N/A</w:t>
            </w:r>
          </w:p>
        </w:tc>
        <w:bookmarkEnd w:id="13"/>
      </w:tr>
      <w:tr w:rsidR="002C5209" w:rsidRPr="00E27964" w14:paraId="6D6DD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A5EA5" w14:textId="77777777" w:rsidR="002C5209" w:rsidRPr="00E27964" w:rsidRDefault="002C5209" w:rsidP="00F2307D">
            <w:pPr>
              <w:pStyle w:val="TAN"/>
              <w:rPr>
                <w:lang w:eastAsia="zh-CN"/>
              </w:rPr>
            </w:pPr>
            <w:bookmarkStart w:id="14"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2C5209" w:rsidRPr="00E27964" w14:paraId="5C4ABF8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C31" w14:textId="77777777" w:rsidR="002C5209" w:rsidRPr="00E27964" w:rsidRDefault="002C5209" w:rsidP="00F2307D">
            <w:pPr>
              <w:pStyle w:val="TAN"/>
              <w:rPr>
                <w:lang w:eastAsia="zh-CN"/>
              </w:rPr>
            </w:pPr>
            <w:r w:rsidRPr="00E27964">
              <w:t>C075</w:t>
            </w:r>
            <w:r w:rsidRPr="00E27964">
              <w:tab/>
              <w:t>IF A.4.1-1/2 AND (A.4.1-3/1 OR A.4.1-3/2 OR A.4.1-3/3 OR A.4.1-3/5) AND A.4.3.2-1/39 AND A.4.3.2-1/40 AND A.4.3.1-7a/1 AND NOT A.4.3.1-7a/3 THEN R ELSE N/A</w:t>
            </w:r>
          </w:p>
        </w:tc>
      </w:tr>
      <w:tr w:rsidR="002C5209" w:rsidRPr="00E27964" w14:paraId="2C085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37690" w14:textId="77777777" w:rsidR="002C5209" w:rsidRPr="00E27964" w:rsidRDefault="002C5209" w:rsidP="00F2307D">
            <w:pPr>
              <w:pStyle w:val="TAN"/>
              <w:rPr>
                <w:lang w:eastAsia="zh-CN"/>
              </w:rPr>
            </w:pPr>
            <w:r w:rsidRPr="00E27964">
              <w:t>C076</w:t>
            </w:r>
            <w:r w:rsidRPr="00E27964">
              <w:tab/>
              <w:t>IF A.4.1-1/1 AND (A.4.1-3/1 OR A.4.1-3/2 OR A.4.1-3/3 OR A.4.1-3/5) AND A.4.3.2-1/39 AND A.4.3.2-1/40 AND (NOT A.4.3.9-1/2 AND A.4.3.1-7a/2) THEN R ELSE N/A</w:t>
            </w:r>
          </w:p>
        </w:tc>
      </w:tr>
      <w:tr w:rsidR="002C5209" w:rsidRPr="00E27964" w14:paraId="1A8504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79AF" w14:textId="77777777" w:rsidR="002C5209" w:rsidRPr="00E27964" w:rsidRDefault="002C5209" w:rsidP="00F2307D">
            <w:pPr>
              <w:pStyle w:val="TAN"/>
              <w:rPr>
                <w:lang w:eastAsia="zh-CN"/>
              </w:rPr>
            </w:pPr>
            <w:r w:rsidRPr="00E27964">
              <w:t>C077</w:t>
            </w:r>
            <w:r w:rsidRPr="00E27964">
              <w:tab/>
              <w:t>IF A.4.1-1/2 AND (A.4.1-3/1 OR A.4.1-3/2 OR A.4.1-3/3 OR A.4.1-3/5) AND A.4.3.2-1/39 AND A.4.3.2-1/40 AND A.4.3.1-7a/3 THEN R ELSE N/A</w:t>
            </w:r>
          </w:p>
        </w:tc>
        <w:bookmarkEnd w:id="14"/>
      </w:tr>
      <w:tr w:rsidR="002C5209" w:rsidRPr="00E27964" w14:paraId="192D40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36B" w14:textId="77777777" w:rsidR="002C5209" w:rsidRPr="00E27964" w:rsidRDefault="002C5209" w:rsidP="00F2307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2C5209" w:rsidRPr="00E27964" w14:paraId="0C6696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AA63" w14:textId="77777777" w:rsidR="002C5209" w:rsidRPr="00E27964" w:rsidRDefault="002C5209" w:rsidP="00F2307D">
            <w:pPr>
              <w:pStyle w:val="TAN"/>
              <w:rPr>
                <w:lang w:eastAsia="zh-CN"/>
              </w:rPr>
            </w:pPr>
            <w:r w:rsidRPr="00E27964">
              <w:rPr>
                <w:lang w:eastAsia="zh-CN"/>
              </w:rPr>
              <w:t>C079</w:t>
            </w:r>
            <w:r w:rsidRPr="00E27964">
              <w:rPr>
                <w:lang w:eastAsia="zh-CN"/>
              </w:rPr>
              <w:tab/>
            </w:r>
            <w:r w:rsidRPr="00E27964">
              <w:t>IF A.4.1-1/3 AND A.4.1-2/7 THEN R ELSE N/A</w:t>
            </w:r>
          </w:p>
        </w:tc>
      </w:tr>
      <w:tr w:rsidR="002C5209" w:rsidRPr="00E27964" w14:paraId="477B42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65E44" w14:textId="77777777" w:rsidR="002C5209" w:rsidRPr="00E27964" w:rsidRDefault="002C5209" w:rsidP="00F2307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2C5209" w:rsidRPr="00E27964" w14:paraId="11BC7D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97C6" w14:textId="77777777" w:rsidR="002C5209" w:rsidRPr="00E27964" w:rsidRDefault="002C5209" w:rsidP="00F2307D">
            <w:pPr>
              <w:pStyle w:val="TAN"/>
              <w:rPr>
                <w:lang w:eastAsia="zh-CN"/>
              </w:rPr>
            </w:pPr>
            <w:r w:rsidRPr="00E27964">
              <w:rPr>
                <w:lang w:eastAsia="zh-CN"/>
              </w:rPr>
              <w:t>C079b</w:t>
            </w:r>
            <w:r w:rsidRPr="00E27964">
              <w:rPr>
                <w:lang w:eastAsia="zh-CN"/>
              </w:rPr>
              <w:tab/>
            </w:r>
            <w:r w:rsidRPr="00E27964">
              <w:t>IF A.4.1-1/3 AND A.4.1-2/7 AND A.4.3.10-1/25 THEN R ELSE N/A</w:t>
            </w:r>
          </w:p>
        </w:tc>
      </w:tr>
      <w:tr w:rsidR="002C5209" w:rsidRPr="00E27964" w14:paraId="00F490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065F8" w14:textId="77777777" w:rsidR="002C5209" w:rsidRPr="00E27964" w:rsidRDefault="002C5209" w:rsidP="00F2307D">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2C5209" w:rsidRPr="00E27964" w14:paraId="368F1A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764B4" w14:textId="77777777" w:rsidR="002C5209" w:rsidRPr="00E27964" w:rsidRDefault="002C5209" w:rsidP="00F2307D">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2C5209" w:rsidRPr="00E27964" w14:paraId="67CB52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D634" w14:textId="77777777" w:rsidR="002C5209" w:rsidRPr="00E27964" w:rsidRDefault="002C5209" w:rsidP="00F2307D">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2C5209" w:rsidRPr="00E27964" w14:paraId="4184C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A8D89" w14:textId="77777777" w:rsidR="002C5209" w:rsidRPr="00E27964" w:rsidRDefault="002C5209" w:rsidP="00F2307D">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2C5209" w:rsidRPr="00E27964" w14:paraId="57464E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9588" w14:textId="77777777" w:rsidR="002C5209" w:rsidRPr="00E27964" w:rsidRDefault="002C5209" w:rsidP="00F2307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2C5209" w:rsidRPr="00E27964" w14:paraId="07D8CB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A63A" w14:textId="77777777" w:rsidR="002C5209" w:rsidRPr="00E27964" w:rsidRDefault="002C5209" w:rsidP="00F2307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2C5209" w:rsidRPr="00E27964" w14:paraId="024902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EBBA" w14:textId="77777777" w:rsidR="002C5209" w:rsidRPr="00E27964" w:rsidRDefault="002C5209" w:rsidP="00F2307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2C5209" w:rsidRPr="00E27964" w14:paraId="018ADE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5CB73" w14:textId="77777777" w:rsidR="002C5209" w:rsidRPr="00E27964" w:rsidRDefault="002C5209" w:rsidP="00F2307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2C5209" w:rsidRPr="00E27964" w14:paraId="7B1123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8A9A6" w14:textId="77777777" w:rsidR="002C5209" w:rsidRPr="00E27964" w:rsidRDefault="002C5209" w:rsidP="00F2307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2C5209" w:rsidRPr="00E27964" w14:paraId="30FE4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5A455" w14:textId="77777777" w:rsidR="002C5209" w:rsidRPr="00E27964" w:rsidRDefault="002C5209" w:rsidP="00F2307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2C5209" w:rsidRPr="00E27964" w14:paraId="460814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73D2" w14:textId="77777777" w:rsidR="002C5209" w:rsidRPr="00E27964" w:rsidRDefault="002C5209" w:rsidP="00F2307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2C5209" w:rsidRPr="00E27964" w14:paraId="7C4EFF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6A0AE" w14:textId="77777777" w:rsidR="002C5209" w:rsidRPr="00E27964" w:rsidRDefault="002C5209" w:rsidP="00F2307D">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2C5209" w:rsidRPr="00E27964" w14:paraId="40B8F0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14AB" w14:textId="77777777" w:rsidR="002C5209" w:rsidRPr="00E27964" w:rsidRDefault="002C5209" w:rsidP="00F2307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2C5209" w:rsidRPr="00E27964" w14:paraId="7EB676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002D" w14:textId="77777777" w:rsidR="002C5209" w:rsidRPr="00E27964" w:rsidRDefault="002C5209" w:rsidP="00F2307D">
            <w:pPr>
              <w:pStyle w:val="TAN"/>
              <w:rPr>
                <w:rFonts w:eastAsia="SimSun"/>
                <w:lang w:eastAsia="zh-CN"/>
              </w:rPr>
            </w:pPr>
            <w:r w:rsidRPr="00E27964">
              <w:rPr>
                <w:rFonts w:eastAsia="SimSun"/>
                <w:lang w:eastAsia="zh-CN"/>
              </w:rPr>
              <w:lastRenderedPageBreak/>
              <w:t>C085b</w:t>
            </w:r>
            <w:r w:rsidRPr="00E27964">
              <w:rPr>
                <w:rFonts w:eastAsia="SimSun"/>
                <w:lang w:eastAsia="zh-CN"/>
              </w:rPr>
              <w:tab/>
            </w:r>
            <w:r w:rsidRPr="00E27964">
              <w:t>IF (A.4.1-1/1 OR A.4.1-1/2) AND A.4.1-2/7 AND A.4.1-3/1 AND A.4.3.6-1/41 AND A.4.3.2-1/64 AND A.4.3.2-1/65 AND A.4.3.5-1/1 AND A.4.3.2-1/139 THEN R ELSE N/A</w:t>
            </w:r>
          </w:p>
        </w:tc>
      </w:tr>
      <w:tr w:rsidR="002C5209" w:rsidRPr="00E27964" w14:paraId="33DDC1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E952D" w14:textId="77777777" w:rsidR="002C5209" w:rsidRPr="00E27964" w:rsidRDefault="002C5209" w:rsidP="00F2307D">
            <w:pPr>
              <w:pStyle w:val="TAN"/>
              <w:rPr>
                <w:rFonts w:eastAsia="SimSun"/>
                <w:lang w:eastAsia="zh-CN"/>
              </w:rPr>
            </w:pPr>
            <w:r w:rsidRPr="00E27964">
              <w:t>C086</w:t>
            </w:r>
            <w:r w:rsidRPr="00E27964">
              <w:tab/>
              <w:t>IF ((A.4.1-1/1 AND [10]A.4.1-1/1) OR (A.4.1-1/1 AND [10]A.4.1-1/2) OR (A.4.1-1/2 AND [10]A.4.1-1/1) OR (A.4.1-1/2 AND [10]A.4.1-1/2)) AND A.4.1-2/7 THEN R ELSE N/A</w:t>
            </w:r>
          </w:p>
        </w:tc>
      </w:tr>
      <w:tr w:rsidR="002C5209" w:rsidRPr="00E27964" w14:paraId="76CE8B1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DE95D" w14:textId="77777777" w:rsidR="002C5209" w:rsidRPr="00E27964" w:rsidRDefault="002C5209" w:rsidP="00F2307D">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2C5209" w:rsidRPr="00E27964" w:rsidDel="00142FC1" w14:paraId="5F7AB7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10A7" w14:textId="77777777" w:rsidR="002C5209" w:rsidRPr="00E27964" w:rsidDel="00142FC1" w:rsidRDefault="002C5209" w:rsidP="00F2307D">
            <w:pPr>
              <w:pStyle w:val="TAN"/>
            </w:pPr>
            <w:r w:rsidRPr="00E27964">
              <w:t>C087</w:t>
            </w:r>
            <w:r w:rsidRPr="00E27964">
              <w:tab/>
              <w:t>Void</w:t>
            </w:r>
          </w:p>
        </w:tc>
      </w:tr>
      <w:tr w:rsidR="002C5209" w:rsidRPr="00E27964" w14:paraId="04AE6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F3199" w14:textId="77777777" w:rsidR="002C5209" w:rsidRPr="00E27964" w:rsidRDefault="002C5209" w:rsidP="00F2307D">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2C5209" w:rsidRPr="00E27964" w14:paraId="3C5926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39E0" w14:textId="77777777" w:rsidR="002C5209" w:rsidRPr="00E27964" w:rsidRDefault="002C5209" w:rsidP="00F2307D">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2C5209" w:rsidRPr="00E27964" w14:paraId="41F2C0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6C8D1" w14:textId="77777777" w:rsidR="002C5209" w:rsidRPr="00E27964" w:rsidRDefault="002C5209" w:rsidP="00F2307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2C5209" w:rsidRPr="00E27964" w14:paraId="5EED0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5D8DB" w14:textId="77777777" w:rsidR="002C5209" w:rsidRPr="00E27964" w:rsidRDefault="002C5209" w:rsidP="00F2307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2C5209" w:rsidRPr="00E27964" w14:paraId="4B1086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49AB9" w14:textId="77777777" w:rsidR="002C5209" w:rsidRPr="00E27964" w:rsidRDefault="002C5209" w:rsidP="00F2307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2C5209" w:rsidRPr="00E27964" w14:paraId="03C18F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94C51" w14:textId="77777777" w:rsidR="002C5209" w:rsidRPr="00E27964" w:rsidRDefault="002C5209" w:rsidP="00F2307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2C5209" w:rsidRPr="00E27964" w14:paraId="610A6C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7C918" w14:textId="77777777" w:rsidR="002C5209" w:rsidRPr="00E27964" w:rsidRDefault="002C5209" w:rsidP="00F2307D">
            <w:pPr>
              <w:pStyle w:val="TAN"/>
            </w:pPr>
            <w:r w:rsidRPr="00E27964">
              <w:t>C094</w:t>
            </w:r>
            <w:r w:rsidRPr="00E27964">
              <w:tab/>
              <w:t>IF ((A.4.1-1/1 AND A.4.1-1/1) OR (A.4.1-1/1 AND A.4.1-1/2) OR (A.4.1-1/2 AND A.4.1-1/1) OR (A.4.1-1/2 AND A.4.1-1/2)) AND A.4.1-3/1 AND A.4.3.6-1/45 THEN R ELSE N/A</w:t>
            </w:r>
          </w:p>
        </w:tc>
      </w:tr>
      <w:tr w:rsidR="002C5209" w:rsidRPr="00E27964" w14:paraId="347989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6E26" w14:textId="77777777" w:rsidR="002C5209" w:rsidRPr="00E27964" w:rsidRDefault="002C5209" w:rsidP="00F2307D">
            <w:pPr>
              <w:pStyle w:val="TAN"/>
            </w:pPr>
            <w:r w:rsidRPr="00E27964">
              <w:t>C095</w:t>
            </w:r>
            <w:r w:rsidRPr="00E27964">
              <w:tab/>
              <w:t>IF A.4.1-1/2 AND A.4.1-2/8 AND A.4.1-3/1 AND A.4.3.6-1/45 THEN R ELSE N/A</w:t>
            </w:r>
          </w:p>
        </w:tc>
      </w:tr>
      <w:tr w:rsidR="002C5209" w:rsidRPr="00E27964" w14:paraId="487B6A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2FAC7" w14:textId="5A034435" w:rsidR="002C5209" w:rsidRPr="00E27964" w:rsidRDefault="002C5209" w:rsidP="00F2307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2C5209" w:rsidRPr="00E27964" w14:paraId="1F0A8D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A3185" w14:textId="77777777" w:rsidR="002C5209" w:rsidRPr="00E27964" w:rsidRDefault="002C5209" w:rsidP="00F2307D">
            <w:pPr>
              <w:pStyle w:val="TAN"/>
            </w:pPr>
            <w:r w:rsidRPr="00E27964">
              <w:t>C096</w:t>
            </w:r>
            <w:r w:rsidRPr="00E27964">
              <w:tab/>
              <w:t>IF ((A.4.1-1/1 OR A.4.1-1/2) AND [10] A.4.1-1/3) THEN R ELSE N/A</w:t>
            </w:r>
          </w:p>
        </w:tc>
      </w:tr>
      <w:tr w:rsidR="002C5209" w:rsidRPr="00E27964" w14:paraId="4D6C11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21DBF" w14:textId="77777777" w:rsidR="002C5209" w:rsidRPr="00E27964" w:rsidRDefault="002C5209" w:rsidP="00F2307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2C5209" w:rsidRPr="00E27964" w14:paraId="300991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01B7" w14:textId="77777777" w:rsidR="002C5209" w:rsidRPr="00E27964" w:rsidRDefault="002C5209" w:rsidP="00F2307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2C5209" w:rsidRPr="00E27964" w14:paraId="07F74A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2111C" w14:textId="77777777" w:rsidR="002C5209" w:rsidRPr="00E27964" w:rsidRDefault="002C5209" w:rsidP="00F2307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2C5209" w:rsidRPr="00E27964" w14:paraId="5941403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3C26" w14:textId="77777777" w:rsidR="002C5209" w:rsidRPr="00E27964" w:rsidRDefault="002C5209" w:rsidP="00F2307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2C5209" w:rsidRPr="00E27964" w14:paraId="70DAB6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6F18" w14:textId="77777777" w:rsidR="002C5209" w:rsidRPr="00E27964" w:rsidRDefault="002C5209" w:rsidP="00F2307D">
            <w:pPr>
              <w:pStyle w:val="TAN"/>
              <w:rPr>
                <w:lang w:eastAsia="zh-CN"/>
              </w:rPr>
            </w:pPr>
            <w:r w:rsidRPr="00E27964">
              <w:rPr>
                <w:lang w:eastAsia="zh-CN"/>
              </w:rPr>
              <w:t>C100</w:t>
            </w:r>
            <w:r w:rsidRPr="00E27964">
              <w:rPr>
                <w:lang w:eastAsia="zh-CN"/>
              </w:rPr>
              <w:tab/>
            </w:r>
            <w:r w:rsidRPr="00E27964">
              <w:t>IF A.4.1-1/3 AND A.4.1-2/7 AND A.4.3.10-1/3 THEN R ELSE N/A</w:t>
            </w:r>
          </w:p>
        </w:tc>
      </w:tr>
      <w:tr w:rsidR="002C5209" w:rsidRPr="00E27964" w14:paraId="6D68EC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DCA5C" w14:textId="77777777" w:rsidR="002C5209" w:rsidRPr="00E27964" w:rsidRDefault="002C5209" w:rsidP="00F2307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2C5209" w:rsidRPr="00E27964" w14:paraId="710B21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56E9" w14:textId="77777777" w:rsidR="002C5209" w:rsidRPr="00E27964" w:rsidRDefault="002C5209" w:rsidP="00F2307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2C5209" w:rsidRPr="00E27964" w14:paraId="3F0EAF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EC07" w14:textId="77777777" w:rsidR="002C5209" w:rsidRPr="00E27964" w:rsidRDefault="002C5209" w:rsidP="00F2307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2C5209" w:rsidRPr="00E27964" w14:paraId="07BB329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24483" w14:textId="77777777" w:rsidR="002C5209" w:rsidRPr="00E27964" w:rsidRDefault="002C5209" w:rsidP="00F2307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2C5209" w:rsidRPr="00E27964" w14:paraId="3A705F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01B34" w14:textId="77777777" w:rsidR="002C5209" w:rsidRPr="00E27964" w:rsidRDefault="002C5209" w:rsidP="00F2307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2C5209" w:rsidRPr="00E27964" w14:paraId="4B5E9F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4145" w14:textId="77777777" w:rsidR="002C5209" w:rsidRPr="00E27964" w:rsidRDefault="002C5209" w:rsidP="00F2307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2C5209" w:rsidRPr="00E27964" w14:paraId="013190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69FEA" w14:textId="77777777" w:rsidR="002C5209" w:rsidRPr="00E27964" w:rsidRDefault="002C5209" w:rsidP="00F2307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2C5209" w:rsidRPr="00E27964" w14:paraId="09441C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06233" w14:textId="77777777" w:rsidR="002C5209" w:rsidRPr="00E27964" w:rsidRDefault="002C5209" w:rsidP="00F2307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2C5209" w:rsidRPr="00E27964" w14:paraId="71E38F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764D2" w14:textId="77777777" w:rsidR="002C5209" w:rsidRPr="00E27964" w:rsidRDefault="002C5209" w:rsidP="00F2307D">
            <w:pPr>
              <w:pStyle w:val="TAN"/>
              <w:rPr>
                <w:lang w:eastAsia="zh-CN"/>
              </w:rPr>
            </w:pPr>
            <w:r w:rsidRPr="00E27964">
              <w:rPr>
                <w:lang w:eastAsia="zh-CN"/>
              </w:rPr>
              <w:lastRenderedPageBreak/>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2C5209" w:rsidRPr="00E27964" w14:paraId="6580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218D9" w14:textId="77777777" w:rsidR="002C5209" w:rsidRPr="00E27964" w:rsidRDefault="002C5209" w:rsidP="00F2307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2C5209" w:rsidRPr="00E27964" w14:paraId="358DB7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C34AC" w14:textId="77777777" w:rsidR="002C5209" w:rsidRPr="00E27964" w:rsidRDefault="002C5209" w:rsidP="00F2307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2C5209" w:rsidRPr="00E27964" w14:paraId="364259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D2F" w14:textId="77777777" w:rsidR="002C5209" w:rsidRPr="00E27964" w:rsidRDefault="002C5209" w:rsidP="00F2307D">
            <w:pPr>
              <w:pStyle w:val="TAN"/>
            </w:pPr>
            <w:r w:rsidRPr="00E27964">
              <w:t>C111a</w:t>
            </w:r>
            <w:r w:rsidRPr="00E27964">
              <w:tab/>
              <w:t>IF A.4.1-1/1 AND A.4.1-2/9 AND A.4.1-3/1 AND A.4.4-1/17 AND A.4.3.2-1/31 AND A.4.3.2-1/57 THEN R ELSE N/A</w:t>
            </w:r>
          </w:p>
        </w:tc>
      </w:tr>
      <w:tr w:rsidR="002C5209" w:rsidRPr="00E27964" w14:paraId="0B482A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FFE36" w14:textId="77777777" w:rsidR="002C5209" w:rsidRPr="00E27964" w:rsidRDefault="002C5209" w:rsidP="00F2307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2C5209" w:rsidRPr="00E27964" w14:paraId="5F48913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E8B08" w14:textId="77777777" w:rsidR="002C5209" w:rsidRPr="00E27964" w:rsidRDefault="002C5209" w:rsidP="00F2307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2C5209" w:rsidRPr="00E27964" w14:paraId="258B7A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7C69D" w14:textId="77777777" w:rsidR="002C5209" w:rsidRPr="00E27964" w:rsidRDefault="002C5209" w:rsidP="00F2307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2C5209" w:rsidRPr="00E27964" w14:paraId="3E0B68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0D48" w14:textId="77777777" w:rsidR="002C5209" w:rsidRPr="00E27964" w:rsidRDefault="002C5209" w:rsidP="00F2307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2C5209" w:rsidRPr="00E27964" w14:paraId="593809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D80EE" w14:textId="77777777" w:rsidR="002C5209" w:rsidRPr="00E27964" w:rsidRDefault="002C5209" w:rsidP="00F2307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2C5209" w:rsidRPr="00E27964" w14:paraId="50DD7D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66FB" w14:textId="77777777" w:rsidR="002C5209" w:rsidRPr="00E27964" w:rsidRDefault="002C5209" w:rsidP="00F2307D">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2C5209" w:rsidRPr="00E27964" w14:paraId="25032A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176B0" w14:textId="77777777" w:rsidR="002C5209" w:rsidRPr="00E27964" w:rsidRDefault="002C5209" w:rsidP="00F2307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2C5209" w:rsidRPr="00E27964" w14:paraId="34394E1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9FF06" w14:textId="77777777" w:rsidR="002C5209" w:rsidRPr="00E27964" w:rsidRDefault="002C5209" w:rsidP="00F2307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2C5209" w:rsidRPr="00E27964" w14:paraId="7FFB954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68C93" w14:textId="77777777" w:rsidR="002C5209" w:rsidRPr="00E27964" w:rsidRDefault="002C5209" w:rsidP="00F2307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2C5209" w:rsidRPr="00E27964" w14:paraId="7BDA70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BAA20" w14:textId="77777777" w:rsidR="002C5209" w:rsidRPr="00E27964" w:rsidRDefault="002C5209" w:rsidP="00F2307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2C5209" w:rsidRPr="00E27964" w14:paraId="1E26A2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A41B0" w14:textId="77777777" w:rsidR="002C5209" w:rsidRPr="00E27964" w:rsidRDefault="002C5209" w:rsidP="00F2307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2C5209" w:rsidRPr="00E27964" w14:paraId="246062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C3C" w14:textId="77777777" w:rsidR="002C5209" w:rsidRPr="00E27964" w:rsidRDefault="002C5209" w:rsidP="00F2307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2C5209" w:rsidRPr="00E27964" w14:paraId="304880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D37F5" w14:textId="77777777" w:rsidR="002C5209" w:rsidRPr="00E27964" w:rsidRDefault="002C5209" w:rsidP="00F2307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2C5209" w:rsidRPr="00E27964" w14:paraId="3EEEC5D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A828A" w14:textId="77777777" w:rsidR="002C5209" w:rsidRPr="00E27964" w:rsidRDefault="002C5209" w:rsidP="00F2307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2C5209" w:rsidRPr="00E27964" w14:paraId="009430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9B867" w14:textId="77777777" w:rsidR="002C5209" w:rsidRPr="00E27964" w:rsidRDefault="002C5209" w:rsidP="00F2307D">
            <w:pPr>
              <w:pStyle w:val="TAN"/>
            </w:pPr>
            <w:r w:rsidRPr="00E27964">
              <w:t>C117</w:t>
            </w:r>
            <w:r w:rsidRPr="00E27964">
              <w:tab/>
              <w:t>IF A.4.1-1/2 AND (A.4.1-3/1 OR A.4.1-3/2 OR A.4.1-3/3 OR A.4.1-3/5) AND A.4.3.2-1/61 AND A.4.3.1-7a/1 AND NOT A.4.3.1-7a/3 THEN R ELSE N/A</w:t>
            </w:r>
          </w:p>
        </w:tc>
      </w:tr>
      <w:tr w:rsidR="002C5209" w:rsidRPr="00E27964" w14:paraId="7D9799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CD802" w14:textId="77777777" w:rsidR="002C5209" w:rsidRPr="00E27964" w:rsidRDefault="002C5209" w:rsidP="00F2307D">
            <w:pPr>
              <w:pStyle w:val="TAN"/>
            </w:pPr>
            <w:r w:rsidRPr="00E27964">
              <w:t>C118</w:t>
            </w:r>
            <w:r w:rsidRPr="00E27964">
              <w:tab/>
              <w:t>IF A.4.1-1/1 AND (A.4.1-3/1 OR A.4.1-3/2 OR A.4.1-3/3 OR A.4.1-3/5) AND A.4.3.2-1/61 AND (NOT A.4.3.9-1/2 AND A.4.3.1-7a/2) THEN R ELSE N/A</w:t>
            </w:r>
          </w:p>
        </w:tc>
      </w:tr>
      <w:tr w:rsidR="002C5209" w:rsidRPr="00E27964" w14:paraId="030A1D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C0720" w14:textId="77777777" w:rsidR="002C5209" w:rsidRPr="00E27964" w:rsidRDefault="002C5209" w:rsidP="00F2307D">
            <w:pPr>
              <w:pStyle w:val="TAN"/>
            </w:pPr>
            <w:r w:rsidRPr="00E27964">
              <w:t>C119</w:t>
            </w:r>
            <w:r w:rsidRPr="00E27964">
              <w:tab/>
              <w:t>IF A.4.1-1/2 AND (A.4.1-3/1 OR A.4.1-3/2 OR A.4.1-3/3 OR A.4.1-3/5) AND A.4.3.2-1/61 AND A.4.3.1-7a/3 THEN R ELSE N/A</w:t>
            </w:r>
          </w:p>
        </w:tc>
      </w:tr>
      <w:tr w:rsidR="002C5209" w:rsidRPr="00E27964" w14:paraId="662EE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FA" w14:textId="77777777" w:rsidR="002C5209" w:rsidRPr="00E27964" w:rsidRDefault="002C5209" w:rsidP="00F2307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2C5209" w:rsidRPr="00E27964" w14:paraId="3F2795A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48AA5" w14:textId="77777777" w:rsidR="002C5209" w:rsidRPr="00E27964" w:rsidRDefault="002C5209" w:rsidP="00F2307D">
            <w:pPr>
              <w:pStyle w:val="TAN"/>
            </w:pPr>
            <w:r w:rsidRPr="00E27964">
              <w:lastRenderedPageBreak/>
              <w:t>C121</w:t>
            </w:r>
            <w:r w:rsidRPr="00E27964">
              <w:tab/>
              <w:t>IF A.4.1-1/1 AND (A.4.1-3/1 OR A.4.1-3/2 OR A.4.1-3/3 OR A.4.1-3/5) AND A.4.3.2-1/62 AND A.4.3.1-7a/1 AND NOT A.4.3.1-7a/2 THEN R ELSE N/A</w:t>
            </w:r>
          </w:p>
        </w:tc>
      </w:tr>
      <w:tr w:rsidR="002C5209" w:rsidRPr="00E27964" w14:paraId="796F7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462CE" w14:textId="77777777" w:rsidR="002C5209" w:rsidRPr="00E27964" w:rsidRDefault="002C5209" w:rsidP="00F2307D">
            <w:pPr>
              <w:pStyle w:val="TAN"/>
            </w:pPr>
            <w:r w:rsidRPr="00E27964">
              <w:t>C122</w:t>
            </w:r>
            <w:r w:rsidRPr="00E27964">
              <w:tab/>
              <w:t>IF A.4.1-1/2 AND (A.4.1-3/1 OR A.4.1-3/2 OR A.4.1-3/3 OR A.4.1-3/5) AND A.4.3.2-1/12 AND A.4.3.2-1/39 AND A.4.3.1-7a/1 AND NOT A.4.3.1-7a/3 THEN R ELSE N/A</w:t>
            </w:r>
          </w:p>
        </w:tc>
      </w:tr>
      <w:tr w:rsidR="002C5209" w:rsidRPr="00E27964" w14:paraId="6B5A45C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A185" w14:textId="77777777" w:rsidR="002C5209" w:rsidRPr="00E27964" w:rsidRDefault="002C5209" w:rsidP="00F2307D">
            <w:pPr>
              <w:pStyle w:val="TAN"/>
            </w:pPr>
            <w:r w:rsidRPr="00E27964">
              <w:t>C123</w:t>
            </w:r>
            <w:r w:rsidRPr="00E27964">
              <w:tab/>
              <w:t>IF A.4.1-1/2 AND (A.4.1-3/1 OR A.4.1-3/2 OR A.4.1-3/3 OR A.4.1-3/5) AND A.4.3.2-1/62 AND A.4.3.1-7a/1 AND NOT A.4.3.1-7a/3 THEN R ELSE N/A</w:t>
            </w:r>
          </w:p>
        </w:tc>
      </w:tr>
      <w:tr w:rsidR="002C5209" w:rsidRPr="00E27964" w14:paraId="17CEB0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2E02C" w14:textId="77777777" w:rsidR="002C5209" w:rsidRPr="00E27964" w:rsidRDefault="002C5209" w:rsidP="00F2307D">
            <w:pPr>
              <w:pStyle w:val="TAN"/>
            </w:pPr>
            <w:r w:rsidRPr="00E27964">
              <w:t>C124</w:t>
            </w:r>
            <w:r w:rsidRPr="00E27964">
              <w:tab/>
              <w:t>IF A.4.1-1/1 AND (A.4.1-3/1 OR A.4.1-3/2 OR A.4.1-3/3 OR A.4.1-3/5) AND A.4.3.2-1/12 AND A.4.3.2-1/39 AND (NOT A.4.3.9-1/2 AND A.4.3.1-7a/2) THEN R ELSE N/A</w:t>
            </w:r>
          </w:p>
        </w:tc>
      </w:tr>
      <w:tr w:rsidR="002C5209" w:rsidRPr="00E27964" w14:paraId="216D7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816BE" w14:textId="77777777" w:rsidR="002C5209" w:rsidRPr="00E27964" w:rsidRDefault="002C5209" w:rsidP="00F2307D">
            <w:pPr>
              <w:pStyle w:val="TAN"/>
            </w:pPr>
            <w:r w:rsidRPr="00E27964">
              <w:t>C125</w:t>
            </w:r>
            <w:r w:rsidRPr="00E27964">
              <w:tab/>
              <w:t>IF A.4.1-1/2 AND (A.4.1-3/1 OR A.4.1-3/2 OR A.4.1-3/3 OR A.4.1-3/5) AND A.4.3.2-1/12 AND A.4.3.2-1/39 AND A.4.3.1-7a/3 THEN R ELSE N/A</w:t>
            </w:r>
          </w:p>
        </w:tc>
      </w:tr>
      <w:tr w:rsidR="002C5209" w:rsidRPr="00E27964" w14:paraId="52C0C7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B4EF3" w14:textId="77777777" w:rsidR="002C5209" w:rsidRPr="00E27964" w:rsidRDefault="002C5209" w:rsidP="00F2307D">
            <w:pPr>
              <w:pStyle w:val="TAN"/>
            </w:pPr>
            <w:r w:rsidRPr="00E27964">
              <w:t>C126</w:t>
            </w:r>
            <w:r w:rsidRPr="00E27964">
              <w:tab/>
              <w:t>IF A.4.1-1/2 AND A.4.1-2/8 AND (A.4.1-3/1 OR A.4.1-3/2 OR A.4.1-3/3 OR A.4.1-3/5) and A.4.3.2-1/3 THEN R ELSE N/A</w:t>
            </w:r>
          </w:p>
        </w:tc>
      </w:tr>
      <w:tr w:rsidR="002C5209" w:rsidRPr="00E27964" w14:paraId="76864C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4D4D8" w14:textId="77777777" w:rsidR="002C5209" w:rsidRPr="00E27964" w:rsidRDefault="002C5209" w:rsidP="00F2307D">
            <w:pPr>
              <w:pStyle w:val="TAN"/>
            </w:pPr>
            <w:r w:rsidRPr="00E27964">
              <w:t>C126a</w:t>
            </w:r>
            <w:r w:rsidRPr="00E27964">
              <w:tab/>
              <w:t>IF (A.4.1-1/1 OR A.4.1-1/2) AND A.4.1-2/7 AND A.4.1-3/2 AND A.4.1-4/3 AND A.4.3.2B.2.0-2A/1 AND A.4.3.2-1/37 THEN R ELSE N/A</w:t>
            </w:r>
          </w:p>
        </w:tc>
      </w:tr>
      <w:tr w:rsidR="002C5209" w:rsidRPr="00E27964" w14:paraId="5FEDD0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F80D" w14:textId="77777777" w:rsidR="002C5209" w:rsidRPr="00E27964" w:rsidRDefault="002C5209" w:rsidP="00F2307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2C5209" w:rsidRPr="00E27964" w14:paraId="196DFB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29D6B" w14:textId="77777777" w:rsidR="002C5209" w:rsidRPr="00E27964" w:rsidRDefault="002C5209" w:rsidP="00F2307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2C5209" w:rsidRPr="00E27964" w14:paraId="6A5B5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55ADB" w14:textId="77777777" w:rsidR="002C5209" w:rsidRPr="00E27964" w:rsidRDefault="002C5209" w:rsidP="00F2307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2C5209" w:rsidRPr="00E27964" w14:paraId="165DAF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EB1F4" w14:textId="77777777" w:rsidR="002C5209" w:rsidRPr="00E27964" w:rsidRDefault="002C5209" w:rsidP="00F2307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4E230E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84A" w14:textId="77777777" w:rsidR="002C5209" w:rsidRPr="00E27964" w:rsidRDefault="002C5209" w:rsidP="00F2307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2C5209" w:rsidRPr="00E27964" w14:paraId="35B576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94BA" w14:textId="77777777" w:rsidR="002C5209" w:rsidRPr="00E27964" w:rsidRDefault="002C5209" w:rsidP="00F2307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2C5209" w:rsidRPr="00E27964" w14:paraId="42D9D3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033C" w14:textId="77777777" w:rsidR="002C5209" w:rsidRPr="00E27964" w:rsidRDefault="002C5209" w:rsidP="00F2307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2C5209" w:rsidRPr="00E27964" w14:paraId="3C442C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FA330" w14:textId="77777777" w:rsidR="002C5209" w:rsidRPr="00E27964" w:rsidRDefault="002C5209" w:rsidP="00F2307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2C5209" w:rsidRPr="00E27964" w14:paraId="0C3688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F1432" w14:textId="77777777" w:rsidR="002C5209" w:rsidRPr="00E27964" w:rsidRDefault="002C5209" w:rsidP="00F2307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2C5209" w:rsidRPr="00E27964" w14:paraId="04AA0E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60567" w14:textId="77777777" w:rsidR="002C5209" w:rsidRPr="00E27964" w:rsidRDefault="002C5209" w:rsidP="00F2307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7C3505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3B4F" w14:textId="77777777" w:rsidR="002C5209" w:rsidRPr="00E27964" w:rsidRDefault="002C5209" w:rsidP="00F2307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2C5209" w:rsidRPr="00E27964" w14:paraId="09846C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9B012" w14:textId="77777777" w:rsidR="002C5209" w:rsidRPr="00E27964" w:rsidRDefault="002C5209" w:rsidP="00F2307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7DBD21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0254" w14:textId="77777777" w:rsidR="002C5209" w:rsidRPr="00E27964" w:rsidRDefault="002C5209" w:rsidP="00F2307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2C5209" w:rsidRPr="00E27964" w14:paraId="0AF686A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00682" w14:textId="77777777" w:rsidR="002C5209" w:rsidRPr="00E27964" w:rsidRDefault="002C5209" w:rsidP="00F2307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2C5209" w:rsidRPr="00E27964" w14:paraId="3C07DC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EEA4" w14:textId="77777777" w:rsidR="002C5209" w:rsidRPr="00E27964" w:rsidRDefault="002C5209" w:rsidP="00F2307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2C5209" w:rsidRPr="00E27964" w14:paraId="031988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51CAB" w14:textId="77777777" w:rsidR="002C5209" w:rsidRPr="00E27964" w:rsidRDefault="002C5209" w:rsidP="00F2307D">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01CA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E5342" w14:textId="77777777" w:rsidR="002C5209" w:rsidRPr="00E27964" w:rsidRDefault="002C5209" w:rsidP="00F2307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066FB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B01B" w14:textId="77777777" w:rsidR="002C5209" w:rsidRPr="00E27964" w:rsidRDefault="002C5209" w:rsidP="00F2307D">
            <w:pPr>
              <w:pStyle w:val="TAN"/>
              <w:rPr>
                <w:lang w:eastAsia="zh-TW"/>
              </w:rPr>
            </w:pPr>
            <w:r w:rsidRPr="00E27964">
              <w:rPr>
                <w:lang w:eastAsia="zh-TW"/>
              </w:rPr>
              <w:lastRenderedPageBreak/>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27A11C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DE0C" w14:textId="77777777" w:rsidR="002C5209" w:rsidRPr="00E27964" w:rsidRDefault="002C5209" w:rsidP="00F2307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2C5209" w:rsidRPr="00E27964" w14:paraId="591F5F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3C452" w14:textId="77777777" w:rsidR="002C5209" w:rsidRPr="00E27964" w:rsidRDefault="002C5209" w:rsidP="00F2307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2C5209" w:rsidRPr="00E27964" w14:paraId="579B91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9FFE" w14:textId="77777777" w:rsidR="002C5209" w:rsidRPr="00E27964" w:rsidRDefault="002C5209" w:rsidP="00F2307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0D1BE7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3D26A" w14:textId="77777777" w:rsidR="002C5209" w:rsidRPr="00E27964" w:rsidRDefault="002C5209" w:rsidP="00F2307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2C5209" w:rsidRPr="00E27964" w14:paraId="3FE03C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B29" w14:textId="77777777" w:rsidR="002C5209" w:rsidRPr="00E27964" w:rsidRDefault="002C5209" w:rsidP="00F2307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6299E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2002" w14:textId="77777777" w:rsidR="002C5209" w:rsidRPr="00E27964" w:rsidRDefault="002C5209" w:rsidP="00F2307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151573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3F26" w14:textId="77777777" w:rsidR="002C5209" w:rsidRPr="00E27964" w:rsidRDefault="002C5209" w:rsidP="00F2307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2C5209" w:rsidRPr="00E27964" w14:paraId="23B431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B88F" w14:textId="77777777" w:rsidR="002C5209" w:rsidRPr="00E27964" w:rsidRDefault="002C5209" w:rsidP="00F2307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2C5209" w:rsidRPr="00E27964" w14:paraId="6575C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3B17" w14:textId="77777777" w:rsidR="002C5209" w:rsidRPr="00E27964" w:rsidRDefault="002C5209" w:rsidP="00F2307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2C5209" w:rsidRPr="00E27964" w14:paraId="4782C1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74519" w14:textId="77777777" w:rsidR="002C5209" w:rsidRPr="00E27964" w:rsidRDefault="002C5209" w:rsidP="00F2307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2A0AAA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4BEC" w14:textId="77777777" w:rsidR="002C5209" w:rsidRPr="00E27964" w:rsidRDefault="002C5209" w:rsidP="00F2307D">
            <w:pPr>
              <w:pStyle w:val="TAN"/>
              <w:rPr>
                <w:lang w:eastAsia="zh-CN"/>
              </w:rPr>
            </w:pPr>
            <w:r w:rsidRPr="00E27964">
              <w:rPr>
                <w:lang w:eastAsia="zh-TW"/>
              </w:rPr>
              <w:t>C147</w:t>
            </w:r>
            <w:r w:rsidRPr="00E27964">
              <w:tab/>
              <w:t>IF A.4.1-1/2 AND A.4.1-2/8 AND A.4.1-3/1 AND A.4.3.2-1/64 AND A.4.3.2-1/77 THEN R ELSE N/A</w:t>
            </w:r>
          </w:p>
        </w:tc>
      </w:tr>
      <w:tr w:rsidR="002C5209" w:rsidRPr="00E27964" w14:paraId="028C0E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CFCD3" w14:textId="77777777" w:rsidR="002C5209" w:rsidRPr="00E27964" w:rsidRDefault="002C5209" w:rsidP="00F2307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2C5209" w:rsidRPr="00E27964" w14:paraId="2C3EB0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623" w14:textId="77777777" w:rsidR="002C5209" w:rsidRPr="00E27964" w:rsidRDefault="002C5209" w:rsidP="00F2307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2C5209" w:rsidRPr="00E27964" w14:paraId="320F571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0F837" w14:textId="77777777" w:rsidR="002C5209" w:rsidRPr="00E27964" w:rsidRDefault="002C5209" w:rsidP="00F2307D">
            <w:pPr>
              <w:pStyle w:val="TAN"/>
            </w:pPr>
            <w:r w:rsidRPr="00E27964">
              <w:rPr>
                <w:lang w:eastAsia="zh-TW"/>
              </w:rPr>
              <w:t>C149</w:t>
            </w:r>
            <w:r w:rsidRPr="00E27964">
              <w:tab/>
              <w:t>IF (A.4.1-4/4 OR A.4.1-4/5) AND A.4.1-3/2 AND A.4.3.2-1/64 AND A.4.3.2-1/77 THEN R ELSE N/A</w:t>
            </w:r>
          </w:p>
        </w:tc>
      </w:tr>
      <w:tr w:rsidR="002C5209" w:rsidRPr="00E27964" w14:paraId="59E0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C9946" w14:textId="77777777" w:rsidR="002C5209" w:rsidRPr="00E27964" w:rsidRDefault="002C5209" w:rsidP="00F2307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2C5209" w:rsidRPr="00E27964" w14:paraId="42BCF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CED8" w14:textId="77777777" w:rsidR="002C5209" w:rsidRPr="00E27964" w:rsidRDefault="002C5209" w:rsidP="00F2307D">
            <w:pPr>
              <w:pStyle w:val="TAN"/>
              <w:rPr>
                <w:lang w:eastAsia="zh-CN"/>
              </w:rPr>
            </w:pPr>
            <w:r w:rsidRPr="00E27964">
              <w:rPr>
                <w:lang w:eastAsia="zh-TW"/>
              </w:rPr>
              <w:t>C151</w:t>
            </w:r>
            <w:r w:rsidRPr="00E27964">
              <w:tab/>
              <w:t>Void</w:t>
            </w:r>
          </w:p>
        </w:tc>
      </w:tr>
      <w:tr w:rsidR="002C5209" w:rsidRPr="00E27964" w14:paraId="4D22E79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373CC3"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2C5209" w:rsidRPr="00E27964" w14:paraId="712912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1B9B7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2C5209" w:rsidRPr="00E27964" w14:paraId="32E839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B6CD21"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2C5209" w:rsidRPr="00E27964" w14:paraId="0679E38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FBDDD5"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2C5209" w:rsidRPr="00E27964" w14:paraId="332949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9D5BC"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2C5209" w:rsidRPr="00E27964" w14:paraId="6692EA1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E8AF1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2C5209" w:rsidRPr="00E27964" w14:paraId="703013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2B462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2C5209" w:rsidRPr="00E27964" w14:paraId="776D4D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F99D4" w14:textId="77777777" w:rsidR="002C5209" w:rsidRPr="00E27964" w:rsidRDefault="002C5209" w:rsidP="00F2307D">
            <w:pPr>
              <w:pStyle w:val="TAN"/>
              <w:rPr>
                <w:rFonts w:cs="Arial"/>
                <w:lang w:eastAsia="zh-CN"/>
              </w:rPr>
            </w:pPr>
            <w:r w:rsidRPr="00E27964">
              <w:rPr>
                <w:rFonts w:cs="Arial"/>
                <w:lang w:eastAsia="zh-CN"/>
              </w:rPr>
              <w:lastRenderedPageBreak/>
              <w:t>C156</w:t>
            </w:r>
            <w:r w:rsidRPr="00E27964">
              <w:rPr>
                <w:rFonts w:cs="Arial"/>
                <w:lang w:eastAsia="zh-CN"/>
              </w:rPr>
              <w:tab/>
            </w:r>
            <w:r w:rsidRPr="00E27964">
              <w:t>IF (A.4.1-1/1 OR A.4.1-1/2) AND A.4.1-2/7 AND A.4.1-3/1 AND A.4.3.2-1/79 AND NOT A.4.3.2-1/84 THEN R ELSE N/A</w:t>
            </w:r>
          </w:p>
        </w:tc>
      </w:tr>
      <w:tr w:rsidR="002C5209" w:rsidRPr="00E27964" w14:paraId="6DADCE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0FEDA" w14:textId="77777777" w:rsidR="002C5209" w:rsidRPr="00E27964" w:rsidRDefault="002C5209" w:rsidP="00F2307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2C5209" w:rsidRPr="00E27964" w14:paraId="25E627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4C5" w14:textId="77777777" w:rsidR="002C5209" w:rsidRPr="00E27964" w:rsidRDefault="002C5209" w:rsidP="00F2307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5" w:name="OLE_LINK1"/>
            <w:r w:rsidRPr="00E27964">
              <w:t>THEN R ELSE N/A</w:t>
            </w:r>
            <w:bookmarkEnd w:id="15"/>
          </w:p>
        </w:tc>
      </w:tr>
      <w:tr w:rsidR="002C5209" w:rsidRPr="00E27964" w14:paraId="3B362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82A2" w14:textId="77777777" w:rsidR="002C5209" w:rsidRPr="00E27964" w:rsidRDefault="002C5209" w:rsidP="00F2307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2C5209" w:rsidRPr="00E27964" w14:paraId="06EFE10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9D00" w14:textId="77777777" w:rsidR="002C5209" w:rsidRPr="00E27964" w:rsidRDefault="002C5209" w:rsidP="00F2307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2C5209" w:rsidRPr="00E27964" w14:paraId="7D757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926E2" w14:textId="77777777" w:rsidR="002C5209" w:rsidRPr="00E27964" w:rsidRDefault="002C5209" w:rsidP="00F2307D">
            <w:pPr>
              <w:pStyle w:val="TAN"/>
              <w:rPr>
                <w:rFonts w:cs="Arial"/>
                <w:lang w:eastAsia="zh-CN"/>
              </w:rPr>
            </w:pPr>
            <w:r w:rsidRPr="00E27964">
              <w:rPr>
                <w:rFonts w:cs="Arial"/>
                <w:lang w:eastAsia="zh-CN"/>
              </w:rPr>
              <w:t>C161</w:t>
            </w:r>
            <w:r w:rsidRPr="00E27964">
              <w:tab/>
              <w:t>IF (A.4.1-4/4 OR A.4.1-4/5) AND A.4.1-3/2 AND A.4.3.6-1/41a THEN R ELSE N/A</w:t>
            </w:r>
          </w:p>
        </w:tc>
      </w:tr>
      <w:tr w:rsidR="002C5209" w:rsidRPr="00E27964" w14:paraId="1DBCD0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21CEF" w14:textId="77777777" w:rsidR="002C5209" w:rsidRPr="00E27964" w:rsidRDefault="002C5209" w:rsidP="00F2307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2C5209" w:rsidRPr="00E27964" w14:paraId="654FDB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2944A" w14:textId="77777777" w:rsidR="002C5209" w:rsidRPr="00E27964" w:rsidRDefault="002C5209" w:rsidP="00F2307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2C5209" w:rsidRPr="00E27964" w14:paraId="4F5A2A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5EBF7" w14:textId="77777777" w:rsidR="002C5209" w:rsidRPr="00E27964" w:rsidRDefault="002C5209" w:rsidP="00F2307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2C5209" w:rsidRPr="00E27964" w14:paraId="207D621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7FE23" w14:textId="77777777" w:rsidR="002C5209" w:rsidRPr="00E27964" w:rsidRDefault="002C5209" w:rsidP="00F2307D">
            <w:pPr>
              <w:pStyle w:val="TAN"/>
              <w:rPr>
                <w:rFonts w:cs="Arial"/>
                <w:lang w:eastAsia="zh-CN"/>
              </w:rPr>
            </w:pPr>
            <w:r w:rsidRPr="00E27964">
              <w:rPr>
                <w:rFonts w:cs="Arial"/>
                <w:lang w:eastAsia="zh-CN"/>
              </w:rPr>
              <w:t>C164</w:t>
            </w:r>
            <w:r w:rsidRPr="00E27964">
              <w:tab/>
              <w:t>IF (A.4.1-1/2 AND A.4.1-2/8 AND A.4.1-3/1) AND A.4.3.6-1/41a THEN R ELSE N/A</w:t>
            </w:r>
          </w:p>
        </w:tc>
      </w:tr>
      <w:tr w:rsidR="002C5209" w:rsidRPr="00E27964" w14:paraId="77F211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592F" w14:textId="77777777" w:rsidR="002C5209" w:rsidRPr="00E27964" w:rsidRDefault="002C5209" w:rsidP="00F2307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2C5209" w:rsidRPr="00E27964" w14:paraId="38012D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BBDE8" w14:textId="77777777" w:rsidR="002C5209" w:rsidRPr="00E27964" w:rsidRDefault="002C5209" w:rsidP="00F2307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2C5209" w:rsidRPr="00E27964" w14:paraId="03C0554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9EEF1" w14:textId="77777777" w:rsidR="002C5209" w:rsidRPr="00E27964" w:rsidRDefault="002C5209" w:rsidP="00F2307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2C5209" w:rsidRPr="00E27964" w14:paraId="35B8139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3D0A6" w14:textId="77777777" w:rsidR="002C5209" w:rsidRPr="00E27964" w:rsidRDefault="002C5209" w:rsidP="00F2307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2C5209" w:rsidRPr="00E27964" w14:paraId="04A1F4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49D42" w14:textId="77777777" w:rsidR="002C5209" w:rsidRPr="00E27964" w:rsidRDefault="002C5209" w:rsidP="00F2307D">
            <w:pPr>
              <w:pStyle w:val="TAN"/>
            </w:pPr>
            <w:r w:rsidRPr="00E27964">
              <w:t>C169</w:t>
            </w:r>
            <w:r w:rsidRPr="00E27964">
              <w:tab/>
              <w:t>IF A.4.1-1/1 AND (A.4.1-3/1 OR A.4.1-3/2 OR A.4.1-3/3 OR A.4.1-3/5) AND A.4.3.2-1/62 AND (NOT A.4.3.9-1/2 AND A.4.3.1-7a/2) THEN R ELSE N/A</w:t>
            </w:r>
          </w:p>
        </w:tc>
      </w:tr>
      <w:tr w:rsidR="002C5209" w:rsidRPr="00E27964" w14:paraId="175C25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E82C8" w14:textId="77777777" w:rsidR="002C5209" w:rsidRPr="00E27964" w:rsidRDefault="002C5209" w:rsidP="00F2307D">
            <w:pPr>
              <w:pStyle w:val="TAN"/>
            </w:pPr>
            <w:r w:rsidRPr="00E27964">
              <w:t>C170</w:t>
            </w:r>
            <w:r w:rsidRPr="00E27964">
              <w:tab/>
              <w:t>IF A.4.1-1/2 AND (A.4.1-3/1 OR A.4.1-3/2 OR A.4.1-3/3 OR A.4.1-3/5) AND A.4.3.2-1/62 AND (NOT A.4.3.9-1/2 AND A.4.3.1-7a/3) THEN R ELSE N/A</w:t>
            </w:r>
          </w:p>
        </w:tc>
      </w:tr>
      <w:tr w:rsidR="002C5209" w:rsidRPr="00E27964" w14:paraId="289335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EB43" w14:textId="77777777" w:rsidR="002C5209" w:rsidRPr="00E27964" w:rsidRDefault="002C5209" w:rsidP="00F2307D">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2C5209" w:rsidRPr="00E27964" w14:paraId="779663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CC4CB" w14:textId="77777777" w:rsidR="002C5209" w:rsidRPr="00E27964" w:rsidRDefault="002C5209" w:rsidP="00F2307D">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2C5209" w:rsidRPr="00E27964" w14:paraId="1D9D63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EC6CC" w14:textId="77777777" w:rsidR="002C5209" w:rsidRPr="00E27964" w:rsidRDefault="002C5209" w:rsidP="00F2307D">
            <w:pPr>
              <w:pStyle w:val="TAN"/>
              <w:rPr>
                <w:lang w:eastAsia="zh-CN"/>
              </w:rPr>
            </w:pPr>
            <w:r w:rsidRPr="00E27964">
              <w:rPr>
                <w:lang w:eastAsia="zh-TW"/>
              </w:rPr>
              <w:t>C173</w:t>
            </w:r>
            <w:r w:rsidRPr="00E27964">
              <w:tab/>
              <w:t>IF (A.4.1-1/1 OR A.4.1-1/2) AND A.4.1-2/7 AND A.4.1-3/1 AND A.4.3.2-1/64 AND A.4.3.2-1/65 AND A.4.3.2-1/77 THEN R ELSE N/A</w:t>
            </w:r>
          </w:p>
        </w:tc>
      </w:tr>
      <w:tr w:rsidR="002C5209" w:rsidRPr="00E27964" w14:paraId="404A85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08065" w14:textId="77777777" w:rsidR="002C5209" w:rsidRPr="00E27964" w:rsidRDefault="002C5209" w:rsidP="00F2307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2C5209" w:rsidRPr="00E27964" w14:paraId="6D4732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EF4E" w14:textId="77777777" w:rsidR="002C5209" w:rsidRPr="00E27964" w:rsidRDefault="002C5209" w:rsidP="00F2307D">
            <w:pPr>
              <w:pStyle w:val="TAN"/>
            </w:pPr>
            <w:r w:rsidRPr="00E27964">
              <w:rPr>
                <w:lang w:eastAsia="zh-TW"/>
              </w:rPr>
              <w:t>C175</w:t>
            </w:r>
            <w:r w:rsidRPr="00E27964">
              <w:tab/>
              <w:t>IF (A.4.1-4/1 OR A.4.1-4/2 OR A.4.1-4/3 OR A.4.1-4/5) AND A.4.1-3/2 AND A.4.3.2-1/64 AND A.4.3.2-1/65 AND A.4.3.2-1/77 THEN R ELSE N/A</w:t>
            </w:r>
          </w:p>
        </w:tc>
      </w:tr>
      <w:tr w:rsidR="002C5209" w:rsidRPr="00E27964" w14:paraId="52E554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222FE" w14:textId="77777777" w:rsidR="002C5209" w:rsidRPr="00E27964" w:rsidRDefault="002C5209" w:rsidP="00F2307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2C5209" w:rsidRPr="00E27964" w14:paraId="0F601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C13D" w14:textId="77777777" w:rsidR="002C5209" w:rsidRPr="00E27964" w:rsidRDefault="002C5209" w:rsidP="00F2307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2C5209" w:rsidRPr="00E27964" w14:paraId="22C508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6595" w14:textId="77777777" w:rsidR="002C5209" w:rsidRPr="00E27964" w:rsidRDefault="002C5209" w:rsidP="00F2307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2C5209" w:rsidRPr="00E27964" w14:paraId="3CCA41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DAF7" w14:textId="77777777" w:rsidR="002C5209" w:rsidRPr="00E27964" w:rsidRDefault="002C5209" w:rsidP="00F2307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2C5209" w:rsidRPr="00E27964" w14:paraId="076335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6F9A" w14:textId="77777777" w:rsidR="002C5209" w:rsidRPr="00E27964" w:rsidRDefault="002C5209" w:rsidP="00F2307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2C5209" w:rsidRPr="00E27964" w14:paraId="4478866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1647B" w14:textId="77777777" w:rsidR="002C5209" w:rsidRPr="00E27964" w:rsidRDefault="002C5209" w:rsidP="00F2307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2C5209" w:rsidRPr="00E27964" w14:paraId="76EC5A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99880" w14:textId="77777777" w:rsidR="002C5209" w:rsidRPr="00E27964" w:rsidRDefault="002C5209" w:rsidP="00F2307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2C5209" w:rsidRPr="00E27964" w14:paraId="4E2DD4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28E66" w14:textId="77777777" w:rsidR="002C5209" w:rsidRPr="00E27964" w:rsidRDefault="002C5209" w:rsidP="00F2307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2C5209" w:rsidRPr="00E27964" w14:paraId="0DC22DA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70B88" w14:textId="77777777" w:rsidR="002C5209" w:rsidRPr="00E27964" w:rsidRDefault="002C5209" w:rsidP="00F2307D">
            <w:pPr>
              <w:pStyle w:val="TAN"/>
              <w:ind w:left="805" w:hanging="805"/>
            </w:pPr>
            <w:r w:rsidRPr="00E27964">
              <w:t>C178a</w:t>
            </w:r>
            <w:r w:rsidRPr="00E27964">
              <w:tab/>
              <w:t>IF (A.4.1-1/1 OR A.4.1-1/2) AND A.4.1-2/7 AND A.4.1-3/1 AND (A.4.1-2/3 OR A.4.1-2/5) AND A.4.3.2-1/127 THEN R ELSE N/A</w:t>
            </w:r>
          </w:p>
        </w:tc>
      </w:tr>
      <w:tr w:rsidR="002C5209" w:rsidRPr="00E27964" w14:paraId="5A204D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E6A48" w14:textId="77777777" w:rsidR="002C5209" w:rsidRPr="00E27964" w:rsidRDefault="002C5209" w:rsidP="00F2307D">
            <w:pPr>
              <w:pStyle w:val="TAN"/>
              <w:ind w:left="805" w:hanging="805"/>
            </w:pPr>
            <w:r w:rsidRPr="00E27964">
              <w:lastRenderedPageBreak/>
              <w:t>C178b</w:t>
            </w:r>
            <w:r w:rsidRPr="00E27964">
              <w:tab/>
              <w:t>IF (A.4.1-1/1 OR A.4.1-1/2) AND A.4.1-2/7 AND A.4.1-3/1 AND (A.4.1-2/3 OR A.4.1-2/5) AND A.4.1-4A/1 AND A.4.3.2-1/37 THEN R ELSE N/A</w:t>
            </w:r>
          </w:p>
        </w:tc>
      </w:tr>
      <w:tr w:rsidR="002C5209" w:rsidRPr="00E27964" w14:paraId="772ABF0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51F4D8" w14:textId="77777777" w:rsidR="002C5209" w:rsidRPr="00E27964" w:rsidRDefault="002C5209" w:rsidP="00F2307D">
            <w:pPr>
              <w:pStyle w:val="TAN"/>
              <w:ind w:left="805" w:hanging="805"/>
            </w:pPr>
            <w:r w:rsidRPr="00E27964">
              <w:t>C178c</w:t>
            </w:r>
            <w:r w:rsidRPr="00E27964">
              <w:tab/>
              <w:t>IF (A.4.1-1/1 OR A.4.1-1/2) AND A.4.1-2/7 AND A.4.1-3/1 AND (A.4.1-2/3 OR A.4.1-2/5) AND A.4.1-4A/1 AND A.4.3.2-1/127 THEN R ELSE N/A</w:t>
            </w:r>
          </w:p>
        </w:tc>
      </w:tr>
      <w:tr w:rsidR="002C5209" w:rsidRPr="00E27964" w14:paraId="07871E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EA6F0" w14:textId="77777777" w:rsidR="002C5209" w:rsidRPr="00E27964" w:rsidRDefault="002C5209" w:rsidP="00F2307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2C5209" w:rsidRPr="00E27964" w14:paraId="10F36C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A1BB" w14:textId="77777777" w:rsidR="002C5209" w:rsidRPr="00E27964" w:rsidRDefault="002C5209" w:rsidP="00F2307D">
            <w:pPr>
              <w:pStyle w:val="TAN"/>
            </w:pPr>
            <w:r w:rsidRPr="00E27964">
              <w:t>C179a</w:t>
            </w:r>
            <w:r w:rsidRPr="00E27964">
              <w:tab/>
              <w:t>IF A.4.1-1/1 AND A.4.1-2/7 AND A.4.1-3/1 AND (A.4.1-2/3 OR A.4.1-2/5) AND A.4.3.2-1/14 THEN R ELSE N/A</w:t>
            </w:r>
          </w:p>
        </w:tc>
      </w:tr>
      <w:tr w:rsidR="002C5209" w:rsidRPr="00E27964" w14:paraId="14FD16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0DEC" w14:textId="77777777" w:rsidR="002C5209" w:rsidRPr="00E27964" w:rsidRDefault="002C5209" w:rsidP="00F2307D">
            <w:pPr>
              <w:pStyle w:val="TAN"/>
            </w:pPr>
            <w:r w:rsidRPr="00E27964">
              <w:t>C179b</w:t>
            </w:r>
            <w:r w:rsidRPr="00E27964">
              <w:tab/>
              <w:t>IF (A.4.1-1/1 OR A.4.1-1/2) AND A.4.1-2/7 AND A.4.1-3/1 AND (A.4.1-2/3 OR A.4.1-2/5) AND (A.4.3.2-1/58 OR A.4.3.2-1/59 OR A.4.3.2-1/60) THEN R ELSE N/A</w:t>
            </w:r>
          </w:p>
        </w:tc>
      </w:tr>
      <w:tr w:rsidR="002C5209" w:rsidRPr="00E27964" w14:paraId="778ABF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5C6DC" w14:textId="77777777" w:rsidR="002C5209" w:rsidRPr="00E27964" w:rsidRDefault="002C5209" w:rsidP="00F2307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2C5209" w:rsidRPr="00E27964" w14:paraId="6D2E98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A2E4A" w14:textId="77777777" w:rsidR="002C5209" w:rsidRPr="00E27964" w:rsidRDefault="002C5209" w:rsidP="00F2307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5DD45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27132" w14:textId="77777777" w:rsidR="002C5209" w:rsidRPr="00E27964" w:rsidRDefault="002C5209" w:rsidP="00F2307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28D8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CDED6" w14:textId="77777777" w:rsidR="002C5209" w:rsidRPr="00E27964" w:rsidRDefault="002C5209" w:rsidP="00F2307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0F932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9A844" w14:textId="77777777" w:rsidR="002C5209" w:rsidRPr="00E27964" w:rsidRDefault="002C5209" w:rsidP="00F2307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2C5209" w:rsidRPr="00E27964" w14:paraId="644F75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079DA" w14:textId="77777777" w:rsidR="002C5209" w:rsidRPr="00E27964" w:rsidRDefault="002C5209" w:rsidP="00F2307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7089E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18538" w14:textId="77777777" w:rsidR="002C5209" w:rsidRPr="00E27964" w:rsidRDefault="002C5209" w:rsidP="00F2307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2C5209" w:rsidRPr="00E27964" w14:paraId="74BAB7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98CD" w14:textId="77777777" w:rsidR="002C5209" w:rsidRPr="00E27964" w:rsidRDefault="002C5209" w:rsidP="00F2307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583A39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BD153" w14:textId="77777777" w:rsidR="002C5209" w:rsidRPr="00E27964" w:rsidRDefault="002C5209" w:rsidP="00F2307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C727C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7BCE" w14:textId="77777777" w:rsidR="002C5209" w:rsidRPr="00E27964" w:rsidRDefault="002C5209" w:rsidP="00F2307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2C5209" w:rsidRPr="00E27964" w14:paraId="16D651E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C50D" w14:textId="77777777" w:rsidR="002C5209" w:rsidRPr="00E27964" w:rsidRDefault="002C5209" w:rsidP="00F2307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2C5209" w:rsidRPr="00E27964" w14:paraId="72BECB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FC329" w14:textId="77777777" w:rsidR="002C5209" w:rsidRPr="00E27964" w:rsidRDefault="002C5209" w:rsidP="00F2307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4F863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4AFC9" w14:textId="77777777" w:rsidR="002C5209" w:rsidRPr="00E27964" w:rsidRDefault="002C5209" w:rsidP="00F2307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F213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8DE9" w14:textId="77777777" w:rsidR="002C5209" w:rsidRPr="00E27964" w:rsidRDefault="002C5209" w:rsidP="00F2307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24D0C7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DAA07" w14:textId="77777777" w:rsidR="002C5209" w:rsidRPr="00E27964" w:rsidRDefault="002C5209" w:rsidP="00F2307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6C66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8D410" w14:textId="77777777" w:rsidR="002C5209" w:rsidRPr="00E27964" w:rsidRDefault="002C5209" w:rsidP="00F2307D">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3DD9E0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9319" w14:textId="77777777" w:rsidR="002C5209" w:rsidRPr="00E27964" w:rsidRDefault="002C5209" w:rsidP="00F2307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4513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D2855" w14:textId="77777777" w:rsidR="002C5209" w:rsidRPr="00E27964" w:rsidRDefault="002C5209" w:rsidP="00F2307D">
            <w:pPr>
              <w:pStyle w:val="TAN"/>
              <w:rPr>
                <w:lang w:eastAsia="zh-CN"/>
              </w:rPr>
            </w:pPr>
            <w:r w:rsidRPr="00E27964">
              <w:rPr>
                <w:lang w:eastAsia="zh-CN"/>
              </w:rPr>
              <w:lastRenderedPageBreak/>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CC761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4F6A7" w14:textId="77777777" w:rsidR="002C5209" w:rsidRPr="00E27964" w:rsidRDefault="002C5209" w:rsidP="00F2307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EE185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436A8" w14:textId="77777777" w:rsidR="002C5209" w:rsidRPr="00E27964" w:rsidRDefault="002C5209" w:rsidP="00F2307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2C5209" w:rsidRPr="00E27964" w14:paraId="286626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269E" w14:textId="77777777" w:rsidR="002C5209" w:rsidRPr="00E27964" w:rsidRDefault="002C5209" w:rsidP="00F2307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2C5209" w:rsidRPr="00E27964" w14:paraId="0742D0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766" w14:textId="77777777" w:rsidR="002C5209" w:rsidRPr="00E27964" w:rsidRDefault="002C5209" w:rsidP="00F2307D">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2C5209" w:rsidRPr="00E27964" w14:paraId="24E51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45F9F" w14:textId="77777777" w:rsidR="002C5209" w:rsidRPr="00E27964" w:rsidRDefault="002C5209" w:rsidP="00F2307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2C5209" w:rsidRPr="00E27964" w14:paraId="26DCEB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7AB8D" w14:textId="77777777" w:rsidR="002C5209" w:rsidRPr="00E27964" w:rsidRDefault="002C5209" w:rsidP="00F2307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2C5209" w:rsidRPr="00E27964" w14:paraId="7A4038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DA10" w14:textId="77777777" w:rsidR="002C5209" w:rsidRPr="00E27964" w:rsidRDefault="002C5209" w:rsidP="00F2307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2C5209" w:rsidRPr="00E27964" w14:paraId="3757E3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687E4" w14:textId="77777777" w:rsidR="002C5209" w:rsidRPr="00E27964" w:rsidRDefault="002C5209" w:rsidP="00F2307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2C5209" w:rsidRPr="00E27964" w14:paraId="524A39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315B" w14:textId="77777777" w:rsidR="002C5209" w:rsidRPr="00E27964" w:rsidRDefault="002C5209" w:rsidP="00F2307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2C5209" w:rsidRPr="00E27964" w14:paraId="3C74DB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AA9E8" w14:textId="77777777" w:rsidR="002C5209" w:rsidRPr="00E27964" w:rsidRDefault="002C5209" w:rsidP="00F2307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2C5209" w:rsidRPr="00E27964" w14:paraId="680224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351B3" w14:textId="77777777" w:rsidR="002C5209" w:rsidRPr="00E27964" w:rsidRDefault="002C5209" w:rsidP="00F2307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2C5209" w:rsidRPr="00E27964" w14:paraId="5A447EA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F58F5" w14:textId="77777777" w:rsidR="002C5209" w:rsidRPr="00E27964" w:rsidRDefault="002C5209" w:rsidP="00F2307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2C5209" w:rsidRPr="00E27964" w14:paraId="0A6B35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BA9BB" w14:textId="77777777" w:rsidR="002C5209" w:rsidRPr="00E27964" w:rsidRDefault="002C5209" w:rsidP="00F2307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2C5209" w:rsidRPr="00E27964" w14:paraId="26E484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A0C3E" w14:textId="77777777" w:rsidR="002C5209" w:rsidRPr="00E27964" w:rsidRDefault="002C5209" w:rsidP="00F2307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00E5D05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9B9B3" w14:textId="77777777" w:rsidR="002C5209" w:rsidRPr="00E27964" w:rsidRDefault="002C5209" w:rsidP="00F2307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2C5209" w:rsidRPr="00E27964" w14:paraId="5058FFC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63196" w14:textId="77777777" w:rsidR="002C5209" w:rsidRPr="00E27964" w:rsidRDefault="002C5209" w:rsidP="00F2307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2C5209" w:rsidRPr="00E27964" w14:paraId="475666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8D0FF" w14:textId="77777777" w:rsidR="002C5209" w:rsidRPr="00E27964" w:rsidRDefault="002C5209" w:rsidP="00F2307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2C5209" w:rsidRPr="00E27964" w14:paraId="4C47C06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EFDB4" w14:textId="77777777" w:rsidR="002C5209" w:rsidRPr="00E27964" w:rsidRDefault="002C5209" w:rsidP="00F2307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2C5209" w:rsidRPr="00E27964" w14:paraId="668B101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DEDDC" w14:textId="77777777" w:rsidR="002C5209" w:rsidRPr="00E27964" w:rsidRDefault="002C5209" w:rsidP="00F2307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2C5209" w:rsidRPr="00E27964" w14:paraId="63B2B4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8C2E" w14:textId="77777777" w:rsidR="002C5209" w:rsidRPr="00E27964" w:rsidRDefault="002C5209" w:rsidP="00F2307D">
            <w:pPr>
              <w:pStyle w:val="TAN"/>
              <w:rPr>
                <w:lang w:eastAsia="zh-CN"/>
              </w:rPr>
            </w:pPr>
            <w:r w:rsidRPr="00E27964">
              <w:rPr>
                <w:lang w:eastAsia="fr-FR"/>
              </w:rPr>
              <w:lastRenderedPageBreak/>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C5209" w:rsidRPr="00E27964" w14:paraId="2641B2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F9847" w14:textId="77777777" w:rsidR="002C5209" w:rsidRPr="00E27964" w:rsidRDefault="002C5209" w:rsidP="00F2307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2C5209" w:rsidRPr="00E27964" w14:paraId="203575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77E4F" w14:textId="77777777" w:rsidR="002C5209" w:rsidRPr="00E27964" w:rsidRDefault="002C5209" w:rsidP="00F2307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2C5209" w:rsidRPr="00E27964" w14:paraId="0C0EA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AC043" w14:textId="77777777" w:rsidR="002C5209" w:rsidRPr="00E27964" w:rsidRDefault="002C5209" w:rsidP="00F2307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2C5209" w:rsidRPr="00E27964" w14:paraId="76FB9F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86872" w14:textId="77777777" w:rsidR="002C5209" w:rsidRPr="00E27964" w:rsidRDefault="002C5209" w:rsidP="00F2307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2C5209" w:rsidRPr="00E27964" w14:paraId="2C8378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D138B" w14:textId="77777777" w:rsidR="002C5209" w:rsidRPr="00E27964" w:rsidRDefault="002C5209" w:rsidP="00F2307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2C5209" w:rsidRPr="00E27964" w14:paraId="570A1CF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870F" w14:textId="77777777" w:rsidR="002C5209" w:rsidRPr="00E27964" w:rsidRDefault="002C5209" w:rsidP="00F2307D">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2C5209" w:rsidRPr="00E27964" w14:paraId="77D723B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493B" w14:textId="77777777" w:rsidR="002C5209" w:rsidRPr="00E27964" w:rsidRDefault="002C5209" w:rsidP="00F2307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2C5209" w:rsidRPr="00E27964" w14:paraId="58E3431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10D2D" w14:textId="77777777" w:rsidR="002C5209" w:rsidRPr="00E27964" w:rsidRDefault="002C5209" w:rsidP="00F2307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2C5209" w:rsidRPr="00E27964" w14:paraId="7A59F81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2086D" w14:textId="77777777" w:rsidR="002C5209" w:rsidRPr="00E27964" w:rsidRDefault="002C5209" w:rsidP="00F2307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2C5209" w:rsidRPr="00E27964" w14:paraId="0775BD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B6A" w14:textId="77777777" w:rsidR="002C5209" w:rsidRPr="00E27964" w:rsidRDefault="002C5209" w:rsidP="00F2307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16AFD8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3C08" w14:textId="77777777" w:rsidR="002C5209" w:rsidRPr="00E27964" w:rsidRDefault="002C5209" w:rsidP="00F2307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2C5209" w:rsidRPr="00E27964" w14:paraId="46F891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0A8CC" w14:textId="77777777" w:rsidR="002C5209" w:rsidRPr="00E27964" w:rsidRDefault="002C5209" w:rsidP="00F2307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52BDAA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74FD0" w14:textId="77777777" w:rsidR="002C5209" w:rsidRPr="00E27964" w:rsidRDefault="002C5209" w:rsidP="00F2307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2C5209" w:rsidRPr="00E27964" w14:paraId="0BCB33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188" w14:textId="77777777" w:rsidR="002C5209" w:rsidRPr="00E27964" w:rsidRDefault="002C5209" w:rsidP="00F2307D">
            <w:pPr>
              <w:pStyle w:val="TAN"/>
              <w:rPr>
                <w:lang w:eastAsia="zh-CN"/>
              </w:rPr>
            </w:pPr>
            <w:r w:rsidRPr="00E27964">
              <w:rPr>
                <w:lang w:eastAsia="zh-CN"/>
              </w:rPr>
              <w:t>C212</w:t>
            </w:r>
            <w:r w:rsidRPr="00E27964">
              <w:rPr>
                <w:lang w:eastAsia="zh-CN"/>
              </w:rPr>
              <w:tab/>
              <w:t>IF A.4.3.2-1/109 OR A.4.3.7-1/49 THEN R ELSE N/A</w:t>
            </w:r>
          </w:p>
        </w:tc>
      </w:tr>
      <w:tr w:rsidR="002C5209" w:rsidRPr="00E27964" w14:paraId="060A4B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0174B" w14:textId="77777777" w:rsidR="002C5209" w:rsidRPr="00E27964" w:rsidRDefault="002C5209" w:rsidP="00F2307D">
            <w:pPr>
              <w:pStyle w:val="TAN"/>
              <w:rPr>
                <w:lang w:eastAsia="zh-CN"/>
              </w:rPr>
            </w:pPr>
            <w:r w:rsidRPr="00E27964">
              <w:rPr>
                <w:lang w:eastAsia="zh-CN"/>
              </w:rPr>
              <w:t>C213</w:t>
            </w:r>
            <w:r w:rsidRPr="00E27964">
              <w:rPr>
                <w:lang w:eastAsia="zh-CN"/>
              </w:rPr>
              <w:tab/>
              <w:t>IF A.4.3.2-1/108 OR A.4.3.7-1/49 THEN R ELSE N/A</w:t>
            </w:r>
          </w:p>
        </w:tc>
      </w:tr>
      <w:tr w:rsidR="002C5209" w:rsidRPr="00E27964" w14:paraId="695EDD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EB0B" w14:textId="77777777" w:rsidR="002C5209" w:rsidRPr="00E27964" w:rsidRDefault="002C5209" w:rsidP="00F2307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232BFD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6C63" w14:textId="77777777" w:rsidR="002C5209" w:rsidRPr="00E27964" w:rsidRDefault="002C5209" w:rsidP="00F2307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FC2BBA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59144" w14:textId="77777777" w:rsidR="002C5209" w:rsidRPr="00E27964" w:rsidRDefault="002C5209" w:rsidP="00F2307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500E07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3A0E" w14:textId="77777777" w:rsidR="002C5209" w:rsidRPr="00E27964" w:rsidRDefault="002C5209" w:rsidP="00F2307D">
            <w:pPr>
              <w:pStyle w:val="TAN"/>
              <w:rPr>
                <w:lang w:eastAsia="zh-CN"/>
              </w:rPr>
            </w:pPr>
            <w:r w:rsidRPr="00E27964">
              <w:lastRenderedPageBreak/>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19359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A478" w14:textId="77777777" w:rsidR="002C5209" w:rsidRPr="00E27964" w:rsidRDefault="002C5209" w:rsidP="00F2307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7BA42D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548C" w14:textId="77777777" w:rsidR="002C5209" w:rsidRPr="00E27964" w:rsidRDefault="002C5209" w:rsidP="00F2307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45F15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5314" w14:textId="77777777" w:rsidR="002C5209" w:rsidRPr="00E27964" w:rsidRDefault="002C5209" w:rsidP="00F2307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4AF559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B37B7" w14:textId="77777777" w:rsidR="002C5209" w:rsidRPr="00E27964" w:rsidRDefault="002C5209" w:rsidP="00F2307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1343E97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9CF56" w14:textId="77777777" w:rsidR="002C5209" w:rsidRPr="00E27964" w:rsidRDefault="002C5209" w:rsidP="00F2307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3EE227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32AF" w14:textId="77777777" w:rsidR="002C5209" w:rsidRPr="00E27964" w:rsidRDefault="002C5209" w:rsidP="00F2307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6E39BA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4C22C" w14:textId="77777777" w:rsidR="002C5209" w:rsidRPr="00E27964" w:rsidRDefault="002C5209" w:rsidP="00F2307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2C5209" w:rsidRPr="00E27964" w14:paraId="684D7CD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FA4AE" w14:textId="77777777" w:rsidR="002C5209" w:rsidRPr="00E27964" w:rsidRDefault="002C5209" w:rsidP="00F2307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2C5209" w:rsidRPr="00E27964" w14:paraId="5D41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BA8A2" w14:textId="77777777" w:rsidR="002C5209" w:rsidRPr="00E27964" w:rsidRDefault="002C5209" w:rsidP="00F2307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2C5209" w:rsidRPr="00E27964" w14:paraId="637AA8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85D93" w14:textId="77777777" w:rsidR="002C5209" w:rsidRPr="00E27964" w:rsidRDefault="002C5209" w:rsidP="00F2307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2C5209" w:rsidRPr="00E27964" w14:paraId="52C27A1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C12B" w14:textId="77777777" w:rsidR="002C5209" w:rsidRPr="00E27964" w:rsidRDefault="002C5209" w:rsidP="00F2307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2C5209" w:rsidRPr="00E27964" w14:paraId="504AA3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1CA4D" w14:textId="77777777" w:rsidR="002C5209" w:rsidRPr="00E27964" w:rsidRDefault="002C5209" w:rsidP="00F2307D">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2C5209" w:rsidRPr="00E27964" w14:paraId="5F116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1E956" w14:textId="77777777" w:rsidR="002C5209" w:rsidRPr="00E27964" w:rsidRDefault="002C5209" w:rsidP="00F2307D">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2C5209" w:rsidRPr="00E27964" w14:paraId="0FD605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6C00" w14:textId="77777777" w:rsidR="002C5209" w:rsidRPr="00E27964" w:rsidRDefault="002C5209" w:rsidP="00F2307D">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2C5209" w:rsidRPr="00E27964" w14:paraId="10DE52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6653" w14:textId="77777777" w:rsidR="002C5209" w:rsidRPr="00E27964" w:rsidRDefault="002C5209" w:rsidP="00F2307D">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7B7272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1E59C" w14:textId="77777777" w:rsidR="002C5209" w:rsidRPr="00E27964" w:rsidRDefault="002C5209" w:rsidP="00F2307D">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2C5209" w:rsidRPr="00E27964" w14:paraId="6DE8F9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465F9" w14:textId="77777777" w:rsidR="002C5209" w:rsidRPr="00E27964" w:rsidRDefault="002C5209" w:rsidP="00F2307D">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2C5209" w:rsidRPr="00E27964" w14:paraId="4FD8FF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505F" w14:textId="77777777" w:rsidR="002C5209" w:rsidRPr="00E27964" w:rsidRDefault="002C5209" w:rsidP="00F2307D">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2C5209" w:rsidRPr="00E27964" w14:paraId="154FD8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01F5B" w14:textId="77777777" w:rsidR="002C5209" w:rsidRPr="00E27964" w:rsidRDefault="002C5209" w:rsidP="00F2307D">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2DD70B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0253" w14:textId="77777777" w:rsidR="002C5209" w:rsidRPr="00E27964" w:rsidRDefault="002C5209" w:rsidP="00F2307D">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2C5209" w:rsidRPr="00E27964" w14:paraId="7FF617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F2CCA" w14:textId="77777777" w:rsidR="002C5209" w:rsidRPr="00E27964" w:rsidRDefault="002C5209" w:rsidP="00F2307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2C5209" w:rsidRPr="00E27964" w14:paraId="4D48D7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DE32A0" w14:textId="77777777" w:rsidR="002C5209" w:rsidRPr="00E27964" w:rsidRDefault="002C5209" w:rsidP="00F2307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2C5209" w:rsidRPr="00E27964" w14:paraId="62322E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8F8019" w14:textId="77777777" w:rsidR="002C5209" w:rsidRPr="00E27964" w:rsidRDefault="002C5209" w:rsidP="00F2307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2C5209" w:rsidRPr="00E27964" w14:paraId="525186C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29027F" w14:textId="77777777" w:rsidR="002C5209" w:rsidRPr="00E27964" w:rsidRDefault="002C5209" w:rsidP="00F2307D">
            <w:pPr>
              <w:pStyle w:val="TAN"/>
            </w:pPr>
            <w:r w:rsidRPr="00E27964">
              <w:lastRenderedPageBreak/>
              <w:t>C240a</w:t>
            </w:r>
            <w:r w:rsidRPr="00E27964">
              <w:tab/>
              <w:t xml:space="preserve">IF </w:t>
            </w:r>
            <w:r w:rsidRPr="00E27964">
              <w:rPr>
                <w:lang w:eastAsia="zh-CN"/>
              </w:rPr>
              <w:t>A.4.1-1/2 AND A.4.1-2/8 AND A.4.1-3/1 AND A.4.3.11-1/10 AND A.4.3.11-1/9</w:t>
            </w:r>
            <w:r w:rsidRPr="00E27964">
              <w:t xml:space="preserve"> THEN R ELSE N/A</w:t>
            </w:r>
          </w:p>
        </w:tc>
      </w:tr>
      <w:tr w:rsidR="002C5209" w:rsidRPr="00E27964" w14:paraId="11BE87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AC1C18" w14:textId="77777777" w:rsidR="002C5209" w:rsidRPr="00E27964" w:rsidRDefault="002C5209" w:rsidP="00F2307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2C5209" w:rsidRPr="00E27964" w14:paraId="432826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51EE19" w14:textId="77777777" w:rsidR="002C5209" w:rsidRPr="00E27964" w:rsidRDefault="002C5209" w:rsidP="00F2307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3577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54FCED" w14:textId="77777777" w:rsidR="002C5209" w:rsidRPr="00E27964" w:rsidRDefault="002C5209" w:rsidP="00F2307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203683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6FF5D3" w14:textId="77777777" w:rsidR="002C5209" w:rsidRPr="00E27964" w:rsidRDefault="002C5209" w:rsidP="00F2307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2C5209" w:rsidRPr="00E27964" w14:paraId="1A6FCE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63B6FC" w14:textId="77777777" w:rsidR="002C5209" w:rsidRPr="00E27964" w:rsidRDefault="002C5209" w:rsidP="00F2307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2C5209" w:rsidRPr="00E27964" w14:paraId="1540C3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40566F" w14:textId="77777777" w:rsidR="002C5209" w:rsidRPr="00E27964" w:rsidRDefault="002C5209" w:rsidP="00F2307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2C5209" w:rsidRPr="00E27964" w14:paraId="02429A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943F05" w14:textId="77777777" w:rsidR="002C5209" w:rsidRPr="00E27964" w:rsidRDefault="002C5209" w:rsidP="00F2307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7E9AA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2A375C" w14:textId="77777777" w:rsidR="002C5209" w:rsidRPr="00E27964" w:rsidRDefault="002C5209" w:rsidP="00F2307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CA421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AD6263" w14:textId="77777777" w:rsidR="002C5209" w:rsidRPr="00E27964" w:rsidRDefault="002C5209" w:rsidP="00F2307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2C5209" w:rsidRPr="00E27964" w14:paraId="6093E0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7AD4" w14:textId="77777777" w:rsidR="002C5209" w:rsidRPr="00E27964" w:rsidRDefault="002C5209" w:rsidP="00F2307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2C5209" w:rsidRPr="00E27964" w14:paraId="3C2384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0DAFF1" w14:textId="77777777" w:rsidR="002C5209" w:rsidRPr="00E27964" w:rsidRDefault="002C5209" w:rsidP="00F2307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2C5209" w:rsidRPr="00E27964" w14:paraId="50694A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F7ADD" w14:textId="77777777" w:rsidR="002C5209" w:rsidRPr="00E27964" w:rsidRDefault="002C5209" w:rsidP="00F2307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2C5209" w:rsidRPr="00E27964" w14:paraId="37BFDB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EBE85" w14:textId="77777777" w:rsidR="002C5209" w:rsidRPr="00E27964" w:rsidRDefault="002C5209" w:rsidP="00F2307D">
            <w:pPr>
              <w:pStyle w:val="TAN"/>
            </w:pPr>
            <w:r w:rsidRPr="00E27964">
              <w:rPr>
                <w:lang w:eastAsia="fr-FR"/>
              </w:rPr>
              <w:t>C253</w:t>
            </w:r>
            <w:r w:rsidRPr="00E27964">
              <w:tab/>
              <w:t>IF (A.4.1-1/1 OR A.4.1-1/2) AND A.4.1-2/7 AND A.4.1-3/1 AND A.4.1-5/1 AND A.4.3.2-1/34 AND A.4.3.6-1/41 AND A.4.3.6-1/68 AND A.4.3.6-1/72 AND (NOT A.4.3.6-1/70) THEN R ELSE N/A</w:t>
            </w:r>
          </w:p>
        </w:tc>
      </w:tr>
      <w:tr w:rsidR="002C5209" w:rsidRPr="00E27964" w14:paraId="1EE49E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8F84" w14:textId="77777777" w:rsidR="002C5209" w:rsidRPr="00E27964" w:rsidRDefault="002C5209" w:rsidP="00F2307D">
            <w:pPr>
              <w:pStyle w:val="TAN"/>
            </w:pPr>
            <w:r w:rsidRPr="00E27964">
              <w:rPr>
                <w:lang w:eastAsia="fr-FR"/>
              </w:rPr>
              <w:t>C254</w:t>
            </w:r>
            <w:r w:rsidRPr="00E27964">
              <w:tab/>
              <w:t>IF (A.4.1-1/1 OR A.4.1-1/2) AND A.4.1-2/7 AND A.4.1-3/1 AND A.4.1-5/1 AND A.4.3.2-1/34 AND A.4.3.6-1/41 AND A.4.3.6-1/68 AND A.4.3.6-1/72 AND A.4.3.6-1/70 THEN R ELSE N/A</w:t>
            </w:r>
          </w:p>
        </w:tc>
      </w:tr>
      <w:tr w:rsidR="002C5209" w:rsidRPr="00E27964" w14:paraId="7ABE16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FF6" w14:textId="77777777" w:rsidR="002C5209" w:rsidRPr="00E27964" w:rsidRDefault="002C5209" w:rsidP="00F2307D">
            <w:pPr>
              <w:pStyle w:val="TAN"/>
            </w:pPr>
            <w:r w:rsidRPr="00E27964">
              <w:rPr>
                <w:lang w:eastAsia="fr-FR"/>
              </w:rPr>
              <w:t>C255</w:t>
            </w:r>
            <w:r w:rsidRPr="00E27964">
              <w:tab/>
              <w:t>IF (A.4.1-1/1 OR A.4.1-1/2) AND A.4.1-2/7 AND A.4.1-3/1 AND A.4.1-5/1 AND A.4.3.6-1/68 AND A.4.3.6-1/72 AND (NOT A.4.3.6-1/70) THEN R ELSE N/A</w:t>
            </w:r>
          </w:p>
        </w:tc>
      </w:tr>
      <w:tr w:rsidR="002C5209" w:rsidRPr="00E27964" w14:paraId="56810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206F0" w14:textId="77777777" w:rsidR="002C5209" w:rsidRPr="00E27964" w:rsidRDefault="002C5209" w:rsidP="00F2307D">
            <w:pPr>
              <w:pStyle w:val="TAN"/>
            </w:pPr>
            <w:r w:rsidRPr="00E27964">
              <w:rPr>
                <w:lang w:eastAsia="fr-FR"/>
              </w:rPr>
              <w:t>C256</w:t>
            </w:r>
            <w:r w:rsidRPr="00E27964">
              <w:tab/>
              <w:t>IF (A.4.1-1/1 OR A.4.1-1/2) AND A.4.1-2/7 AND A.4.1-3/1 AND A.4.1-5/1 AND A.4.3.6-1/68 AND A.4.3.6-1/72 AND A.4.3.6-1/70 THEN R ELSE N/A</w:t>
            </w:r>
          </w:p>
        </w:tc>
      </w:tr>
      <w:tr w:rsidR="002C5209" w:rsidRPr="00E27964" w14:paraId="50B93E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F12E" w14:textId="77777777" w:rsidR="002C5209" w:rsidRPr="00E27964" w:rsidRDefault="002C5209" w:rsidP="00F2307D">
            <w:pPr>
              <w:pStyle w:val="TAN"/>
            </w:pPr>
            <w:r w:rsidRPr="00E27964">
              <w:rPr>
                <w:lang w:eastAsia="fr-FR"/>
              </w:rPr>
              <w:t>C257</w:t>
            </w:r>
            <w:r w:rsidRPr="00E27964">
              <w:tab/>
              <w:t>IF ((A.4.1-1/1 AND [10]A.4.1-1/1) OR (A.4.1-1/1 AND [10]A.4.1-1/2) OR (A.4.1-1/2 AND [10]A.4.1-1/1) OR (A.4.1-1/2 AND [10]A.4.1-1/2)) AND A.4.1-5/1 AND A.4.3.6-1/66 AND A.4.3.6-1/69 THEN R ELSE N/A</w:t>
            </w:r>
          </w:p>
        </w:tc>
      </w:tr>
      <w:tr w:rsidR="002C5209" w:rsidRPr="00E27964" w14:paraId="6888A6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87E1" w14:textId="77777777" w:rsidR="002C5209" w:rsidRPr="00E27964" w:rsidRDefault="002C5209" w:rsidP="00F2307D">
            <w:pPr>
              <w:pStyle w:val="TAN"/>
            </w:pPr>
            <w:r w:rsidRPr="00E27964">
              <w:rPr>
                <w:lang w:eastAsia="fr-FR"/>
              </w:rPr>
              <w:t>C258</w:t>
            </w:r>
            <w:r w:rsidRPr="00E27964">
              <w:tab/>
              <w:t>IF (A.4.1-1/1 OR A.4.1-1/2) AND A.4.1-2/7 AND A.4.1-3/1 AND A.4.1-5/1 AND (A.4.1-4A/1 OR A.4.1-4A/2 OR A.4.1-4A/5) AND A.4.3.2A.1-1/1 AND A.4.3.6-1/68 AND A.4.3.6-1/72 THEN R ELSE N/A</w:t>
            </w:r>
          </w:p>
        </w:tc>
      </w:tr>
      <w:tr w:rsidR="002C5209" w:rsidRPr="00E27964" w14:paraId="1E5492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9AF5" w14:textId="77777777" w:rsidR="002C5209" w:rsidRPr="00E27964" w:rsidRDefault="002C5209" w:rsidP="00F2307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2C5209" w:rsidRPr="00E27964" w14:paraId="7F13AE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66E56" w14:textId="77777777" w:rsidR="002C5209" w:rsidRPr="00E27964" w:rsidRDefault="002C5209" w:rsidP="00F2307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2C5209" w:rsidRPr="00E27964" w14:paraId="7C0CE97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E56A" w14:textId="77777777" w:rsidR="002C5209" w:rsidRPr="00E27964" w:rsidRDefault="002C5209" w:rsidP="00F2307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2C5209" w:rsidRPr="00E27964" w14:paraId="334F1A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4C7BB" w14:textId="77777777" w:rsidR="002C5209" w:rsidRPr="00E27964" w:rsidRDefault="002C5209" w:rsidP="00F2307D">
            <w:pPr>
              <w:pStyle w:val="TAN"/>
            </w:pPr>
            <w:r w:rsidRPr="00E27964">
              <w:rPr>
                <w:lang w:eastAsia="fr-FR"/>
              </w:rPr>
              <w:lastRenderedPageBreak/>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2C5209" w:rsidRPr="00E27964" w14:paraId="4DE1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BDB88" w14:textId="77777777" w:rsidR="002C5209" w:rsidRPr="00E27964" w:rsidRDefault="002C5209" w:rsidP="00F2307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2C5209" w:rsidRPr="00E27964" w14:paraId="12390C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215BE" w14:textId="77777777" w:rsidR="002C5209" w:rsidRPr="00E27964" w:rsidRDefault="002C5209" w:rsidP="00F2307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2C5209" w:rsidRPr="00E27964" w14:paraId="2BF744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C69" w14:textId="77777777" w:rsidR="002C5209" w:rsidRPr="00E27964" w:rsidRDefault="002C5209" w:rsidP="00F2307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2C5209" w:rsidRPr="00E27964" w14:paraId="11C619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8B9A0" w14:textId="77777777" w:rsidR="002C5209" w:rsidRPr="00E27964" w:rsidRDefault="002C5209" w:rsidP="00F2307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2C5209" w:rsidRPr="00E27964" w14:paraId="35025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00D1" w14:textId="77777777" w:rsidR="002C5209" w:rsidRPr="00E27964" w:rsidRDefault="002C5209" w:rsidP="00F2307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2C5209" w:rsidRPr="00E27964" w14:paraId="4BDCA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9D63" w14:textId="77777777" w:rsidR="002C5209" w:rsidRPr="00E27964" w:rsidRDefault="002C5209" w:rsidP="00F2307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2C5209" w:rsidRPr="00E27964" w14:paraId="13481A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C6" w14:textId="77777777" w:rsidR="002C5209" w:rsidRPr="00E27964" w:rsidRDefault="002C5209" w:rsidP="00F2307D">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2C5209" w:rsidRPr="00E27964" w14:paraId="5304B6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1969" w14:textId="77777777" w:rsidR="002C5209" w:rsidRPr="00E27964" w:rsidRDefault="002C5209" w:rsidP="00F2307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2C5209" w:rsidRPr="00E27964" w14:paraId="727A9D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962A7" w14:textId="77777777" w:rsidR="002C5209" w:rsidRPr="00E27964" w:rsidRDefault="002C5209" w:rsidP="00F2307D">
            <w:pPr>
              <w:pStyle w:val="TAN"/>
              <w:rPr>
                <w:lang w:eastAsia="fr-FR"/>
              </w:rPr>
            </w:pPr>
            <w:r w:rsidRPr="00E27964">
              <w:rPr>
                <w:lang w:eastAsia="fr-FR"/>
              </w:rPr>
              <w:t>C269</w:t>
            </w:r>
            <w:r w:rsidRPr="00E27964">
              <w:rPr>
                <w:lang w:eastAsia="fr-FR"/>
              </w:rPr>
              <w:tab/>
              <w:t>IF A.4.1-1/2 AND A.4.1-4/5 AND A.4.1-3/2 AND A.4.3.2B.2.0-1A/2 AND A.4.3.2-1/128 THEN R ELSE N/A</w:t>
            </w:r>
          </w:p>
        </w:tc>
      </w:tr>
      <w:tr w:rsidR="002C5209" w:rsidRPr="00E27964" w14:paraId="63550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42C3" w14:textId="77777777" w:rsidR="002C5209" w:rsidRPr="00E27964" w:rsidRDefault="002C5209" w:rsidP="00F2307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2C5209" w:rsidRPr="00E27964" w14:paraId="174A3D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DBE4C" w14:textId="77777777" w:rsidR="002C5209" w:rsidRPr="00E27964" w:rsidRDefault="002C5209" w:rsidP="00F2307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2C5209" w:rsidRPr="00E27964" w14:paraId="322E7E2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AF0F" w14:textId="77777777" w:rsidR="002C5209" w:rsidRPr="00E27964" w:rsidRDefault="002C5209" w:rsidP="00F2307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2C5209" w:rsidRPr="00E27964" w14:paraId="5573A8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9B438" w14:textId="77777777" w:rsidR="002C5209" w:rsidRPr="00E27964" w:rsidRDefault="002C5209" w:rsidP="00F2307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AFA81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D6C24" w14:textId="77777777" w:rsidR="002C5209" w:rsidRPr="00E27964" w:rsidRDefault="002C5209" w:rsidP="00F2307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E19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CF25" w14:textId="77777777" w:rsidR="002C5209" w:rsidRPr="00E27964" w:rsidRDefault="002C5209" w:rsidP="00F2307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AF49B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70CD8" w14:textId="77777777" w:rsidR="002C5209" w:rsidRPr="00E27964" w:rsidRDefault="002C5209" w:rsidP="00F2307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DB407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5FF5" w14:textId="77777777" w:rsidR="002C5209" w:rsidRPr="00E27964" w:rsidRDefault="002C5209" w:rsidP="00F2307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2C5209" w:rsidRPr="00E27964" w14:paraId="1F5DEF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EC9C" w14:textId="77777777" w:rsidR="002C5209" w:rsidRPr="00E27964" w:rsidRDefault="002C5209" w:rsidP="00F2307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2C5209" w:rsidRPr="00E27964" w14:paraId="2F08C2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E5D28" w14:textId="77777777" w:rsidR="002C5209" w:rsidRPr="00E27964" w:rsidRDefault="002C5209" w:rsidP="00F2307D">
            <w:pPr>
              <w:pStyle w:val="TAN"/>
              <w:rPr>
                <w:lang w:eastAsia="fr-FR"/>
              </w:rPr>
            </w:pPr>
            <w:r w:rsidRPr="00E27964">
              <w:rPr>
                <w:lang w:eastAsia="fr-FR"/>
              </w:rPr>
              <w:t>C278</w:t>
            </w:r>
            <w:r w:rsidRPr="00E27964">
              <w:tab/>
              <w:t>IF (A.4.1-4/4 OR A.4.1-4/5) AND A.4.1-3/2 AND A.4.3.2-1/123 AND A.4.3.2-1/22 THEN R ELSE N/A</w:t>
            </w:r>
          </w:p>
        </w:tc>
      </w:tr>
      <w:tr w:rsidR="002C5209" w:rsidRPr="00E27964" w14:paraId="024EBE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59193" w14:textId="77777777" w:rsidR="002C5209" w:rsidRPr="00E27964" w:rsidRDefault="002C5209" w:rsidP="00F2307D">
            <w:pPr>
              <w:pStyle w:val="TAN"/>
              <w:rPr>
                <w:lang w:eastAsia="fr-FR"/>
              </w:rPr>
            </w:pPr>
            <w:r w:rsidRPr="00E27964">
              <w:rPr>
                <w:lang w:eastAsia="fr-FR"/>
              </w:rPr>
              <w:t>C279</w:t>
            </w:r>
            <w:r w:rsidRPr="00E27964">
              <w:tab/>
              <w:t>IF (A.4.1-4/4 OR A.4.1-4/5) AND A.4.1-3/2 AND A.4.3.2-1/124 AND A.4.3.2-1/22 THEN R ELSE N/A</w:t>
            </w:r>
          </w:p>
        </w:tc>
      </w:tr>
      <w:tr w:rsidR="002C5209" w:rsidRPr="00E27964" w14:paraId="5230CD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1BEC8" w14:textId="77777777" w:rsidR="002C5209" w:rsidRPr="00E27964" w:rsidRDefault="002C5209" w:rsidP="00F2307D">
            <w:pPr>
              <w:pStyle w:val="TAN"/>
              <w:rPr>
                <w:lang w:eastAsia="fr-FR"/>
              </w:rPr>
            </w:pPr>
            <w:r w:rsidRPr="00E27964">
              <w:rPr>
                <w:lang w:eastAsia="fr-FR"/>
              </w:rPr>
              <w:t>C280</w:t>
            </w:r>
            <w:r w:rsidRPr="00E27964">
              <w:tab/>
              <w:t>IF (A.4.1-4/4 OR A.4.1-4/5) AND A.4.1-3/2 AND A.4.3.2-1/124 AND A.4.3.2-1/125 A.4.3.2-1/126 THEN R ELSE N/A</w:t>
            </w:r>
          </w:p>
        </w:tc>
      </w:tr>
      <w:tr w:rsidR="002C5209" w:rsidRPr="00E27964" w14:paraId="0B227A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9C99" w14:textId="77777777" w:rsidR="002C5209" w:rsidRPr="00E27964" w:rsidRDefault="002C5209" w:rsidP="00F2307D">
            <w:pPr>
              <w:pStyle w:val="TAN"/>
              <w:rPr>
                <w:lang w:eastAsia="fr-FR"/>
              </w:rPr>
            </w:pPr>
            <w:r w:rsidRPr="00E27964">
              <w:rPr>
                <w:lang w:eastAsia="fr-FR"/>
              </w:rPr>
              <w:t>C281</w:t>
            </w:r>
            <w:r w:rsidRPr="00E27964">
              <w:tab/>
              <w:t>IF A.4.1-1/2 AND A.4.1-2/8 AND A.4.1-3/1 AND A.4.3.2-1/123 AND A.4.3.2-1/22 THEN R ELSE N/A</w:t>
            </w:r>
          </w:p>
        </w:tc>
      </w:tr>
      <w:tr w:rsidR="002C5209" w:rsidRPr="00E27964" w14:paraId="17139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6BB7E" w14:textId="77777777" w:rsidR="002C5209" w:rsidRPr="00E27964" w:rsidRDefault="002C5209" w:rsidP="00F2307D">
            <w:pPr>
              <w:pStyle w:val="TAN"/>
              <w:rPr>
                <w:lang w:eastAsia="fr-FR"/>
              </w:rPr>
            </w:pPr>
            <w:r w:rsidRPr="00E27964">
              <w:rPr>
                <w:lang w:eastAsia="fr-FR"/>
              </w:rPr>
              <w:t>C282</w:t>
            </w:r>
            <w:r w:rsidRPr="00E27964">
              <w:tab/>
              <w:t>IF A.4.1-1/2 AND A.4.1-2/8 AND A.4.1-3/1 AND A.4.3.2-1/124 AND A.4.3.2-1/22 THEN R ELSE N/A</w:t>
            </w:r>
          </w:p>
        </w:tc>
      </w:tr>
      <w:tr w:rsidR="002C5209" w:rsidRPr="00E27964" w14:paraId="53B5C1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F02C" w14:textId="77777777" w:rsidR="002C5209" w:rsidRPr="00E27964" w:rsidRDefault="002C5209" w:rsidP="00F2307D">
            <w:pPr>
              <w:pStyle w:val="TAN"/>
              <w:rPr>
                <w:lang w:eastAsia="fr-FR"/>
              </w:rPr>
            </w:pPr>
            <w:r w:rsidRPr="00E27964">
              <w:rPr>
                <w:lang w:eastAsia="fr-FR"/>
              </w:rPr>
              <w:lastRenderedPageBreak/>
              <w:t>C283</w:t>
            </w:r>
            <w:r w:rsidRPr="00E27964">
              <w:tab/>
              <w:t>IF A.4.1-1/2 AND A.4.1-2/8 AND A.4.1-3/1 AND A.4.3.2-1/124 AND A.4.3.2-1/125 AND A.4.3.2-1/126 THEN R ELSE N/A</w:t>
            </w:r>
          </w:p>
        </w:tc>
      </w:tr>
      <w:tr w:rsidR="002C5209" w:rsidRPr="00E27964" w14:paraId="6EDC1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53701" w14:textId="77777777" w:rsidR="002C5209" w:rsidRPr="00E27964" w:rsidRDefault="002C5209" w:rsidP="00F2307D">
            <w:pPr>
              <w:pStyle w:val="TAN"/>
              <w:rPr>
                <w:lang w:eastAsia="fr-FR"/>
              </w:rPr>
            </w:pPr>
            <w:r w:rsidRPr="00E27964">
              <w:rPr>
                <w:lang w:eastAsia="fr-FR"/>
              </w:rPr>
              <w:t>C284</w:t>
            </w:r>
            <w:r w:rsidRPr="00E27964">
              <w:rPr>
                <w:lang w:eastAsia="fr-FR"/>
              </w:rPr>
              <w:tab/>
              <w:t>IF A.4.1-1/2 AND A.4.1-2/8 AND A.4.1-3/1 AND A.4.1-4/6 AND A.4.3.2-1/132</w:t>
            </w:r>
          </w:p>
        </w:tc>
      </w:tr>
      <w:tr w:rsidR="002C5209" w:rsidRPr="00E27964" w14:paraId="577D87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2D1F6" w14:textId="77777777" w:rsidR="002C5209" w:rsidRPr="00E27964" w:rsidRDefault="002C5209" w:rsidP="00F2307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2C5209" w:rsidRPr="00E27964" w14:paraId="024840D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C7D1" w14:textId="77777777" w:rsidR="002C5209" w:rsidRPr="00E27964" w:rsidRDefault="002C5209" w:rsidP="00F2307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2C5209" w:rsidRPr="00E27964" w14:paraId="6A9AAF7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6BFE" w14:textId="77777777" w:rsidR="002C5209" w:rsidRPr="00E27964" w:rsidRDefault="002C5209" w:rsidP="00F2307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2C5209" w:rsidRPr="00E27964" w14:paraId="1EDADF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B3270" w14:textId="77777777" w:rsidR="002C5209" w:rsidRPr="00E27964" w:rsidRDefault="002C5209" w:rsidP="00F2307D">
            <w:pPr>
              <w:pStyle w:val="TAN"/>
            </w:pPr>
            <w:r w:rsidRPr="00E27964">
              <w:t>C288</w:t>
            </w:r>
            <w:r w:rsidRPr="00E27964">
              <w:rPr>
                <w:lang w:eastAsia="fr-FR"/>
              </w:rPr>
              <w:tab/>
              <w:t>IF (A.4.1-1/1 OR A.4.1-1/2) AND (A.4.1-4/1 OR A.4.1-4/2 OR A.4.1-4/3 OR A.4.1-4/5) AND A.4.1-3/2 AND A.4.3.2B.2.0-1A/12 AND A.4.3.2-1/132 THEN R ELSE N/A</w:t>
            </w:r>
          </w:p>
        </w:tc>
      </w:tr>
      <w:tr w:rsidR="002C5209" w:rsidRPr="00E27964" w14:paraId="7361A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A841" w14:textId="77777777" w:rsidR="002C5209" w:rsidRPr="00E27964" w:rsidRDefault="002C5209" w:rsidP="00F2307D">
            <w:pPr>
              <w:pStyle w:val="TAN"/>
            </w:pPr>
            <w:r w:rsidRPr="00E27964">
              <w:t>C289</w:t>
            </w:r>
            <w:r w:rsidRPr="00E27964">
              <w:rPr>
                <w:lang w:eastAsia="fr-FR"/>
              </w:rPr>
              <w:tab/>
              <w:t>IF (A.4.1-1/2) AND A.4.1-4/4 AND A.4.1-3/2 AND A.4.3.2B.2.0-1A/1 AND A.4.3.2-1/132 THEN R ELSE N/A</w:t>
            </w:r>
          </w:p>
        </w:tc>
      </w:tr>
      <w:tr w:rsidR="002C5209" w:rsidRPr="00E27964" w14:paraId="5552C3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5523" w14:textId="77777777" w:rsidR="002C5209" w:rsidRPr="00E27964" w:rsidRDefault="002C5209" w:rsidP="00F2307D">
            <w:pPr>
              <w:pStyle w:val="TAN"/>
              <w:rPr>
                <w:lang w:eastAsia="fr-FR"/>
              </w:rPr>
            </w:pPr>
            <w:r w:rsidRPr="00E27964">
              <w:t>C290</w:t>
            </w:r>
            <w:r w:rsidRPr="00E27964">
              <w:tab/>
              <w:t>IF A.4.1-1/2 AND A.4.1-2/8 AND A.4.1-3/1 AND A.4.3.2-1/34 AND A.4.3.6-1/41a AND (A.4.3.2-1/42b OR A.4.3.2-1/43b OR A.4.3.2-1/44b) AND A.4.3.6-1/73 THEN R ELSE N/A</w:t>
            </w:r>
          </w:p>
        </w:tc>
      </w:tr>
      <w:tr w:rsidR="002C5209" w:rsidRPr="00E27964" w14:paraId="672099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EB5F" w14:textId="77777777" w:rsidR="002C5209" w:rsidRPr="00E27964" w:rsidRDefault="002C5209" w:rsidP="00F2307D">
            <w:pPr>
              <w:pStyle w:val="TAN"/>
              <w:rPr>
                <w:lang w:eastAsia="fr-FR"/>
              </w:rPr>
            </w:pPr>
            <w:r w:rsidRPr="00E27964">
              <w:t>C291</w:t>
            </w:r>
            <w:r w:rsidRPr="00E27964">
              <w:tab/>
              <w:t>IF A.4.1-1/2 AND A.4.1-2/8 AND A.4.1-3/1 AND A.4.3.2-1/34 AND A.4.3.6-1/41a AND (A.4.3.2-1/42b OR A.4.3.2-1/43b OR A.4.3.2-1/44b) AND A.4.3.6-1/74 THEN R ELSE N/A</w:t>
            </w:r>
          </w:p>
        </w:tc>
      </w:tr>
      <w:tr w:rsidR="002C5209" w:rsidRPr="00E27964" w14:paraId="0E4D70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DF1AD" w14:textId="77777777" w:rsidR="002C5209" w:rsidRPr="00E27964" w:rsidRDefault="002C5209" w:rsidP="00F2307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2C5209" w:rsidRPr="00E27964" w14:paraId="02FC9E3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4714" w14:textId="77777777" w:rsidR="002C5209" w:rsidRPr="00E27964" w:rsidRDefault="002C5209" w:rsidP="00F2307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2C5209" w:rsidRPr="00E27964" w14:paraId="22C3A7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D5BB3" w14:textId="77777777" w:rsidR="002C5209" w:rsidRPr="00E27964" w:rsidRDefault="002C5209" w:rsidP="00F2307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2C5209" w:rsidRPr="00E27964" w14:paraId="474D27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5DF1D" w14:textId="77777777" w:rsidR="002C5209" w:rsidRPr="00E27964" w:rsidRDefault="002C5209" w:rsidP="00F2307D">
            <w:pPr>
              <w:pStyle w:val="TAN"/>
              <w:rPr>
                <w:lang w:eastAsia="fr-FR"/>
              </w:rPr>
            </w:pPr>
            <w:r w:rsidRPr="00E27964">
              <w:t>C295</w:t>
            </w:r>
            <w:r w:rsidRPr="00E27964">
              <w:rPr>
                <w:lang w:eastAsia="fr-FR"/>
              </w:rPr>
              <w:tab/>
              <w:t>IF A.4.1-1/2 AND A.4.1-2/8 AND A.4.1-3/1 AND A.4.3.6-1/68 AND NOT A.4.3.6-1/70 AND A.4.3.6-1/72 THEN R ELSE N/A</w:t>
            </w:r>
          </w:p>
        </w:tc>
      </w:tr>
      <w:tr w:rsidR="002C5209" w:rsidRPr="00E27964" w14:paraId="7AF8E0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0CD3" w14:textId="77777777" w:rsidR="002C5209" w:rsidRPr="00E27964" w:rsidRDefault="002C5209" w:rsidP="00F2307D">
            <w:pPr>
              <w:pStyle w:val="TAN"/>
              <w:rPr>
                <w:lang w:eastAsia="fr-FR"/>
              </w:rPr>
            </w:pPr>
            <w:r w:rsidRPr="00E27964">
              <w:t>C296</w:t>
            </w:r>
            <w:r w:rsidRPr="00E27964">
              <w:rPr>
                <w:lang w:eastAsia="fr-FR"/>
              </w:rPr>
              <w:tab/>
              <w:t>IF A.4.1-1/2 AND A.4.1-2/8 AND A.4.1-3/1 AND A.4.3.6-1/68 AND A.4.3.6-1/70 AND A.4.3.6-1/72 THEN R ELSE N/A</w:t>
            </w:r>
          </w:p>
        </w:tc>
      </w:tr>
      <w:tr w:rsidR="002C5209" w:rsidRPr="00E27964" w14:paraId="19C1F39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E20E" w14:textId="77777777" w:rsidR="002C5209" w:rsidRPr="00E27964" w:rsidRDefault="002C5209" w:rsidP="00F2307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2C5209" w:rsidRPr="00E27964" w14:paraId="7F96DC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AB1D7B" w14:textId="77777777" w:rsidR="002C5209" w:rsidRPr="00E27964" w:rsidRDefault="002C5209" w:rsidP="00F2307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2C5209" w:rsidRPr="00E27964" w14:paraId="46B7D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A5BFB1" w14:textId="77777777" w:rsidR="002C5209" w:rsidRPr="00E27964" w:rsidRDefault="002C5209" w:rsidP="00F2307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2C5209" w:rsidRPr="00E27964" w14:paraId="488EFAF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761C8" w14:textId="77777777" w:rsidR="002C5209" w:rsidRPr="00E27964" w:rsidRDefault="002C5209" w:rsidP="00F2307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2C5209" w:rsidRPr="00E27964" w14:paraId="6FFC24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EB03F" w14:textId="77777777" w:rsidR="002C5209" w:rsidRPr="00E27964" w:rsidRDefault="002C5209" w:rsidP="00F2307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2C5209" w:rsidRPr="00E27964" w14:paraId="6B958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E986" w14:textId="77777777" w:rsidR="002C5209" w:rsidRPr="00E27964" w:rsidRDefault="002C5209" w:rsidP="00F2307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2C5209" w:rsidRPr="00E27964" w14:paraId="5FB4E5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B4F4" w14:textId="77777777" w:rsidR="002C5209" w:rsidRPr="00E27964" w:rsidRDefault="002C5209" w:rsidP="00F2307D">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2C5209" w:rsidRPr="00E27964" w14:paraId="5F9E393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EF0B" w14:textId="77777777" w:rsidR="002C5209" w:rsidRPr="00E27964" w:rsidRDefault="002C5209" w:rsidP="00F2307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2C5209" w:rsidRPr="00E27964" w14:paraId="75E41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599A4" w14:textId="77777777" w:rsidR="002C5209" w:rsidRPr="00E27964" w:rsidRDefault="002C5209" w:rsidP="00F2307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2C5209" w:rsidRPr="00E27964" w14:paraId="5ECA5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E46F" w14:textId="77777777" w:rsidR="002C5209" w:rsidRPr="00E27964" w:rsidRDefault="002C5209" w:rsidP="00F2307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2C5209" w:rsidRPr="00E27964" w14:paraId="25991E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02ADD" w14:textId="77777777" w:rsidR="002C5209" w:rsidRPr="00E27964" w:rsidRDefault="002C5209" w:rsidP="00F2307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2C5209" w:rsidRPr="00E27964" w14:paraId="5E0E1C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9FA9" w14:textId="77777777" w:rsidR="002C5209" w:rsidRPr="00E27964" w:rsidRDefault="002C5209" w:rsidP="00F2307D">
            <w:pPr>
              <w:pStyle w:val="TAN"/>
              <w:rPr>
                <w:lang w:eastAsia="zh-CN"/>
              </w:rPr>
            </w:pPr>
            <w:r w:rsidRPr="00E27964">
              <w:rPr>
                <w:lang w:eastAsia="zh-CN"/>
              </w:rPr>
              <w:lastRenderedPageBreak/>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2C5209" w:rsidRPr="00E27964" w14:paraId="1DD7DE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73277" w14:textId="77777777" w:rsidR="002C5209" w:rsidRPr="00E27964" w:rsidRDefault="002C5209" w:rsidP="00F2307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2C5209" w:rsidRPr="00E27964" w14:paraId="3C9F4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6EF82" w14:textId="77777777" w:rsidR="002C5209" w:rsidRPr="00E27964" w:rsidRDefault="002C5209" w:rsidP="00F2307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2C5209" w:rsidRPr="00E27964" w14:paraId="2241DD1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C0829" w14:textId="77777777" w:rsidR="002C5209" w:rsidRPr="00E27964" w:rsidRDefault="002C5209" w:rsidP="00F2307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2C5209" w:rsidRPr="00E27964" w14:paraId="23B42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ABCA7" w14:textId="77777777" w:rsidR="002C5209" w:rsidRPr="00E27964" w:rsidRDefault="002C5209" w:rsidP="00F2307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2C5209" w:rsidRPr="00E27964" w14:paraId="1A6ACB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9331D" w14:textId="77777777" w:rsidR="002C5209" w:rsidRPr="00E27964" w:rsidRDefault="002C5209" w:rsidP="00F2307D">
            <w:pPr>
              <w:pStyle w:val="TAN"/>
              <w:rPr>
                <w:lang w:eastAsia="zh-CN"/>
              </w:rPr>
            </w:pPr>
            <w:r w:rsidRPr="00E27964">
              <w:t>C313</w:t>
            </w:r>
            <w:r w:rsidRPr="00E27964">
              <w:tab/>
              <w:t>IF (A.4.1-1/1 OR A.4.1-1/2) AND A.4.1-2/7 AND A.4.1-3/1 AND (A.4.1-4A/1 OR A.4.1-4A/2 OR A.4.1-4A/5) AND A.4.3.2A.1-1/4 THEN R ELSE N/A</w:t>
            </w:r>
          </w:p>
        </w:tc>
      </w:tr>
      <w:tr w:rsidR="002C5209" w:rsidRPr="00E27964" w14:paraId="39F27CA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EA20" w14:textId="77777777" w:rsidR="002C5209" w:rsidRPr="00E27964" w:rsidRDefault="002C5209" w:rsidP="00F2307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2C5209" w:rsidRPr="00E27964" w14:paraId="48B7B4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FBC0" w14:textId="77777777" w:rsidR="002C5209" w:rsidRPr="00E27964" w:rsidRDefault="002C5209" w:rsidP="00F2307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2C5209" w:rsidRPr="00E27964" w14:paraId="1A6F8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9525" w14:textId="77777777" w:rsidR="002C5209" w:rsidRPr="00E27964" w:rsidRDefault="002C5209" w:rsidP="00F2307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2C5209" w:rsidRPr="00E27964" w14:paraId="4A207A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72698" w14:textId="77777777" w:rsidR="002C5209" w:rsidRPr="00E27964" w:rsidRDefault="002C5209" w:rsidP="00F2307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2C5209" w:rsidRPr="00E27964" w14:paraId="671CEF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EF013" w14:textId="77777777" w:rsidR="002C5209" w:rsidRPr="00E27964" w:rsidRDefault="002C5209" w:rsidP="00F2307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2C5209" w:rsidRPr="00E27964" w14:paraId="064069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4AE52" w14:textId="77777777" w:rsidR="002C5209" w:rsidRPr="00E27964" w:rsidRDefault="002C5209" w:rsidP="00F2307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2C5209" w:rsidRPr="00E27964" w14:paraId="6F9568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4C63" w14:textId="77777777" w:rsidR="002C5209" w:rsidRPr="00E27964" w:rsidRDefault="002C5209" w:rsidP="00F2307D">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2C5209" w:rsidRPr="00E27964" w14:paraId="179B679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C9DB7" w14:textId="77777777" w:rsidR="002C5209" w:rsidRPr="00E27964" w:rsidRDefault="002C5209" w:rsidP="00F2307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2C5209" w:rsidRPr="00E27964" w14:paraId="61A162D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2248F" w14:textId="77777777" w:rsidR="002C5209" w:rsidRPr="00E27964" w:rsidRDefault="002C5209" w:rsidP="00F2307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2C5209" w:rsidRPr="00E27964" w14:paraId="09DAA23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959E7" w14:textId="77777777" w:rsidR="002C5209" w:rsidRPr="00E27964" w:rsidRDefault="002C5209" w:rsidP="00F2307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2C5209" w:rsidRPr="00E27964" w14:paraId="7E4D994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D499C" w14:textId="77777777" w:rsidR="002C5209" w:rsidRPr="00E27964" w:rsidRDefault="002C5209" w:rsidP="00F2307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2C5209" w:rsidRPr="00E27964" w14:paraId="28B9AD7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D839" w14:textId="77777777" w:rsidR="002C5209" w:rsidRPr="00E27964" w:rsidRDefault="002C5209" w:rsidP="00F2307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4B4E667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189BF" w14:textId="77777777" w:rsidR="002C5209" w:rsidRPr="00E27964" w:rsidRDefault="002C5209" w:rsidP="00F2307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2C5209" w:rsidRPr="00E27964" w14:paraId="1B2E59B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DA34C" w14:textId="77777777" w:rsidR="002C5209" w:rsidRPr="00E27964" w:rsidRDefault="002C5209" w:rsidP="00F2307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2C5209" w:rsidRPr="00E27964" w14:paraId="51E2373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3FF9E" w14:textId="77777777" w:rsidR="002C5209" w:rsidRPr="00E27964" w:rsidRDefault="002C5209" w:rsidP="00F2307D">
            <w:pPr>
              <w:pStyle w:val="TAN"/>
              <w:rPr>
                <w:lang w:eastAsia="zh-CN"/>
              </w:rPr>
            </w:pPr>
            <w:r w:rsidRPr="00E27964">
              <w:rPr>
                <w:lang w:eastAsia="zh-CN"/>
              </w:rPr>
              <w:lastRenderedPageBreak/>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2C5209" w:rsidRPr="00E27964" w14:paraId="53AF4EDA"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C8175" w14:textId="77777777" w:rsidR="002C5209" w:rsidRPr="00E27964" w:rsidRDefault="002C5209" w:rsidP="00F2307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2C5209" w:rsidRPr="00E27964" w14:paraId="11CEA01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0EA06" w14:textId="77777777" w:rsidR="002C5209" w:rsidRPr="00E27964" w:rsidRDefault="002C5209" w:rsidP="00F2307D">
            <w:pPr>
              <w:pStyle w:val="TAN"/>
              <w:rPr>
                <w:lang w:eastAsia="zh-CN"/>
              </w:rPr>
            </w:pPr>
            <w:r w:rsidRPr="00E27964">
              <w:t>C328</w:t>
            </w:r>
            <w:r w:rsidRPr="00E27964">
              <w:tab/>
              <w:t>IF (A.4.1-1/1 OR A.4.1-1/2) AND A.4.1-2/7 AND A.4.1-3/1 AND A.4.1-4A/5 AND A.4.3.2-1/14 AND A.4.3.2A.1-2/1 THEN R ELSE N/A</w:t>
            </w:r>
          </w:p>
        </w:tc>
      </w:tr>
      <w:tr w:rsidR="002C5209" w:rsidRPr="00E27964" w14:paraId="2E8A335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FE613" w14:textId="77777777" w:rsidR="002C5209" w:rsidRPr="00E27964" w:rsidRDefault="002C5209" w:rsidP="00F2307D">
            <w:pPr>
              <w:pStyle w:val="TAN"/>
              <w:rPr>
                <w:lang w:eastAsia="zh-CN"/>
              </w:rPr>
            </w:pPr>
            <w:r w:rsidRPr="00E27964">
              <w:t>C329</w:t>
            </w:r>
            <w:r w:rsidRPr="00E27964">
              <w:tab/>
              <w:t>IF (A.4.1-1/1 OR A.4.1-1/2) AND A.4.1-2/7 AND A.4.1-3/1 AND A.4.1-4A/5 AND A.4.3.2-1/84A AND A.4.3.2A.1-2/1 THEN R ELSE N/A</w:t>
            </w:r>
          </w:p>
        </w:tc>
      </w:tr>
      <w:tr w:rsidR="002C5209" w:rsidRPr="00E27964" w14:paraId="5AB39DA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001D9" w14:textId="77777777" w:rsidR="002C5209" w:rsidRPr="00E27964" w:rsidRDefault="002C5209" w:rsidP="00F2307D">
            <w:pPr>
              <w:pStyle w:val="TAN"/>
              <w:rPr>
                <w:lang w:eastAsia="zh-CN"/>
              </w:rPr>
            </w:pPr>
            <w:r w:rsidRPr="00E27964">
              <w:t>C330</w:t>
            </w:r>
            <w:r w:rsidRPr="00E27964">
              <w:tab/>
              <w:t>IF (A.4.1-1/1 OR A.4.1-1/2) AND A.4.1-3/2 AND A.4.1-4/3 AND A.4.3.2B.2.0-2/1 AND A.4.3.2-1/14 THEN R ELSE N/A</w:t>
            </w:r>
          </w:p>
        </w:tc>
      </w:tr>
      <w:tr w:rsidR="002C5209" w:rsidRPr="00E27964" w14:paraId="638904C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2DB04" w14:textId="77777777" w:rsidR="002C5209" w:rsidRPr="00E27964" w:rsidRDefault="002C5209" w:rsidP="00F2307D">
            <w:pPr>
              <w:pStyle w:val="TAN"/>
              <w:rPr>
                <w:lang w:eastAsia="zh-CN"/>
              </w:rPr>
            </w:pPr>
            <w:r w:rsidRPr="00E27964">
              <w:t>C331</w:t>
            </w:r>
            <w:r w:rsidRPr="00E27964">
              <w:tab/>
              <w:t>IF (A.4.1-1/1 OR A.4.1-1/2) AND A.4.1-3/2 AND A.4.1-4/3 AND A.4.3.2B.2.0-2/1 AND A.4.3.2-1/84A THEN R ELSE N/A</w:t>
            </w:r>
          </w:p>
        </w:tc>
      </w:tr>
      <w:tr w:rsidR="002C5209" w:rsidRPr="00E27964" w14:paraId="07215F28"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8A4A7" w14:textId="77777777" w:rsidR="002C5209" w:rsidRPr="00E27964" w:rsidRDefault="002C5209" w:rsidP="00F2307D">
            <w:pPr>
              <w:pStyle w:val="TAN"/>
            </w:pPr>
            <w:r w:rsidRPr="00E27964">
              <w:t>C332</w:t>
            </w:r>
            <w:r w:rsidRPr="00E27964">
              <w:tab/>
              <w:t>IF A.4.1-1/1 AND A.4.1-2/9 AND A.4.1-3/1 AND (A.4.3.2-1/91 OR A.4.3.2-1/92) AND A.4.4-1/17 THEN R ELSE N/A</w:t>
            </w:r>
          </w:p>
        </w:tc>
      </w:tr>
      <w:tr w:rsidR="002C5209" w:rsidRPr="00E27964" w14:paraId="54B71E1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35C2" w14:textId="77777777" w:rsidR="002C5209" w:rsidRPr="00E27964" w:rsidRDefault="002C5209" w:rsidP="00F2307D">
            <w:pPr>
              <w:pStyle w:val="TAN"/>
            </w:pPr>
            <w:r w:rsidRPr="00E27964">
              <w:t>C333</w:t>
            </w:r>
            <w:r w:rsidRPr="00E27964">
              <w:tab/>
              <w:t>IF A.4.1-1/2 AND A.4.1.2/8 AND (A.4.1-3/1 OR A.4.1-3/2 OR A.4.1-3/3 OR A.4.1-3/5) AND A.4.3.11-1/78 THEN R ELSE N/A</w:t>
            </w:r>
          </w:p>
        </w:tc>
      </w:tr>
      <w:tr w:rsidR="002C5209" w:rsidRPr="00E27964" w14:paraId="08B4F6A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AC85B" w14:textId="77777777" w:rsidR="002C5209" w:rsidRPr="00E27964" w:rsidRDefault="002C5209" w:rsidP="00F2307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2C5209" w:rsidRPr="00E27964" w14:paraId="26311CE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7CD06" w14:textId="77777777" w:rsidR="002C5209" w:rsidRPr="00E27964" w:rsidRDefault="002C5209" w:rsidP="00F2307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2C5209" w:rsidRPr="00E27964" w14:paraId="4428E5C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2F56FC" w14:textId="77777777" w:rsidR="002C5209" w:rsidRPr="00E27964" w:rsidRDefault="002C5209" w:rsidP="00F2307D">
            <w:pPr>
              <w:pStyle w:val="TAN"/>
              <w:rPr>
                <w:lang w:eastAsia="fr-FR"/>
              </w:rPr>
            </w:pPr>
            <w:r w:rsidRPr="00E27964">
              <w:rPr>
                <w:lang w:eastAsia="fr-FR"/>
              </w:rPr>
              <w:t>C336</w:t>
            </w:r>
            <w:r w:rsidRPr="00E27964">
              <w:rPr>
                <w:lang w:eastAsia="fr-FR"/>
              </w:rPr>
              <w:tab/>
              <w:t>IF (A.4.1-4/1 OR A.4.1-4/2 OR A.4.1-4/3 OR A.4.1-4/5) AND A.4.1-3/2 AND A.4.3.6-1/4 THEN R ELSE N/A</w:t>
            </w:r>
          </w:p>
        </w:tc>
      </w:tr>
      <w:tr w:rsidR="002C5209" w:rsidRPr="00E27964" w14:paraId="01F9636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C4A8" w14:textId="77777777" w:rsidR="002C5209" w:rsidRPr="00E27964" w:rsidRDefault="002C5209" w:rsidP="00F2307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2C5209" w:rsidRPr="00E27964" w14:paraId="35292FD1"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768B8" w14:textId="77777777" w:rsidR="002C5209" w:rsidRPr="00E27964" w:rsidRDefault="002C5209" w:rsidP="00F2307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2C5209" w:rsidRPr="00E27964" w14:paraId="3C36B2A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C2EA9" w14:textId="77777777" w:rsidR="002C5209" w:rsidRPr="00E27964" w:rsidRDefault="002C5209" w:rsidP="00F2307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2C5209" w:rsidRPr="00E27964" w14:paraId="363839D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19A46" w14:textId="77777777" w:rsidR="002C5209" w:rsidRPr="00E27964" w:rsidRDefault="002C5209" w:rsidP="00F2307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2C5209" w:rsidRPr="00E27964" w14:paraId="74E29F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8862" w14:textId="77777777" w:rsidR="002C5209" w:rsidRPr="00E27964" w:rsidRDefault="002C5209" w:rsidP="00F2307D">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3CEFCF93" w14:textId="77777777" w:rsidR="002C5209" w:rsidRPr="00E27964" w:rsidRDefault="002C5209" w:rsidP="00F2307D">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FB082D" w14:textId="77777777" w:rsidR="002C5209" w:rsidRPr="00E27964" w:rsidRDefault="002C5209" w:rsidP="00F2307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77759504" w14:textId="77777777" w:rsidR="002C5209" w:rsidRPr="00E27964" w:rsidRDefault="002C5209" w:rsidP="00F2307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2A260C2E" w14:textId="77777777" w:rsidR="002C5209" w:rsidRDefault="002C5209" w:rsidP="00FA3D11">
      <w:pPr>
        <w:rPr>
          <w:b/>
          <w:bCs/>
          <w:noProof/>
          <w:color w:val="FF0000"/>
          <w:sz w:val="30"/>
          <w:szCs w:val="30"/>
        </w:rPr>
      </w:pPr>
    </w:p>
    <w:p w14:paraId="12CD18AE" w14:textId="46DC027B" w:rsidR="002C5209" w:rsidRDefault="002C5209"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9883E35" w14:textId="77777777" w:rsidR="00657696" w:rsidRPr="00E27964" w:rsidRDefault="00657696" w:rsidP="00657696">
      <w:pPr>
        <w:pStyle w:val="Heading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71445614"/>
      <w:r w:rsidRPr="00E27964">
        <w:t>4.2</w:t>
      </w:r>
      <w:r w:rsidRPr="00E27964">
        <w:tab/>
        <w:t>RRM conformance test cases</w:t>
      </w:r>
      <w:bookmarkEnd w:id="16"/>
      <w:bookmarkEnd w:id="17"/>
      <w:bookmarkEnd w:id="18"/>
      <w:bookmarkEnd w:id="19"/>
      <w:bookmarkEnd w:id="20"/>
      <w:bookmarkEnd w:id="21"/>
      <w:bookmarkEnd w:id="22"/>
      <w:bookmarkEnd w:id="23"/>
      <w:bookmarkEnd w:id="24"/>
      <w:bookmarkEnd w:id="25"/>
    </w:p>
    <w:p w14:paraId="4489F16A" w14:textId="1C60D43B" w:rsidR="00365FE6" w:rsidRDefault="00365FE6" w:rsidP="00365F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FDEC888" w14:textId="77777777" w:rsidR="0022761D" w:rsidRPr="00E27964" w:rsidRDefault="0022761D" w:rsidP="0022761D">
      <w:pPr>
        <w:pStyle w:val="TH"/>
      </w:pPr>
      <w:bookmarkStart w:id="26" w:name="_Hlk68461561"/>
      <w:r w:rsidRPr="00E27964">
        <w:lastRenderedPageBreak/>
        <w:t>Table 4.2-3</w:t>
      </w:r>
      <w:bookmarkEnd w:id="26"/>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22761D" w:rsidRPr="00E27964" w14:paraId="7C6CC42B" w14:textId="77777777" w:rsidTr="00F2307D">
        <w:trPr>
          <w:tblHeader/>
          <w:jc w:val="center"/>
        </w:trPr>
        <w:tc>
          <w:tcPr>
            <w:tcW w:w="1171" w:type="dxa"/>
            <w:tcBorders>
              <w:top w:val="single" w:sz="4" w:space="0" w:color="auto"/>
              <w:left w:val="single" w:sz="4" w:space="0" w:color="auto"/>
              <w:bottom w:val="nil"/>
              <w:right w:val="single" w:sz="4" w:space="0" w:color="auto"/>
            </w:tcBorders>
            <w:hideMark/>
          </w:tcPr>
          <w:p w14:paraId="60BFD562" w14:textId="77777777" w:rsidR="0022761D" w:rsidRPr="00E27964" w:rsidRDefault="0022761D" w:rsidP="00F2307D">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3A69F17C" w14:textId="77777777" w:rsidR="0022761D" w:rsidRPr="00E27964" w:rsidRDefault="0022761D" w:rsidP="00F2307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0D61F692" w14:textId="77777777" w:rsidR="0022761D" w:rsidRPr="00E27964" w:rsidRDefault="0022761D" w:rsidP="00F2307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23CEE53" w14:textId="77777777" w:rsidR="0022761D" w:rsidRPr="00E27964" w:rsidRDefault="0022761D" w:rsidP="00F2307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768F8ADD" w14:textId="77777777" w:rsidR="0022761D" w:rsidRPr="00E27964" w:rsidRDefault="0022761D" w:rsidP="00F2307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7BCF40A3" w14:textId="77777777" w:rsidR="0022761D" w:rsidRPr="00E27964" w:rsidRDefault="0022761D" w:rsidP="00F2307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58EFA3D3" w14:textId="77777777" w:rsidR="0022761D" w:rsidRPr="00E27964" w:rsidRDefault="0022761D" w:rsidP="00F2307D">
            <w:pPr>
              <w:pStyle w:val="TAH"/>
              <w:rPr>
                <w:lang w:eastAsia="zh-TW"/>
              </w:rPr>
            </w:pPr>
            <w:r w:rsidRPr="00E27964">
              <w:rPr>
                <w:lang w:eastAsia="zh-TW"/>
              </w:rPr>
              <w:t>Subtest Selection Criteria</w:t>
            </w:r>
          </w:p>
        </w:tc>
      </w:tr>
      <w:tr w:rsidR="0022761D" w:rsidRPr="00E27964" w14:paraId="6BC5B29D" w14:textId="77777777" w:rsidTr="00F2307D">
        <w:trPr>
          <w:tblHeader/>
          <w:jc w:val="center"/>
        </w:trPr>
        <w:tc>
          <w:tcPr>
            <w:tcW w:w="1171" w:type="dxa"/>
            <w:tcBorders>
              <w:top w:val="nil"/>
              <w:left w:val="single" w:sz="4" w:space="0" w:color="auto"/>
              <w:bottom w:val="single" w:sz="4" w:space="0" w:color="auto"/>
              <w:right w:val="single" w:sz="4" w:space="0" w:color="auto"/>
            </w:tcBorders>
          </w:tcPr>
          <w:p w14:paraId="73AEA2C0" w14:textId="77777777" w:rsidR="0022761D" w:rsidRPr="00E27964" w:rsidRDefault="0022761D" w:rsidP="00F2307D">
            <w:pPr>
              <w:pStyle w:val="TAH"/>
            </w:pPr>
          </w:p>
        </w:tc>
        <w:tc>
          <w:tcPr>
            <w:tcW w:w="4521" w:type="dxa"/>
            <w:tcBorders>
              <w:top w:val="nil"/>
              <w:left w:val="single" w:sz="4" w:space="0" w:color="auto"/>
              <w:bottom w:val="single" w:sz="4" w:space="0" w:color="auto"/>
              <w:right w:val="single" w:sz="4" w:space="0" w:color="auto"/>
            </w:tcBorders>
          </w:tcPr>
          <w:p w14:paraId="0DA686C8" w14:textId="77777777" w:rsidR="0022761D" w:rsidRPr="00E27964" w:rsidRDefault="0022761D" w:rsidP="00F2307D">
            <w:pPr>
              <w:pStyle w:val="TAH"/>
            </w:pPr>
          </w:p>
        </w:tc>
        <w:tc>
          <w:tcPr>
            <w:tcW w:w="827" w:type="dxa"/>
            <w:tcBorders>
              <w:top w:val="nil"/>
              <w:left w:val="single" w:sz="4" w:space="0" w:color="auto"/>
              <w:bottom w:val="single" w:sz="4" w:space="0" w:color="auto"/>
              <w:right w:val="single" w:sz="4" w:space="0" w:color="auto"/>
            </w:tcBorders>
          </w:tcPr>
          <w:p w14:paraId="488D50D7" w14:textId="77777777" w:rsidR="0022761D" w:rsidRPr="00E27964" w:rsidRDefault="0022761D" w:rsidP="00F2307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0632C0F" w14:textId="77777777" w:rsidR="0022761D" w:rsidRPr="00E27964" w:rsidRDefault="0022761D" w:rsidP="00F2307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79E2121" w14:textId="77777777" w:rsidR="0022761D" w:rsidRPr="00E27964" w:rsidRDefault="0022761D" w:rsidP="00F2307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7869B531" w14:textId="77777777" w:rsidR="0022761D" w:rsidRPr="00E27964" w:rsidRDefault="0022761D" w:rsidP="00F2307D">
            <w:pPr>
              <w:pStyle w:val="TAH"/>
            </w:pPr>
          </w:p>
        </w:tc>
        <w:tc>
          <w:tcPr>
            <w:tcW w:w="1434" w:type="dxa"/>
            <w:tcBorders>
              <w:top w:val="nil"/>
              <w:left w:val="single" w:sz="4" w:space="0" w:color="auto"/>
              <w:bottom w:val="single" w:sz="4" w:space="0" w:color="auto"/>
              <w:right w:val="single" w:sz="4" w:space="0" w:color="auto"/>
            </w:tcBorders>
          </w:tcPr>
          <w:p w14:paraId="0A592093" w14:textId="77777777" w:rsidR="0022761D" w:rsidRPr="00E27964" w:rsidRDefault="0022761D" w:rsidP="00F2307D">
            <w:pPr>
              <w:pStyle w:val="TAH"/>
            </w:pPr>
          </w:p>
        </w:tc>
        <w:tc>
          <w:tcPr>
            <w:tcW w:w="1434" w:type="dxa"/>
            <w:tcBorders>
              <w:top w:val="nil"/>
              <w:left w:val="single" w:sz="4" w:space="0" w:color="auto"/>
              <w:bottom w:val="single" w:sz="4" w:space="0" w:color="auto"/>
              <w:right w:val="single" w:sz="4" w:space="0" w:color="auto"/>
            </w:tcBorders>
          </w:tcPr>
          <w:p w14:paraId="18435FFA" w14:textId="77777777" w:rsidR="0022761D" w:rsidRPr="00E27964" w:rsidRDefault="0022761D" w:rsidP="00F2307D">
            <w:pPr>
              <w:pStyle w:val="TAH"/>
            </w:pPr>
          </w:p>
        </w:tc>
      </w:tr>
      <w:tr w:rsidR="0022761D" w:rsidRPr="00E27964" w14:paraId="2F18DF5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62251A" w14:textId="77777777" w:rsidR="0022761D" w:rsidRPr="00E27964" w:rsidRDefault="0022761D" w:rsidP="00F2307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617DC" w14:textId="77777777" w:rsidR="0022761D" w:rsidRPr="00E27964" w:rsidRDefault="0022761D" w:rsidP="00F2307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E1C5A"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282D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212EC"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CCD702"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61112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DC3CE5" w14:textId="77777777" w:rsidR="0022761D" w:rsidRPr="00E27964" w:rsidRDefault="0022761D" w:rsidP="00F2307D">
            <w:pPr>
              <w:pStyle w:val="TAL"/>
              <w:rPr>
                <w:b/>
                <w:lang w:eastAsia="zh-CN"/>
              </w:rPr>
            </w:pPr>
          </w:p>
        </w:tc>
      </w:tr>
      <w:tr w:rsidR="0022761D" w:rsidRPr="00E27964" w14:paraId="68034D5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3D6871" w14:textId="77777777" w:rsidR="0022761D" w:rsidRPr="00E27964" w:rsidRDefault="0022761D" w:rsidP="00F2307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DCB4B5" w14:textId="77777777" w:rsidR="0022761D" w:rsidRPr="00E27964" w:rsidRDefault="0022761D" w:rsidP="00F2307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0D4EAF"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905BA1"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17F0F9"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847738"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DE755D"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493857" w14:textId="77777777" w:rsidR="0022761D" w:rsidRPr="00E27964" w:rsidRDefault="0022761D" w:rsidP="00F2307D">
            <w:pPr>
              <w:pStyle w:val="TAL"/>
              <w:rPr>
                <w:b/>
                <w:lang w:eastAsia="zh-CN"/>
              </w:rPr>
            </w:pPr>
          </w:p>
        </w:tc>
      </w:tr>
      <w:tr w:rsidR="0022761D" w:rsidRPr="00E27964" w14:paraId="78650B6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1BB572D" w14:textId="77777777" w:rsidR="0022761D" w:rsidRPr="00E27964" w:rsidRDefault="0022761D" w:rsidP="00F2307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B0C3F3F" w14:textId="77777777" w:rsidR="0022761D" w:rsidRPr="00E27964" w:rsidRDefault="0022761D" w:rsidP="00F2307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FE3554A"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4BC608"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F90C0D"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504530"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7AFCA7" w14:textId="77777777" w:rsidR="0022761D" w:rsidRPr="00E27964" w:rsidRDefault="0022761D" w:rsidP="00F2307D">
            <w:pPr>
              <w:pStyle w:val="TAL"/>
              <w:rPr>
                <w:lang w:eastAsia="zh-CN"/>
              </w:rPr>
            </w:pPr>
            <w:r w:rsidRPr="00E27964">
              <w:rPr>
                <w:lang w:eastAsia="zh-CN"/>
              </w:rPr>
              <w:t>2Rx</w:t>
            </w:r>
          </w:p>
          <w:p w14:paraId="503B980A"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449DC3" w14:textId="77777777" w:rsidR="0022761D" w:rsidRPr="00E27964" w:rsidRDefault="0022761D" w:rsidP="00F2307D">
            <w:pPr>
              <w:pStyle w:val="TAL"/>
              <w:rPr>
                <w:lang w:eastAsia="zh-CN"/>
              </w:rPr>
            </w:pPr>
          </w:p>
        </w:tc>
      </w:tr>
      <w:tr w:rsidR="0022761D" w:rsidRPr="00E27964" w14:paraId="668842D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773EFF2" w14:textId="77777777" w:rsidR="0022761D" w:rsidRPr="00E27964" w:rsidRDefault="0022761D" w:rsidP="00F2307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15C8FC4C" w14:textId="77777777" w:rsidR="0022761D" w:rsidRPr="00E27964" w:rsidRDefault="0022761D" w:rsidP="00F2307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A8399DE"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B2C493"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2BF69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FA01217"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E2D346" w14:textId="77777777" w:rsidR="0022761D" w:rsidRPr="00E27964" w:rsidRDefault="0022761D" w:rsidP="00F2307D">
            <w:pPr>
              <w:pStyle w:val="TAL"/>
              <w:rPr>
                <w:lang w:eastAsia="zh-CN"/>
              </w:rPr>
            </w:pPr>
            <w:r w:rsidRPr="00E27964">
              <w:rPr>
                <w:lang w:eastAsia="zh-CN"/>
              </w:rPr>
              <w:t>2Rx</w:t>
            </w:r>
          </w:p>
          <w:p w14:paraId="7ACFF2E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A58266" w14:textId="77777777" w:rsidR="0022761D" w:rsidRPr="00E27964" w:rsidRDefault="0022761D" w:rsidP="00F2307D">
            <w:pPr>
              <w:pStyle w:val="TAL"/>
              <w:rPr>
                <w:lang w:eastAsia="zh-CN"/>
              </w:rPr>
            </w:pPr>
          </w:p>
        </w:tc>
      </w:tr>
      <w:tr w:rsidR="0022761D" w:rsidRPr="00E27964" w14:paraId="6BECA57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14783BDF" w14:textId="77777777" w:rsidR="0022761D" w:rsidRPr="00E27964" w:rsidRDefault="0022761D" w:rsidP="00F2307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39D9BB9" w14:textId="77777777" w:rsidR="0022761D" w:rsidRPr="00E27964" w:rsidRDefault="0022761D" w:rsidP="00F2307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06BED83"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783843F" w14:textId="77777777" w:rsidR="0022761D" w:rsidRPr="00E27964" w:rsidRDefault="0022761D" w:rsidP="00F2307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752D91"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961F4DB"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FB65F3" w14:textId="77777777" w:rsidR="0022761D" w:rsidRPr="00E27964" w:rsidRDefault="0022761D" w:rsidP="00F2307D">
            <w:pPr>
              <w:pStyle w:val="TAL"/>
              <w:rPr>
                <w:lang w:eastAsia="zh-CN"/>
              </w:rPr>
            </w:pPr>
            <w:r w:rsidRPr="00E27964">
              <w:rPr>
                <w:lang w:eastAsia="zh-CN"/>
              </w:rPr>
              <w:t>2Rx</w:t>
            </w:r>
          </w:p>
          <w:p w14:paraId="608306C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A8B320" w14:textId="77777777" w:rsidR="0022761D" w:rsidRPr="00E27964" w:rsidRDefault="0022761D" w:rsidP="00F2307D">
            <w:pPr>
              <w:pStyle w:val="TAL"/>
              <w:rPr>
                <w:lang w:eastAsia="zh-CN"/>
              </w:rPr>
            </w:pPr>
          </w:p>
        </w:tc>
      </w:tr>
      <w:tr w:rsidR="0022761D" w:rsidRPr="00E27964" w14:paraId="6C79112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7095CEED" w14:textId="77777777" w:rsidR="0022761D" w:rsidRPr="00E27964" w:rsidRDefault="0022761D" w:rsidP="00F2307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E30598D" w14:textId="77777777" w:rsidR="0022761D" w:rsidRPr="00E27964" w:rsidRDefault="0022761D" w:rsidP="00F2307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E84F03"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2C094B" w14:textId="77777777" w:rsidR="0022761D" w:rsidRPr="00E27964" w:rsidRDefault="0022761D" w:rsidP="00F2307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A6D6EF8"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346E926"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6B3478" w14:textId="77777777" w:rsidR="0022761D" w:rsidRPr="00E27964" w:rsidRDefault="0022761D" w:rsidP="00F2307D">
            <w:pPr>
              <w:pStyle w:val="TAL"/>
              <w:rPr>
                <w:lang w:eastAsia="zh-CN"/>
              </w:rPr>
            </w:pPr>
            <w:r w:rsidRPr="00E27964">
              <w:rPr>
                <w:lang w:eastAsia="zh-CN"/>
              </w:rPr>
              <w:t>2Rx</w:t>
            </w:r>
          </w:p>
          <w:p w14:paraId="35C8950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09A7D9" w14:textId="77777777" w:rsidR="0022761D" w:rsidRPr="00E27964" w:rsidRDefault="0022761D" w:rsidP="00F2307D">
            <w:pPr>
              <w:pStyle w:val="TAL"/>
              <w:rPr>
                <w:lang w:eastAsia="zh-CN"/>
              </w:rPr>
            </w:pPr>
          </w:p>
        </w:tc>
      </w:tr>
      <w:tr w:rsidR="0022761D" w:rsidRPr="00E27964" w14:paraId="47EDAA3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7B94504C" w14:textId="77777777" w:rsidR="0022761D" w:rsidRPr="00E27964" w:rsidRDefault="0022761D" w:rsidP="00F2307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3D95DF0" w14:textId="77777777" w:rsidR="0022761D" w:rsidRPr="00E27964" w:rsidRDefault="0022761D" w:rsidP="00F2307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F56A13"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F322FC" w14:textId="77777777" w:rsidR="0022761D" w:rsidRPr="00E27964" w:rsidRDefault="0022761D" w:rsidP="00F2307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B91ED59"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84B33F8"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8157342" w14:textId="77777777" w:rsidR="0022761D" w:rsidRPr="00E27964" w:rsidRDefault="0022761D" w:rsidP="00F2307D">
            <w:pPr>
              <w:pStyle w:val="TAL"/>
              <w:rPr>
                <w:lang w:eastAsia="zh-CN"/>
              </w:rPr>
            </w:pPr>
            <w:r w:rsidRPr="00E27964">
              <w:rPr>
                <w:lang w:eastAsia="zh-CN"/>
              </w:rPr>
              <w:t>2Rx</w:t>
            </w:r>
          </w:p>
          <w:p w14:paraId="09F36D5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B76013" w14:textId="77777777" w:rsidR="0022761D" w:rsidRPr="00E27964" w:rsidRDefault="0022761D" w:rsidP="00F2307D">
            <w:pPr>
              <w:pStyle w:val="TAL"/>
              <w:rPr>
                <w:lang w:eastAsia="zh-CN"/>
              </w:rPr>
            </w:pPr>
          </w:p>
        </w:tc>
      </w:tr>
      <w:tr w:rsidR="0022761D" w:rsidRPr="00E27964" w14:paraId="468F482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3A70C38" w14:textId="77777777" w:rsidR="0022761D" w:rsidRPr="00E27964" w:rsidRDefault="0022761D" w:rsidP="00F2307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A8C81D5" w14:textId="77777777" w:rsidR="0022761D" w:rsidRPr="00E27964" w:rsidRDefault="0022761D" w:rsidP="00F2307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5D98C7"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0BAE050" w14:textId="77777777" w:rsidR="0022761D" w:rsidRPr="00E27964" w:rsidRDefault="0022761D" w:rsidP="00F2307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3C249E"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A55AD25"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E04613" w14:textId="77777777" w:rsidR="0022761D" w:rsidRPr="00E27964" w:rsidRDefault="0022761D" w:rsidP="00F2307D">
            <w:pPr>
              <w:pStyle w:val="TAL"/>
              <w:rPr>
                <w:lang w:eastAsia="zh-CN"/>
              </w:rPr>
            </w:pPr>
            <w:r w:rsidRPr="00E27964">
              <w:rPr>
                <w:lang w:eastAsia="zh-CN"/>
              </w:rPr>
              <w:t>2Rx</w:t>
            </w:r>
          </w:p>
          <w:p w14:paraId="6DED146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33A009" w14:textId="77777777" w:rsidR="0022761D" w:rsidRPr="00E27964" w:rsidRDefault="0022761D" w:rsidP="00F2307D">
            <w:pPr>
              <w:pStyle w:val="TAL"/>
              <w:rPr>
                <w:lang w:eastAsia="zh-CN"/>
              </w:rPr>
            </w:pPr>
          </w:p>
        </w:tc>
      </w:tr>
      <w:tr w:rsidR="0022761D" w:rsidRPr="00E27964" w14:paraId="7489A1D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1D07DBB" w14:textId="77777777" w:rsidR="0022761D" w:rsidRPr="00E27964" w:rsidRDefault="0022761D" w:rsidP="00F2307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67415D3" w14:textId="77777777" w:rsidR="0022761D" w:rsidRPr="00E27964" w:rsidRDefault="0022761D" w:rsidP="00F2307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E75FD8C"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8CAFB0" w14:textId="77777777" w:rsidR="0022761D" w:rsidRPr="00E27964" w:rsidRDefault="0022761D" w:rsidP="00F2307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33CC5E2"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804BDE"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B322F" w14:textId="77777777" w:rsidR="0022761D" w:rsidRPr="00E27964" w:rsidRDefault="0022761D" w:rsidP="00F2307D">
            <w:pPr>
              <w:pStyle w:val="TAL"/>
              <w:rPr>
                <w:lang w:eastAsia="zh-CN"/>
              </w:rPr>
            </w:pPr>
            <w:r w:rsidRPr="00E27964">
              <w:rPr>
                <w:lang w:eastAsia="zh-CN"/>
              </w:rPr>
              <w:t>2Rx</w:t>
            </w:r>
          </w:p>
          <w:p w14:paraId="12F0E0D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EE2837" w14:textId="77777777" w:rsidR="0022761D" w:rsidRPr="00E27964" w:rsidRDefault="0022761D" w:rsidP="00F2307D">
            <w:pPr>
              <w:pStyle w:val="TAL"/>
              <w:rPr>
                <w:lang w:eastAsia="zh-CN"/>
              </w:rPr>
            </w:pPr>
          </w:p>
        </w:tc>
      </w:tr>
      <w:tr w:rsidR="0022761D" w:rsidRPr="00E27964" w14:paraId="0C8DC72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5F12A978" w14:textId="77777777" w:rsidR="0022761D" w:rsidRPr="00E27964" w:rsidRDefault="0022761D" w:rsidP="00F2307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69FC3DE1" w14:textId="77777777" w:rsidR="0022761D" w:rsidRPr="00E27964" w:rsidRDefault="0022761D" w:rsidP="00F2307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CDEC00D"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87A67FF" w14:textId="77777777" w:rsidR="0022761D" w:rsidRPr="00E27964" w:rsidRDefault="0022761D" w:rsidP="00F2307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AF48118"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1095F4B"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99978A" w14:textId="77777777" w:rsidR="0022761D" w:rsidRPr="00E27964" w:rsidRDefault="0022761D" w:rsidP="00F2307D">
            <w:pPr>
              <w:pStyle w:val="TAL"/>
              <w:rPr>
                <w:lang w:eastAsia="zh-CN"/>
              </w:rPr>
            </w:pPr>
            <w:r w:rsidRPr="00E27964">
              <w:rPr>
                <w:lang w:eastAsia="zh-CN"/>
              </w:rPr>
              <w:t>2Rx</w:t>
            </w:r>
          </w:p>
          <w:p w14:paraId="6257540F"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0B5DD" w14:textId="77777777" w:rsidR="0022761D" w:rsidRPr="00E27964" w:rsidRDefault="0022761D" w:rsidP="00F2307D">
            <w:pPr>
              <w:pStyle w:val="TAL"/>
              <w:rPr>
                <w:lang w:eastAsia="zh-CN"/>
              </w:rPr>
            </w:pPr>
          </w:p>
        </w:tc>
      </w:tr>
      <w:tr w:rsidR="0022761D" w:rsidRPr="00E27964" w14:paraId="1677666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1D5A1D" w14:textId="77777777" w:rsidR="0022761D" w:rsidRPr="00E27964" w:rsidRDefault="0022761D" w:rsidP="00F2307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16E08E" w14:textId="77777777" w:rsidR="0022761D" w:rsidRPr="00E27964" w:rsidRDefault="0022761D" w:rsidP="00F2307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B16F24"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01A3D3"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F6B722"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DC795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76D86"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177A2" w14:textId="77777777" w:rsidR="0022761D" w:rsidRPr="00E27964" w:rsidRDefault="0022761D" w:rsidP="00F2307D">
            <w:pPr>
              <w:pStyle w:val="TAL"/>
              <w:rPr>
                <w:b/>
                <w:lang w:eastAsia="zh-CN"/>
              </w:rPr>
            </w:pPr>
          </w:p>
        </w:tc>
      </w:tr>
      <w:tr w:rsidR="0022761D" w:rsidRPr="00E27964" w14:paraId="3D67A15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DA0747A" w14:textId="77777777" w:rsidR="0022761D" w:rsidRPr="00E27964" w:rsidRDefault="0022761D" w:rsidP="00F2307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A15E37" w14:textId="77777777" w:rsidR="0022761D" w:rsidRPr="00E27964" w:rsidRDefault="0022761D" w:rsidP="00F2307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CA81B0E"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22AEF9"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9F337E"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87229E"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47E9EE" w14:textId="77777777" w:rsidR="0022761D" w:rsidRPr="00E27964" w:rsidRDefault="0022761D" w:rsidP="00F2307D">
            <w:pPr>
              <w:pStyle w:val="TAL"/>
              <w:rPr>
                <w:lang w:eastAsia="zh-CN"/>
              </w:rPr>
            </w:pPr>
            <w:r w:rsidRPr="00E27964">
              <w:rPr>
                <w:lang w:eastAsia="zh-CN"/>
              </w:rPr>
              <w:t>2Rx</w:t>
            </w:r>
          </w:p>
          <w:p w14:paraId="2FE623D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F96A16" w14:textId="77777777" w:rsidR="0022761D" w:rsidRPr="00E27964" w:rsidRDefault="0022761D" w:rsidP="00F2307D">
            <w:pPr>
              <w:pStyle w:val="TAL"/>
              <w:rPr>
                <w:lang w:eastAsia="zh-CN"/>
              </w:rPr>
            </w:pPr>
          </w:p>
        </w:tc>
      </w:tr>
      <w:tr w:rsidR="0022761D" w:rsidRPr="00E27964" w14:paraId="5F1CA49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BA4534D" w14:textId="77777777" w:rsidR="0022761D" w:rsidRPr="00E27964" w:rsidRDefault="0022761D" w:rsidP="00F2307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A1C979F" w14:textId="77777777" w:rsidR="0022761D" w:rsidRPr="00E27964" w:rsidRDefault="0022761D" w:rsidP="00F2307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5F1A91F"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F1D591"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9AE434"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B31987F"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B438C5" w14:textId="77777777" w:rsidR="0022761D" w:rsidRPr="00E27964" w:rsidRDefault="0022761D" w:rsidP="00F2307D">
            <w:pPr>
              <w:pStyle w:val="TAL"/>
              <w:rPr>
                <w:lang w:eastAsia="zh-CN"/>
              </w:rPr>
            </w:pPr>
            <w:r w:rsidRPr="00E27964">
              <w:rPr>
                <w:lang w:eastAsia="zh-CN"/>
              </w:rPr>
              <w:t>2Rx</w:t>
            </w:r>
          </w:p>
          <w:p w14:paraId="64F2C87D"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0244F7" w14:textId="77777777" w:rsidR="0022761D" w:rsidRPr="00E27964" w:rsidRDefault="0022761D" w:rsidP="00F2307D">
            <w:pPr>
              <w:pStyle w:val="TAL"/>
              <w:rPr>
                <w:lang w:eastAsia="zh-CN"/>
              </w:rPr>
            </w:pPr>
          </w:p>
        </w:tc>
      </w:tr>
      <w:tr w:rsidR="0022761D" w:rsidRPr="00E27964" w14:paraId="2554659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8E37EDC" w14:textId="77777777" w:rsidR="0022761D" w:rsidRPr="00E27964" w:rsidRDefault="0022761D" w:rsidP="00F2307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A86B2BB" w14:textId="77777777" w:rsidR="0022761D" w:rsidRPr="00E27964" w:rsidRDefault="0022761D" w:rsidP="00F2307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C83B6F5"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0E94C6" w14:textId="77777777" w:rsidR="0022761D" w:rsidRPr="00E27964" w:rsidRDefault="0022761D" w:rsidP="00F2307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E6E1325"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FE15A85"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5A5F42" w14:textId="77777777" w:rsidR="0022761D" w:rsidRPr="00E27964" w:rsidRDefault="0022761D" w:rsidP="00F2307D">
            <w:pPr>
              <w:pStyle w:val="TAL"/>
              <w:rPr>
                <w:lang w:eastAsia="zh-CN"/>
              </w:rPr>
            </w:pPr>
            <w:r w:rsidRPr="00E27964">
              <w:rPr>
                <w:lang w:eastAsia="zh-CN"/>
              </w:rPr>
              <w:t>2Rx</w:t>
            </w:r>
          </w:p>
          <w:p w14:paraId="5D0530A1"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277F89" w14:textId="77777777" w:rsidR="0022761D" w:rsidRPr="00E27964" w:rsidRDefault="0022761D" w:rsidP="00F2307D">
            <w:pPr>
              <w:pStyle w:val="TAL"/>
              <w:rPr>
                <w:lang w:eastAsia="zh-CN"/>
              </w:rPr>
            </w:pPr>
          </w:p>
        </w:tc>
      </w:tr>
      <w:tr w:rsidR="0022761D" w:rsidRPr="00E27964" w14:paraId="41C3D24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31CA1BE3" w14:textId="77777777" w:rsidR="0022761D" w:rsidRPr="00E27964" w:rsidRDefault="0022761D" w:rsidP="00F2307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19C98A0" w14:textId="77777777" w:rsidR="0022761D" w:rsidRPr="00E27964" w:rsidRDefault="0022761D" w:rsidP="00F2307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97FEB3" w14:textId="77777777" w:rsidR="0022761D" w:rsidRPr="00E27964" w:rsidRDefault="0022761D" w:rsidP="00F2307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5130B4B" w14:textId="77777777" w:rsidR="0022761D" w:rsidRPr="00E27964" w:rsidRDefault="0022761D" w:rsidP="00F2307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6A5162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64FFB89"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718C09" w14:textId="77777777" w:rsidR="0022761D" w:rsidRPr="00E27964" w:rsidRDefault="0022761D" w:rsidP="00F2307D">
            <w:pPr>
              <w:pStyle w:val="TAL"/>
              <w:rPr>
                <w:lang w:eastAsia="zh-CN"/>
              </w:rPr>
            </w:pPr>
            <w:r w:rsidRPr="00E27964">
              <w:rPr>
                <w:lang w:eastAsia="zh-CN"/>
              </w:rPr>
              <w:t>2Rx</w:t>
            </w:r>
          </w:p>
          <w:p w14:paraId="50162A3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5F0806" w14:textId="77777777" w:rsidR="0022761D" w:rsidRPr="00E27964" w:rsidRDefault="0022761D" w:rsidP="00F2307D">
            <w:pPr>
              <w:pStyle w:val="TAL"/>
              <w:rPr>
                <w:lang w:eastAsia="zh-CN"/>
              </w:rPr>
            </w:pPr>
          </w:p>
        </w:tc>
      </w:tr>
      <w:tr w:rsidR="0022761D" w:rsidRPr="00E27964" w14:paraId="6BEC783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1066D0A0" w14:textId="77777777" w:rsidR="0022761D" w:rsidRPr="00E27964" w:rsidRDefault="0022761D" w:rsidP="00F2307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35E5401" w14:textId="77777777" w:rsidR="0022761D" w:rsidRPr="00E27964" w:rsidRDefault="0022761D" w:rsidP="00F2307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4C987F2"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2714A19" w14:textId="77777777" w:rsidR="0022761D" w:rsidRPr="00E27964" w:rsidRDefault="0022761D" w:rsidP="00F2307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F346C3C" w14:textId="77777777" w:rsidR="0022761D" w:rsidRPr="00E27964" w:rsidRDefault="0022761D" w:rsidP="00F2307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291AC1"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F439C0" w14:textId="77777777" w:rsidR="0022761D" w:rsidRPr="00E27964" w:rsidRDefault="0022761D" w:rsidP="00F2307D">
            <w:pPr>
              <w:pStyle w:val="TAL"/>
              <w:rPr>
                <w:lang w:eastAsia="zh-CN"/>
              </w:rPr>
            </w:pPr>
            <w:r w:rsidRPr="00E27964">
              <w:rPr>
                <w:lang w:eastAsia="zh-CN"/>
              </w:rPr>
              <w:t>2Rx</w:t>
            </w:r>
          </w:p>
          <w:p w14:paraId="5C585A3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98CD4" w14:textId="77777777" w:rsidR="0022761D" w:rsidRPr="00E27964" w:rsidRDefault="0022761D" w:rsidP="00F2307D">
            <w:pPr>
              <w:pStyle w:val="TAL"/>
              <w:rPr>
                <w:lang w:eastAsia="zh-CN"/>
              </w:rPr>
            </w:pPr>
          </w:p>
        </w:tc>
      </w:tr>
      <w:tr w:rsidR="0022761D" w:rsidRPr="00E27964" w14:paraId="5C3411E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59C1" w14:textId="77777777" w:rsidR="0022761D" w:rsidRPr="00E27964" w:rsidRDefault="0022761D" w:rsidP="00F2307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F937BB" w14:textId="77777777" w:rsidR="0022761D" w:rsidRPr="00E27964" w:rsidRDefault="0022761D" w:rsidP="00F2307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BA2A7"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BB078"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ADB03B"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4E8998"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0174F8"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F12563" w14:textId="77777777" w:rsidR="0022761D" w:rsidRPr="00E27964" w:rsidRDefault="0022761D" w:rsidP="00F2307D">
            <w:pPr>
              <w:pStyle w:val="TAL"/>
              <w:rPr>
                <w:b/>
                <w:lang w:eastAsia="zh-CN"/>
              </w:rPr>
            </w:pPr>
          </w:p>
        </w:tc>
      </w:tr>
      <w:tr w:rsidR="0022761D" w:rsidRPr="00E27964" w14:paraId="1E5265E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9F4A3E" w14:textId="77777777" w:rsidR="0022761D" w:rsidRPr="00E27964" w:rsidRDefault="0022761D" w:rsidP="00F2307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F0145F" w14:textId="77777777" w:rsidR="0022761D" w:rsidRPr="00E27964" w:rsidRDefault="0022761D" w:rsidP="00F2307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E4A7745" w14:textId="77777777" w:rsidR="0022761D" w:rsidRPr="00E27964" w:rsidRDefault="0022761D" w:rsidP="00F2307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CE8E87" w14:textId="77777777" w:rsidR="0022761D" w:rsidRPr="00E27964" w:rsidRDefault="0022761D" w:rsidP="00F2307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3E7947" w14:textId="77777777" w:rsidR="0022761D" w:rsidRPr="00E27964" w:rsidRDefault="0022761D" w:rsidP="00F2307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BF8762"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B9BEB2" w14:textId="77777777" w:rsidR="0022761D" w:rsidRPr="00E27964" w:rsidRDefault="0022761D" w:rsidP="00F2307D">
            <w:pPr>
              <w:pStyle w:val="TAL"/>
              <w:rPr>
                <w:lang w:eastAsia="zh-CN"/>
              </w:rPr>
            </w:pPr>
            <w:r w:rsidRPr="00E27964">
              <w:rPr>
                <w:lang w:eastAsia="zh-CN"/>
              </w:rPr>
              <w:t>2Rx</w:t>
            </w:r>
          </w:p>
          <w:p w14:paraId="59D5BBDB" w14:textId="77777777" w:rsidR="0022761D" w:rsidRPr="00E27964" w:rsidRDefault="0022761D" w:rsidP="00F2307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4B0DF" w14:textId="77777777" w:rsidR="0022761D" w:rsidRPr="00E27964" w:rsidRDefault="0022761D" w:rsidP="00F2307D">
            <w:pPr>
              <w:pStyle w:val="TAL"/>
              <w:rPr>
                <w:lang w:eastAsia="zh-CN"/>
              </w:rPr>
            </w:pPr>
          </w:p>
        </w:tc>
      </w:tr>
      <w:tr w:rsidR="0022761D" w:rsidRPr="00E27964" w14:paraId="2E9B8A1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D2C4F" w14:textId="77777777" w:rsidR="0022761D" w:rsidRPr="00E27964" w:rsidRDefault="0022761D" w:rsidP="00F2307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9AC2A" w14:textId="77777777" w:rsidR="0022761D" w:rsidRPr="00E27964" w:rsidRDefault="0022761D" w:rsidP="00F2307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E9C74"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4D5C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9D948"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F17C8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42BA3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F40F4" w14:textId="77777777" w:rsidR="0022761D" w:rsidRPr="00E27964" w:rsidRDefault="0022761D" w:rsidP="00F2307D">
            <w:pPr>
              <w:pStyle w:val="TAL"/>
              <w:rPr>
                <w:b/>
                <w:lang w:eastAsia="zh-CN"/>
              </w:rPr>
            </w:pPr>
          </w:p>
        </w:tc>
      </w:tr>
      <w:tr w:rsidR="0022761D" w:rsidRPr="00E27964" w14:paraId="6CF98D6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0E3A3A" w14:textId="77777777" w:rsidR="0022761D" w:rsidRPr="00E27964" w:rsidRDefault="0022761D" w:rsidP="00F2307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DC85AE" w14:textId="77777777" w:rsidR="0022761D" w:rsidRPr="00E27964" w:rsidRDefault="0022761D" w:rsidP="00F2307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015069"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768AB6"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B4354B"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D5B8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D4FB6"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C7FB1F" w14:textId="77777777" w:rsidR="0022761D" w:rsidRPr="00E27964" w:rsidRDefault="0022761D" w:rsidP="00F2307D">
            <w:pPr>
              <w:pStyle w:val="TAL"/>
              <w:rPr>
                <w:b/>
                <w:lang w:eastAsia="zh-CN"/>
              </w:rPr>
            </w:pPr>
          </w:p>
        </w:tc>
      </w:tr>
      <w:tr w:rsidR="0022761D" w:rsidRPr="00E27964" w14:paraId="7204966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CB3A581" w14:textId="77777777" w:rsidR="0022761D" w:rsidRPr="00E27964" w:rsidRDefault="0022761D" w:rsidP="00F2307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52E1191C" w14:textId="77777777" w:rsidR="0022761D" w:rsidRPr="00E27964" w:rsidRDefault="0022761D" w:rsidP="00F2307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8D1972" w14:textId="77777777" w:rsidR="0022761D" w:rsidRPr="00E27964" w:rsidRDefault="0022761D" w:rsidP="00F2307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015EED2"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77E846"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16942E"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3F7EE1" w14:textId="77777777" w:rsidR="0022761D" w:rsidRPr="00E27964" w:rsidRDefault="0022761D" w:rsidP="00F2307D">
            <w:pPr>
              <w:pStyle w:val="TAL"/>
              <w:rPr>
                <w:lang w:eastAsia="zh-CN"/>
              </w:rPr>
            </w:pPr>
            <w:r w:rsidRPr="00E27964">
              <w:rPr>
                <w:lang w:eastAsia="zh-CN"/>
              </w:rPr>
              <w:t>2Rx</w:t>
            </w:r>
          </w:p>
          <w:p w14:paraId="46F3533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CE1EF" w14:textId="77777777" w:rsidR="0022761D" w:rsidRPr="00E27964" w:rsidRDefault="0022761D" w:rsidP="00F2307D">
            <w:pPr>
              <w:pStyle w:val="TAL"/>
              <w:rPr>
                <w:lang w:eastAsia="zh-CN"/>
              </w:rPr>
            </w:pPr>
          </w:p>
        </w:tc>
      </w:tr>
      <w:tr w:rsidR="0022761D" w:rsidRPr="00E27964" w14:paraId="2B29D3A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50B65CE" w14:textId="77777777" w:rsidR="0022761D" w:rsidRPr="00E27964" w:rsidRDefault="0022761D" w:rsidP="00F2307D">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114D6F13" w14:textId="77777777" w:rsidR="0022761D" w:rsidRPr="00E27964" w:rsidRDefault="0022761D" w:rsidP="00F2307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2AADA35" w14:textId="77777777" w:rsidR="0022761D" w:rsidRPr="00E27964" w:rsidRDefault="0022761D" w:rsidP="00F2307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F8206D5"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4D0294"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68C282"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FAA76D" w14:textId="77777777" w:rsidR="0022761D" w:rsidRPr="00E27964" w:rsidRDefault="0022761D" w:rsidP="00F2307D">
            <w:pPr>
              <w:pStyle w:val="TAL"/>
              <w:rPr>
                <w:lang w:eastAsia="zh-CN"/>
              </w:rPr>
            </w:pPr>
            <w:r w:rsidRPr="00E27964">
              <w:rPr>
                <w:lang w:eastAsia="zh-CN"/>
              </w:rPr>
              <w:t>2Rx</w:t>
            </w:r>
          </w:p>
          <w:p w14:paraId="22F5F54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CEDE0F" w14:textId="77777777" w:rsidR="0022761D" w:rsidRPr="00E27964" w:rsidRDefault="0022761D" w:rsidP="00F2307D">
            <w:pPr>
              <w:pStyle w:val="TAL"/>
              <w:rPr>
                <w:lang w:eastAsia="zh-CN"/>
              </w:rPr>
            </w:pPr>
          </w:p>
        </w:tc>
      </w:tr>
      <w:tr w:rsidR="0022761D" w:rsidRPr="00E27964" w14:paraId="0B2AA6A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EAA2860" w14:textId="77777777" w:rsidR="0022761D" w:rsidRPr="00E27964" w:rsidRDefault="0022761D" w:rsidP="00F2307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60DBE23C" w14:textId="77777777" w:rsidR="0022761D" w:rsidRPr="00E27964" w:rsidRDefault="0022761D" w:rsidP="00F2307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E82FF45" w14:textId="77777777" w:rsidR="0022761D" w:rsidRPr="00E27964" w:rsidRDefault="0022761D" w:rsidP="00F2307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287F45A"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B5E4F5"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11D50AF"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CAD46EF" w14:textId="77777777" w:rsidR="0022761D" w:rsidRPr="00E27964" w:rsidRDefault="0022761D" w:rsidP="00F2307D">
            <w:pPr>
              <w:pStyle w:val="TAL"/>
              <w:rPr>
                <w:lang w:eastAsia="zh-CN"/>
              </w:rPr>
            </w:pPr>
            <w:r w:rsidRPr="00E27964">
              <w:rPr>
                <w:lang w:eastAsia="zh-CN"/>
              </w:rPr>
              <w:t>2Rx</w:t>
            </w:r>
          </w:p>
          <w:p w14:paraId="6E86EDF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638D25" w14:textId="77777777" w:rsidR="0022761D" w:rsidRPr="00E27964" w:rsidRDefault="0022761D" w:rsidP="00F2307D">
            <w:pPr>
              <w:pStyle w:val="TAL"/>
              <w:rPr>
                <w:lang w:eastAsia="zh-CN"/>
              </w:rPr>
            </w:pPr>
          </w:p>
        </w:tc>
      </w:tr>
      <w:tr w:rsidR="0022761D" w:rsidRPr="00E27964" w14:paraId="5396134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E48F357" w14:textId="77777777" w:rsidR="0022761D" w:rsidRPr="00E27964" w:rsidRDefault="0022761D" w:rsidP="00F2307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FAC4F29" w14:textId="77777777" w:rsidR="0022761D" w:rsidRPr="00E27964" w:rsidRDefault="0022761D" w:rsidP="00F2307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65A9CB" w14:textId="77777777" w:rsidR="0022761D" w:rsidRPr="00E27964" w:rsidRDefault="0022761D" w:rsidP="00F2307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2F98AD"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010D12"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B5F5EDA"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C6C003" w14:textId="77777777" w:rsidR="0022761D" w:rsidRPr="00E27964" w:rsidRDefault="0022761D" w:rsidP="00F2307D">
            <w:pPr>
              <w:pStyle w:val="TAL"/>
              <w:rPr>
                <w:lang w:eastAsia="zh-CN"/>
              </w:rPr>
            </w:pPr>
            <w:r w:rsidRPr="00E27964">
              <w:rPr>
                <w:lang w:eastAsia="zh-CN"/>
              </w:rPr>
              <w:t>2Rx</w:t>
            </w:r>
          </w:p>
          <w:p w14:paraId="07C125B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D14D7B" w14:textId="77777777" w:rsidR="0022761D" w:rsidRPr="00E27964" w:rsidRDefault="0022761D" w:rsidP="00F2307D">
            <w:pPr>
              <w:pStyle w:val="TAL"/>
              <w:rPr>
                <w:lang w:eastAsia="zh-CN"/>
              </w:rPr>
            </w:pPr>
          </w:p>
        </w:tc>
      </w:tr>
      <w:tr w:rsidR="0022761D" w:rsidRPr="00E27964" w14:paraId="7C44D80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F6EF325" w14:textId="77777777" w:rsidR="0022761D" w:rsidRPr="00E27964" w:rsidRDefault="0022761D" w:rsidP="00F2307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1E72B68C" w14:textId="77777777" w:rsidR="0022761D" w:rsidRPr="00E27964" w:rsidRDefault="0022761D" w:rsidP="00F2307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1D1E61D"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75A46D"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831C4CA"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8572F09"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B421D7" w14:textId="77777777" w:rsidR="0022761D" w:rsidRPr="00E27964" w:rsidRDefault="0022761D" w:rsidP="00F2307D">
            <w:pPr>
              <w:pStyle w:val="TAL"/>
              <w:rPr>
                <w:lang w:eastAsia="zh-CN"/>
              </w:rPr>
            </w:pPr>
            <w:r w:rsidRPr="00E27964">
              <w:rPr>
                <w:lang w:eastAsia="zh-CN"/>
              </w:rPr>
              <w:t>2Rx</w:t>
            </w:r>
          </w:p>
          <w:p w14:paraId="10833071"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E611C8" w14:textId="77777777" w:rsidR="0022761D" w:rsidRPr="00E27964" w:rsidRDefault="0022761D" w:rsidP="00F2307D">
            <w:pPr>
              <w:pStyle w:val="TAL"/>
              <w:rPr>
                <w:lang w:eastAsia="zh-CN"/>
              </w:rPr>
            </w:pPr>
          </w:p>
        </w:tc>
      </w:tr>
      <w:tr w:rsidR="0022761D" w:rsidRPr="00E27964" w14:paraId="7BAABB9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781FA0F6" w14:textId="77777777" w:rsidR="0022761D" w:rsidRPr="00E27964" w:rsidRDefault="0022761D" w:rsidP="00F2307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06EEE48" w14:textId="77777777" w:rsidR="0022761D" w:rsidRPr="00E27964" w:rsidRDefault="0022761D" w:rsidP="00F2307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AB8362B"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02ECC2" w14:textId="77777777" w:rsidR="0022761D" w:rsidRPr="00E27964" w:rsidRDefault="0022761D" w:rsidP="00F2307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3419FD9" w14:textId="77777777" w:rsidR="0022761D" w:rsidRPr="00E27964" w:rsidRDefault="0022761D" w:rsidP="00F2307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79E2BB6"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FFC3D4" w14:textId="77777777" w:rsidR="0022761D" w:rsidRPr="00E27964" w:rsidRDefault="0022761D" w:rsidP="00F2307D">
            <w:pPr>
              <w:pStyle w:val="TAL"/>
              <w:rPr>
                <w:lang w:eastAsia="zh-CN"/>
              </w:rPr>
            </w:pPr>
            <w:r w:rsidRPr="00E27964">
              <w:rPr>
                <w:lang w:eastAsia="zh-CN"/>
              </w:rPr>
              <w:t>2Rx</w:t>
            </w:r>
          </w:p>
          <w:p w14:paraId="2408664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483F21" w14:textId="77777777" w:rsidR="0022761D" w:rsidRPr="00E27964" w:rsidRDefault="0022761D" w:rsidP="00F2307D">
            <w:pPr>
              <w:pStyle w:val="TAL"/>
              <w:rPr>
                <w:lang w:eastAsia="zh-CN"/>
              </w:rPr>
            </w:pPr>
          </w:p>
        </w:tc>
      </w:tr>
      <w:tr w:rsidR="0022761D" w:rsidRPr="00E27964" w14:paraId="3B16594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5FEA76C6" w14:textId="77777777" w:rsidR="0022761D" w:rsidRPr="00E27964" w:rsidRDefault="0022761D" w:rsidP="00F2307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0DB86B0" w14:textId="77777777" w:rsidR="0022761D" w:rsidRPr="00E27964" w:rsidRDefault="0022761D" w:rsidP="00F2307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0CAD1F9"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FE61499" w14:textId="77777777" w:rsidR="0022761D" w:rsidRPr="00E27964" w:rsidRDefault="0022761D" w:rsidP="00F2307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8B114EF" w14:textId="77777777" w:rsidR="0022761D" w:rsidRPr="00E27964" w:rsidRDefault="0022761D" w:rsidP="00F2307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C7D0F7B"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C7C8DD" w14:textId="77777777" w:rsidR="0022761D" w:rsidRPr="00E27964" w:rsidRDefault="0022761D" w:rsidP="00F2307D">
            <w:pPr>
              <w:pStyle w:val="TAL"/>
              <w:rPr>
                <w:lang w:eastAsia="zh-CN"/>
              </w:rPr>
            </w:pPr>
            <w:r w:rsidRPr="00E27964">
              <w:rPr>
                <w:lang w:eastAsia="zh-CN"/>
              </w:rPr>
              <w:t>2Rx</w:t>
            </w:r>
          </w:p>
          <w:p w14:paraId="1F717E5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08579F" w14:textId="77777777" w:rsidR="0022761D" w:rsidRPr="00E27964" w:rsidRDefault="0022761D" w:rsidP="00F2307D">
            <w:pPr>
              <w:pStyle w:val="TAL"/>
              <w:rPr>
                <w:lang w:eastAsia="zh-CN"/>
              </w:rPr>
            </w:pPr>
          </w:p>
        </w:tc>
      </w:tr>
      <w:tr w:rsidR="0022761D" w:rsidRPr="00E27964" w14:paraId="20C8F00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36D10C7" w14:textId="77777777" w:rsidR="0022761D" w:rsidRPr="00E27964" w:rsidRDefault="0022761D" w:rsidP="00F2307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A297D67" w14:textId="77777777" w:rsidR="0022761D" w:rsidRPr="00E27964" w:rsidRDefault="0022761D" w:rsidP="00F2307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4BCD3D3"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1725B5" w14:textId="77777777" w:rsidR="0022761D" w:rsidRPr="00E27964" w:rsidRDefault="0022761D" w:rsidP="00F2307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20E8BB5" w14:textId="77777777" w:rsidR="0022761D" w:rsidRPr="00E27964" w:rsidRDefault="0022761D" w:rsidP="00F2307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312A1CE"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D629D5" w14:textId="77777777" w:rsidR="0022761D" w:rsidRPr="00E27964" w:rsidRDefault="0022761D" w:rsidP="00F2307D">
            <w:pPr>
              <w:pStyle w:val="TAL"/>
              <w:rPr>
                <w:lang w:eastAsia="zh-CN"/>
              </w:rPr>
            </w:pPr>
            <w:r w:rsidRPr="00E27964">
              <w:rPr>
                <w:lang w:eastAsia="zh-CN"/>
              </w:rPr>
              <w:t>2Rx</w:t>
            </w:r>
          </w:p>
          <w:p w14:paraId="6F0FD3F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430FFB" w14:textId="77777777" w:rsidR="0022761D" w:rsidRPr="00E27964" w:rsidRDefault="0022761D" w:rsidP="00F2307D">
            <w:pPr>
              <w:pStyle w:val="TAL"/>
              <w:rPr>
                <w:lang w:eastAsia="zh-CN"/>
              </w:rPr>
            </w:pPr>
          </w:p>
        </w:tc>
      </w:tr>
      <w:tr w:rsidR="0022761D" w:rsidRPr="00E27964" w14:paraId="746063C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57ACAF81" w14:textId="77777777" w:rsidR="0022761D" w:rsidRPr="00E27964" w:rsidRDefault="0022761D" w:rsidP="00F2307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6D5D0D7" w14:textId="77777777" w:rsidR="0022761D" w:rsidRPr="00E27964" w:rsidRDefault="0022761D" w:rsidP="00F2307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3B98DF1"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087151E" w14:textId="77777777" w:rsidR="0022761D" w:rsidRPr="00E27964" w:rsidRDefault="0022761D" w:rsidP="00F2307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941ED12"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130CF2F"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8943D1" w14:textId="77777777" w:rsidR="0022761D" w:rsidRPr="00E27964" w:rsidRDefault="0022761D" w:rsidP="00F2307D">
            <w:pPr>
              <w:pStyle w:val="TAL"/>
              <w:rPr>
                <w:lang w:eastAsia="zh-CN"/>
              </w:rPr>
            </w:pPr>
            <w:r w:rsidRPr="00E27964">
              <w:rPr>
                <w:lang w:eastAsia="zh-CN"/>
              </w:rPr>
              <w:t>2Rx</w:t>
            </w:r>
          </w:p>
          <w:p w14:paraId="44FBB1F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E7597A" w14:textId="77777777" w:rsidR="0022761D" w:rsidRPr="00E27964" w:rsidRDefault="0022761D" w:rsidP="00F2307D">
            <w:pPr>
              <w:pStyle w:val="TAL"/>
              <w:rPr>
                <w:lang w:eastAsia="zh-CN"/>
              </w:rPr>
            </w:pPr>
          </w:p>
        </w:tc>
      </w:tr>
      <w:tr w:rsidR="0022761D" w:rsidRPr="00E27964" w14:paraId="049EC2A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0DFB310" w14:textId="77777777" w:rsidR="0022761D" w:rsidRPr="00E27964" w:rsidRDefault="0022761D" w:rsidP="00F2307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0E53F76" w14:textId="77777777" w:rsidR="0022761D" w:rsidRPr="00E27964" w:rsidRDefault="0022761D" w:rsidP="00F2307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5C052C1"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339B7D" w14:textId="77777777" w:rsidR="0022761D" w:rsidRPr="00E27964" w:rsidRDefault="0022761D" w:rsidP="00F2307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CE10166"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EFF6A9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A9EA98" w14:textId="77777777" w:rsidR="0022761D" w:rsidRPr="00E27964" w:rsidRDefault="0022761D" w:rsidP="00F2307D">
            <w:pPr>
              <w:pStyle w:val="TAL"/>
              <w:rPr>
                <w:lang w:eastAsia="zh-CN"/>
              </w:rPr>
            </w:pPr>
            <w:r w:rsidRPr="00E27964">
              <w:rPr>
                <w:lang w:eastAsia="zh-CN"/>
              </w:rPr>
              <w:t>2Rx</w:t>
            </w:r>
          </w:p>
          <w:p w14:paraId="3C998FE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31693A" w14:textId="77777777" w:rsidR="0022761D" w:rsidRPr="00E27964" w:rsidRDefault="0022761D" w:rsidP="00F2307D">
            <w:pPr>
              <w:pStyle w:val="TAL"/>
              <w:rPr>
                <w:lang w:eastAsia="zh-CN"/>
              </w:rPr>
            </w:pPr>
          </w:p>
        </w:tc>
      </w:tr>
      <w:tr w:rsidR="0022761D" w:rsidRPr="00E27964" w14:paraId="2F4F6A1E" w14:textId="77777777" w:rsidTr="00F2307D">
        <w:trPr>
          <w:jc w:val="center"/>
        </w:trPr>
        <w:tc>
          <w:tcPr>
            <w:tcW w:w="1171" w:type="dxa"/>
            <w:tcBorders>
              <w:top w:val="single" w:sz="4" w:space="0" w:color="auto"/>
              <w:left w:val="single" w:sz="4" w:space="0" w:color="auto"/>
              <w:bottom w:val="nil"/>
              <w:right w:val="single" w:sz="4" w:space="0" w:color="auto"/>
            </w:tcBorders>
            <w:vAlign w:val="center"/>
          </w:tcPr>
          <w:p w14:paraId="599DEEFC" w14:textId="77777777" w:rsidR="0022761D" w:rsidRPr="00E27964" w:rsidRDefault="0022761D" w:rsidP="00F2307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AE6187C" w14:textId="77777777" w:rsidR="0022761D" w:rsidRPr="00E27964" w:rsidRDefault="0022761D" w:rsidP="00F2307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84605D9"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5AFD2C" w14:textId="77777777" w:rsidR="0022761D" w:rsidRPr="00E27964" w:rsidRDefault="0022761D" w:rsidP="00F2307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AAF4253"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0902C9D" w14:textId="77777777" w:rsidR="0022761D" w:rsidRPr="00E27964" w:rsidRDefault="0022761D" w:rsidP="00F2307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60C6CCC" w14:textId="77777777" w:rsidR="0022761D" w:rsidRPr="00E27964" w:rsidRDefault="0022761D" w:rsidP="00F2307D">
            <w:pPr>
              <w:pStyle w:val="TAL"/>
              <w:rPr>
                <w:lang w:eastAsia="zh-CN"/>
              </w:rPr>
            </w:pPr>
            <w:r w:rsidRPr="00E27964">
              <w:rPr>
                <w:lang w:eastAsia="zh-CN"/>
              </w:rPr>
              <w:t>2Rx</w:t>
            </w:r>
          </w:p>
          <w:p w14:paraId="65B6A38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AC4E95" w14:textId="77777777" w:rsidR="0022761D" w:rsidRPr="00E27964" w:rsidRDefault="0022761D" w:rsidP="00F2307D">
            <w:pPr>
              <w:pStyle w:val="TAL"/>
              <w:rPr>
                <w:lang w:eastAsia="zh-CN"/>
              </w:rPr>
            </w:pPr>
          </w:p>
        </w:tc>
      </w:tr>
      <w:tr w:rsidR="0022761D" w:rsidRPr="00E27964" w14:paraId="0D91E071" w14:textId="77777777" w:rsidTr="00F2307D">
        <w:trPr>
          <w:jc w:val="center"/>
        </w:trPr>
        <w:tc>
          <w:tcPr>
            <w:tcW w:w="1171" w:type="dxa"/>
            <w:tcBorders>
              <w:top w:val="nil"/>
              <w:left w:val="single" w:sz="4" w:space="0" w:color="auto"/>
              <w:bottom w:val="single" w:sz="4" w:space="0" w:color="auto"/>
              <w:right w:val="single" w:sz="4" w:space="0" w:color="auto"/>
            </w:tcBorders>
            <w:vAlign w:val="center"/>
          </w:tcPr>
          <w:p w14:paraId="14A6DF63" w14:textId="77777777" w:rsidR="0022761D" w:rsidRPr="00E27964" w:rsidRDefault="0022761D" w:rsidP="00F2307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D48E50" w14:textId="77777777" w:rsidR="0022761D" w:rsidRPr="00E27964" w:rsidRDefault="0022761D" w:rsidP="00F2307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64797D" w14:textId="77777777" w:rsidR="0022761D" w:rsidRPr="00E27964" w:rsidRDefault="0022761D" w:rsidP="00F2307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A9595DE" w14:textId="77777777" w:rsidR="0022761D" w:rsidRPr="00E27964" w:rsidRDefault="0022761D" w:rsidP="00F2307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7A316E1"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6B1762D" w14:textId="77777777" w:rsidR="0022761D" w:rsidRPr="00E27964" w:rsidRDefault="0022761D" w:rsidP="00F2307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10F7E47" w14:textId="77777777" w:rsidR="0022761D" w:rsidRPr="00E27964" w:rsidRDefault="0022761D" w:rsidP="00F2307D">
            <w:pPr>
              <w:pStyle w:val="TAL"/>
              <w:rPr>
                <w:lang w:eastAsia="zh-CN"/>
              </w:rPr>
            </w:pPr>
            <w:r w:rsidRPr="00E27964">
              <w:rPr>
                <w:lang w:eastAsia="zh-CN"/>
              </w:rPr>
              <w:t>2Rx</w:t>
            </w:r>
          </w:p>
          <w:p w14:paraId="5A6C532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BE74C2" w14:textId="77777777" w:rsidR="0022761D" w:rsidRPr="00E27964" w:rsidRDefault="0022761D" w:rsidP="00F2307D">
            <w:pPr>
              <w:pStyle w:val="TAL"/>
              <w:rPr>
                <w:lang w:eastAsia="zh-CN"/>
              </w:rPr>
            </w:pPr>
          </w:p>
        </w:tc>
      </w:tr>
      <w:tr w:rsidR="0022761D" w:rsidRPr="00E27964" w14:paraId="3F3C1E07" w14:textId="77777777" w:rsidTr="00F2307D">
        <w:trPr>
          <w:jc w:val="center"/>
        </w:trPr>
        <w:tc>
          <w:tcPr>
            <w:tcW w:w="1171" w:type="dxa"/>
            <w:tcBorders>
              <w:top w:val="single" w:sz="4" w:space="0" w:color="auto"/>
              <w:left w:val="single" w:sz="4" w:space="0" w:color="auto"/>
              <w:bottom w:val="nil"/>
              <w:right w:val="single" w:sz="4" w:space="0" w:color="auto"/>
            </w:tcBorders>
            <w:vAlign w:val="center"/>
          </w:tcPr>
          <w:p w14:paraId="305BF7BD" w14:textId="77777777" w:rsidR="0022761D" w:rsidRPr="00E27964" w:rsidRDefault="0022761D" w:rsidP="00F2307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33BD956" w14:textId="77777777" w:rsidR="0022761D" w:rsidRPr="00E27964" w:rsidRDefault="0022761D" w:rsidP="00F2307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A0DA39D"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4AA30A" w14:textId="77777777" w:rsidR="0022761D" w:rsidRPr="00E27964" w:rsidRDefault="0022761D" w:rsidP="00F2307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25D8AC8"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9A1CD74" w14:textId="77777777" w:rsidR="0022761D" w:rsidRPr="00E27964" w:rsidRDefault="0022761D" w:rsidP="00F2307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F53E130" w14:textId="77777777" w:rsidR="0022761D" w:rsidRPr="00E27964" w:rsidRDefault="0022761D" w:rsidP="00F2307D">
            <w:pPr>
              <w:pStyle w:val="TAL"/>
              <w:rPr>
                <w:lang w:eastAsia="zh-CN"/>
              </w:rPr>
            </w:pPr>
            <w:r w:rsidRPr="00E27964">
              <w:rPr>
                <w:lang w:eastAsia="zh-CN"/>
              </w:rPr>
              <w:t>2Rx</w:t>
            </w:r>
          </w:p>
          <w:p w14:paraId="5FF2C6A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BAE04E" w14:textId="77777777" w:rsidR="0022761D" w:rsidRPr="00E27964" w:rsidRDefault="0022761D" w:rsidP="00F2307D">
            <w:pPr>
              <w:pStyle w:val="TAL"/>
              <w:rPr>
                <w:lang w:eastAsia="zh-CN"/>
              </w:rPr>
            </w:pPr>
          </w:p>
        </w:tc>
      </w:tr>
      <w:tr w:rsidR="0022761D" w:rsidRPr="00E27964" w14:paraId="4B6F90AD" w14:textId="77777777" w:rsidTr="00F2307D">
        <w:trPr>
          <w:jc w:val="center"/>
        </w:trPr>
        <w:tc>
          <w:tcPr>
            <w:tcW w:w="1171" w:type="dxa"/>
            <w:tcBorders>
              <w:top w:val="nil"/>
              <w:left w:val="single" w:sz="4" w:space="0" w:color="auto"/>
              <w:bottom w:val="single" w:sz="4" w:space="0" w:color="auto"/>
              <w:right w:val="single" w:sz="4" w:space="0" w:color="auto"/>
            </w:tcBorders>
            <w:vAlign w:val="center"/>
          </w:tcPr>
          <w:p w14:paraId="0058B89B" w14:textId="77777777" w:rsidR="0022761D" w:rsidRPr="00E27964" w:rsidRDefault="0022761D" w:rsidP="00F2307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6AEBF6A" w14:textId="77777777" w:rsidR="0022761D" w:rsidRPr="00E27964" w:rsidRDefault="0022761D" w:rsidP="00F2307D">
            <w:pPr>
              <w:pStyle w:val="TAL"/>
            </w:pPr>
          </w:p>
        </w:tc>
        <w:tc>
          <w:tcPr>
            <w:tcW w:w="827" w:type="dxa"/>
            <w:tcBorders>
              <w:top w:val="nil"/>
              <w:left w:val="single" w:sz="4" w:space="0" w:color="auto"/>
              <w:bottom w:val="single" w:sz="4" w:space="0" w:color="auto"/>
              <w:right w:val="single" w:sz="4" w:space="0" w:color="auto"/>
            </w:tcBorders>
          </w:tcPr>
          <w:p w14:paraId="58F22CAF" w14:textId="77777777" w:rsidR="0022761D" w:rsidRPr="00E27964" w:rsidRDefault="0022761D" w:rsidP="00F2307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A9225E" w14:textId="77777777" w:rsidR="0022761D" w:rsidRPr="00E27964" w:rsidRDefault="0022761D" w:rsidP="00F2307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C986676" w14:textId="77777777" w:rsidR="0022761D" w:rsidRPr="00E27964" w:rsidRDefault="0022761D" w:rsidP="00F2307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D9F8F70" w14:textId="77777777" w:rsidR="0022761D" w:rsidRPr="00E27964" w:rsidRDefault="0022761D" w:rsidP="00F2307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D4E9BF9" w14:textId="77777777" w:rsidR="0022761D" w:rsidRPr="00E27964" w:rsidRDefault="0022761D" w:rsidP="00F2307D">
            <w:pPr>
              <w:pStyle w:val="TAL"/>
              <w:rPr>
                <w:lang w:eastAsia="zh-CN"/>
              </w:rPr>
            </w:pPr>
            <w:r w:rsidRPr="00E27964">
              <w:rPr>
                <w:lang w:eastAsia="zh-CN"/>
              </w:rPr>
              <w:t>2Rx</w:t>
            </w:r>
          </w:p>
          <w:p w14:paraId="3BC2629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4D3178" w14:textId="77777777" w:rsidR="0022761D" w:rsidRPr="00E27964" w:rsidRDefault="0022761D" w:rsidP="00F2307D">
            <w:pPr>
              <w:pStyle w:val="TAL"/>
              <w:rPr>
                <w:lang w:eastAsia="zh-CN"/>
              </w:rPr>
            </w:pPr>
          </w:p>
        </w:tc>
      </w:tr>
      <w:tr w:rsidR="0022761D" w:rsidRPr="00E27964" w14:paraId="21E7907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0E0CA6" w14:textId="77777777" w:rsidR="0022761D" w:rsidRPr="00E27964" w:rsidRDefault="0022761D" w:rsidP="00F2307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0800F0" w14:textId="77777777" w:rsidR="0022761D" w:rsidRPr="00E27964" w:rsidRDefault="0022761D" w:rsidP="00F2307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18DFB7"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4B31DD"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C4E8F1"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29308E"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388A9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2A4009" w14:textId="77777777" w:rsidR="0022761D" w:rsidRPr="00E27964" w:rsidRDefault="0022761D" w:rsidP="00F2307D">
            <w:pPr>
              <w:pStyle w:val="TAL"/>
              <w:rPr>
                <w:b/>
                <w:lang w:eastAsia="zh-CN"/>
              </w:rPr>
            </w:pPr>
          </w:p>
        </w:tc>
      </w:tr>
      <w:tr w:rsidR="0022761D" w:rsidRPr="00E27964" w14:paraId="0285AD9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9E9826" w14:textId="77777777" w:rsidR="0022761D" w:rsidRPr="00E27964" w:rsidRDefault="0022761D" w:rsidP="00F2307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3FBF00" w14:textId="77777777" w:rsidR="0022761D" w:rsidRPr="00E27964" w:rsidRDefault="0022761D" w:rsidP="00F2307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8F2AA3"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3553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C88940"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464288"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30CA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B889A7" w14:textId="77777777" w:rsidR="0022761D" w:rsidRPr="00E27964" w:rsidRDefault="0022761D" w:rsidP="00F2307D">
            <w:pPr>
              <w:pStyle w:val="TAL"/>
              <w:rPr>
                <w:b/>
                <w:lang w:eastAsia="zh-CN"/>
              </w:rPr>
            </w:pPr>
          </w:p>
        </w:tc>
      </w:tr>
      <w:tr w:rsidR="0022761D" w:rsidRPr="00E27964" w14:paraId="707DC8F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D61AFEE" w14:textId="77777777" w:rsidR="0022761D" w:rsidRPr="00E27964" w:rsidRDefault="0022761D" w:rsidP="00F2307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07A72624" w14:textId="77777777" w:rsidR="0022761D" w:rsidRPr="00E27964" w:rsidRDefault="0022761D" w:rsidP="00F2307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26EF40B"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950FFA"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92DCB0"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2910DE"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9190B" w14:textId="77777777" w:rsidR="0022761D" w:rsidRPr="00E27964" w:rsidRDefault="0022761D" w:rsidP="00F2307D">
            <w:pPr>
              <w:pStyle w:val="TAL"/>
              <w:rPr>
                <w:lang w:eastAsia="zh-CN"/>
              </w:rPr>
            </w:pPr>
            <w:r w:rsidRPr="00E27964">
              <w:rPr>
                <w:lang w:eastAsia="zh-CN"/>
              </w:rPr>
              <w:t>2Rx</w:t>
            </w:r>
          </w:p>
          <w:p w14:paraId="29C2B9B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AE7DD" w14:textId="77777777" w:rsidR="0022761D" w:rsidRPr="00E27964" w:rsidRDefault="0022761D" w:rsidP="00F2307D">
            <w:pPr>
              <w:pStyle w:val="TAL"/>
              <w:rPr>
                <w:lang w:eastAsia="zh-CN"/>
              </w:rPr>
            </w:pPr>
          </w:p>
        </w:tc>
      </w:tr>
      <w:tr w:rsidR="0022761D" w:rsidRPr="00E27964" w14:paraId="6E7B105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493E16F" w14:textId="77777777" w:rsidR="0022761D" w:rsidRPr="00E27964" w:rsidRDefault="0022761D" w:rsidP="00F2307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583C253B" w14:textId="77777777" w:rsidR="0022761D" w:rsidRPr="00E27964" w:rsidRDefault="0022761D" w:rsidP="00F2307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66D3455"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D69EE"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55D37C"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9F17F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67F385" w14:textId="77777777" w:rsidR="0022761D" w:rsidRPr="00E27964" w:rsidRDefault="0022761D" w:rsidP="00F2307D">
            <w:pPr>
              <w:pStyle w:val="TAL"/>
              <w:rPr>
                <w:lang w:eastAsia="zh-CN"/>
              </w:rPr>
            </w:pPr>
            <w:r w:rsidRPr="00E27964">
              <w:rPr>
                <w:lang w:eastAsia="zh-CN"/>
              </w:rPr>
              <w:t>2Rx</w:t>
            </w:r>
          </w:p>
          <w:p w14:paraId="5BF5E80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D3C6B7" w14:textId="77777777" w:rsidR="0022761D" w:rsidRPr="00E27964" w:rsidRDefault="0022761D" w:rsidP="00F2307D">
            <w:pPr>
              <w:pStyle w:val="TAL"/>
              <w:rPr>
                <w:lang w:eastAsia="zh-CN"/>
              </w:rPr>
            </w:pPr>
          </w:p>
        </w:tc>
      </w:tr>
      <w:tr w:rsidR="0022761D" w:rsidRPr="00E27964" w14:paraId="18DB058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22F3D8B" w14:textId="77777777" w:rsidR="0022761D" w:rsidRPr="00E27964" w:rsidRDefault="0022761D" w:rsidP="00F2307D">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69589FE3" w14:textId="77777777" w:rsidR="0022761D" w:rsidRPr="00E27964" w:rsidRDefault="0022761D" w:rsidP="00F2307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7FAAF9F" w14:textId="77777777" w:rsidR="0022761D" w:rsidRPr="00E27964" w:rsidRDefault="0022761D" w:rsidP="00F2307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7301D4F" w14:textId="77777777" w:rsidR="0022761D" w:rsidRPr="00E27964" w:rsidRDefault="0022761D" w:rsidP="00F2307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4BE14287" w14:textId="77777777" w:rsidR="0022761D" w:rsidRPr="00E27964" w:rsidRDefault="0022761D" w:rsidP="00F2307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BC2254A" w14:textId="77777777" w:rsidR="0022761D" w:rsidRPr="00E27964" w:rsidRDefault="0022761D" w:rsidP="00F2307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21D3F1C" w14:textId="77777777" w:rsidR="0022761D" w:rsidRPr="00E27964" w:rsidRDefault="0022761D" w:rsidP="00F2307D">
            <w:pPr>
              <w:pStyle w:val="TAL"/>
              <w:rPr>
                <w:lang w:eastAsia="zh-CN"/>
              </w:rPr>
            </w:pPr>
            <w:r w:rsidRPr="00E27964">
              <w:rPr>
                <w:lang w:eastAsia="zh-CN"/>
              </w:rPr>
              <w:t>2Rx</w:t>
            </w:r>
          </w:p>
          <w:p w14:paraId="370AC3A1"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FFC2A5" w14:textId="77777777" w:rsidR="0022761D" w:rsidRPr="00E27964" w:rsidRDefault="0022761D" w:rsidP="00F2307D">
            <w:pPr>
              <w:pStyle w:val="TAL"/>
              <w:rPr>
                <w:lang w:eastAsia="zh-CN"/>
              </w:rPr>
            </w:pPr>
          </w:p>
        </w:tc>
      </w:tr>
      <w:tr w:rsidR="0022761D" w:rsidRPr="00E27964" w14:paraId="6E68F30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70518E" w14:textId="77777777" w:rsidR="0022761D" w:rsidRPr="00E27964" w:rsidRDefault="0022761D" w:rsidP="00F2307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F586EE" w14:textId="77777777" w:rsidR="0022761D" w:rsidRPr="00E27964" w:rsidRDefault="0022761D" w:rsidP="00F2307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464A34"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97C6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45D774"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674FC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6CB946"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0C7171" w14:textId="77777777" w:rsidR="0022761D" w:rsidRPr="00E27964" w:rsidRDefault="0022761D" w:rsidP="00F2307D">
            <w:pPr>
              <w:pStyle w:val="TAL"/>
              <w:rPr>
                <w:b/>
                <w:lang w:eastAsia="zh-CN"/>
              </w:rPr>
            </w:pPr>
          </w:p>
        </w:tc>
      </w:tr>
      <w:tr w:rsidR="0022761D" w:rsidRPr="00E27964" w14:paraId="344FEF7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B408B31" w14:textId="77777777" w:rsidR="0022761D" w:rsidRPr="00E27964" w:rsidRDefault="0022761D" w:rsidP="00F2307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628B870" w14:textId="77777777" w:rsidR="0022761D" w:rsidRPr="00E27964" w:rsidRDefault="0022761D" w:rsidP="00F2307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33847CC"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275646"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2563E4"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E75FEF6" w14:textId="77777777" w:rsidR="0022761D" w:rsidRPr="00E27964" w:rsidRDefault="0022761D" w:rsidP="00F2307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C32692" w14:textId="77777777" w:rsidR="0022761D" w:rsidRPr="00E27964" w:rsidRDefault="0022761D" w:rsidP="00F2307D">
            <w:pPr>
              <w:pStyle w:val="TAL"/>
              <w:rPr>
                <w:lang w:eastAsia="zh-CN"/>
              </w:rPr>
            </w:pPr>
            <w:r w:rsidRPr="00E27964">
              <w:rPr>
                <w:lang w:eastAsia="zh-CN"/>
              </w:rPr>
              <w:t>2Rx</w:t>
            </w:r>
          </w:p>
          <w:p w14:paraId="4CAB649D"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3FB000" w14:textId="77777777" w:rsidR="0022761D" w:rsidRPr="00E27964" w:rsidRDefault="0022761D" w:rsidP="00F2307D">
            <w:pPr>
              <w:pStyle w:val="TAL"/>
              <w:rPr>
                <w:lang w:eastAsia="zh-CN"/>
              </w:rPr>
            </w:pPr>
          </w:p>
        </w:tc>
      </w:tr>
      <w:tr w:rsidR="0022761D" w:rsidRPr="00E27964" w14:paraId="405C5F0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9A20DDA" w14:textId="77777777" w:rsidR="0022761D" w:rsidRPr="00E27964" w:rsidRDefault="0022761D" w:rsidP="00F2307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8FA66CB" w14:textId="77777777" w:rsidR="0022761D" w:rsidRPr="00E27964" w:rsidRDefault="0022761D" w:rsidP="00F2307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9466AAA"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76CB55"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6351FA"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4C8BFC" w14:textId="77777777" w:rsidR="0022761D" w:rsidRPr="00E27964" w:rsidRDefault="0022761D" w:rsidP="00F2307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A303CF" w14:textId="77777777" w:rsidR="0022761D" w:rsidRPr="00E27964" w:rsidRDefault="0022761D" w:rsidP="00F2307D">
            <w:pPr>
              <w:pStyle w:val="TAL"/>
              <w:rPr>
                <w:lang w:eastAsia="zh-CN"/>
              </w:rPr>
            </w:pPr>
            <w:r w:rsidRPr="00E27964">
              <w:rPr>
                <w:lang w:eastAsia="zh-CN"/>
              </w:rPr>
              <w:t>2Rx</w:t>
            </w:r>
          </w:p>
          <w:p w14:paraId="69D5FE0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804177" w14:textId="77777777" w:rsidR="0022761D" w:rsidRPr="00E27964" w:rsidRDefault="0022761D" w:rsidP="00F2307D">
            <w:pPr>
              <w:pStyle w:val="TAL"/>
              <w:rPr>
                <w:lang w:eastAsia="zh-CN"/>
              </w:rPr>
            </w:pPr>
            <w:r w:rsidRPr="00E27964">
              <w:rPr>
                <w:lang w:eastAsia="zh-CN"/>
              </w:rPr>
              <w:t>Subtest 2: F005</w:t>
            </w:r>
          </w:p>
        </w:tc>
      </w:tr>
      <w:tr w:rsidR="0022761D" w:rsidRPr="00E27964" w14:paraId="43FD4CC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32B65F7E" w14:textId="77777777" w:rsidR="0022761D" w:rsidRPr="00E27964" w:rsidRDefault="0022761D" w:rsidP="00F2307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97A3759" w14:textId="77777777" w:rsidR="0022761D" w:rsidRPr="00E27964" w:rsidRDefault="0022761D" w:rsidP="00F2307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0AA0B41"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7E7FC0" w14:textId="77777777" w:rsidR="0022761D" w:rsidRPr="00E27964" w:rsidRDefault="0022761D" w:rsidP="00F2307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DF7B901"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3810894" w14:textId="77777777" w:rsidR="0022761D" w:rsidRPr="00E27964" w:rsidRDefault="0022761D" w:rsidP="00F2307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331A94" w14:textId="77777777" w:rsidR="0022761D" w:rsidRPr="00E27964" w:rsidRDefault="0022761D" w:rsidP="00F2307D">
            <w:pPr>
              <w:pStyle w:val="TAL"/>
              <w:rPr>
                <w:lang w:eastAsia="zh-CN"/>
              </w:rPr>
            </w:pPr>
            <w:r w:rsidRPr="00E27964">
              <w:rPr>
                <w:lang w:eastAsia="zh-CN"/>
              </w:rPr>
              <w:t>2Rx</w:t>
            </w:r>
          </w:p>
          <w:p w14:paraId="1B8F64ED"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1FA4AC" w14:textId="77777777" w:rsidR="0022761D" w:rsidRPr="00E27964" w:rsidRDefault="0022761D" w:rsidP="00F2307D">
            <w:pPr>
              <w:pStyle w:val="TAL"/>
              <w:rPr>
                <w:lang w:eastAsia="zh-CN"/>
              </w:rPr>
            </w:pPr>
          </w:p>
        </w:tc>
      </w:tr>
      <w:tr w:rsidR="0022761D" w:rsidRPr="00E27964" w14:paraId="69D3E1E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7763BA9" w14:textId="77777777" w:rsidR="0022761D" w:rsidRPr="00E27964" w:rsidRDefault="0022761D" w:rsidP="00F2307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3DDBC166" w14:textId="77777777" w:rsidR="0022761D" w:rsidRPr="00E27964" w:rsidRDefault="0022761D" w:rsidP="00F2307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2973B53"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CBADC0" w14:textId="77777777" w:rsidR="0022761D" w:rsidRPr="00E27964" w:rsidRDefault="0022761D" w:rsidP="00F2307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6D58D59"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99C46B5" w14:textId="77777777" w:rsidR="0022761D" w:rsidRPr="00E27964" w:rsidRDefault="0022761D" w:rsidP="00F2307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B514A26" w14:textId="77777777" w:rsidR="0022761D" w:rsidRPr="00E27964" w:rsidRDefault="0022761D" w:rsidP="00F2307D">
            <w:pPr>
              <w:pStyle w:val="TAL"/>
              <w:rPr>
                <w:lang w:eastAsia="zh-CN"/>
              </w:rPr>
            </w:pPr>
            <w:r w:rsidRPr="00E27964">
              <w:rPr>
                <w:lang w:eastAsia="zh-CN"/>
              </w:rPr>
              <w:t>2Rx</w:t>
            </w:r>
          </w:p>
          <w:p w14:paraId="189656B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898C30" w14:textId="77777777" w:rsidR="0022761D" w:rsidRPr="00E27964" w:rsidRDefault="0022761D" w:rsidP="00F2307D">
            <w:pPr>
              <w:pStyle w:val="TAL"/>
              <w:rPr>
                <w:lang w:eastAsia="zh-CN"/>
              </w:rPr>
            </w:pPr>
          </w:p>
        </w:tc>
      </w:tr>
      <w:tr w:rsidR="0022761D" w:rsidRPr="00E27964" w14:paraId="0F81E4C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8D69C8" w14:textId="77777777" w:rsidR="0022761D" w:rsidRPr="00E27964" w:rsidRDefault="0022761D" w:rsidP="00F2307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1FC67E" w14:textId="77777777" w:rsidR="0022761D" w:rsidRPr="00E27964" w:rsidRDefault="0022761D" w:rsidP="00F2307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0EA963"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852990"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9830AF"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908C5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45BC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23616" w14:textId="77777777" w:rsidR="0022761D" w:rsidRPr="00E27964" w:rsidRDefault="0022761D" w:rsidP="00F2307D">
            <w:pPr>
              <w:pStyle w:val="TAL"/>
              <w:rPr>
                <w:b/>
                <w:lang w:eastAsia="zh-CN"/>
              </w:rPr>
            </w:pPr>
          </w:p>
        </w:tc>
      </w:tr>
      <w:tr w:rsidR="0022761D" w:rsidRPr="00E27964" w14:paraId="4F78C70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5335B27" w14:textId="77777777" w:rsidR="0022761D" w:rsidRPr="00E27964" w:rsidRDefault="0022761D" w:rsidP="00F2307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1E3C9002" w14:textId="77777777" w:rsidR="0022761D" w:rsidRPr="00E27964" w:rsidRDefault="0022761D" w:rsidP="00F2307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46D4FFB"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A20CF3"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D7AC08"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3EF7C02"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752F0C" w14:textId="77777777" w:rsidR="0022761D" w:rsidRPr="00E27964" w:rsidRDefault="0022761D" w:rsidP="00F2307D">
            <w:pPr>
              <w:pStyle w:val="TAL"/>
              <w:rPr>
                <w:lang w:eastAsia="zh-CN"/>
              </w:rPr>
            </w:pPr>
            <w:r w:rsidRPr="00E27964">
              <w:rPr>
                <w:lang w:eastAsia="zh-CN"/>
              </w:rPr>
              <w:t>2Rx</w:t>
            </w:r>
          </w:p>
          <w:p w14:paraId="6B9A9C6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6FDCDD" w14:textId="77777777" w:rsidR="0022761D" w:rsidRPr="00E27964" w:rsidRDefault="0022761D" w:rsidP="00F2307D">
            <w:pPr>
              <w:pStyle w:val="TAL"/>
              <w:rPr>
                <w:lang w:eastAsia="zh-CN"/>
              </w:rPr>
            </w:pPr>
          </w:p>
        </w:tc>
      </w:tr>
      <w:tr w:rsidR="0022761D" w:rsidRPr="00E27964" w14:paraId="1EF0559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7792379" w14:textId="77777777" w:rsidR="0022761D" w:rsidRPr="00E27964" w:rsidRDefault="0022761D" w:rsidP="00F2307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2D52CC6C" w14:textId="77777777" w:rsidR="0022761D" w:rsidRPr="00E27964" w:rsidRDefault="0022761D" w:rsidP="00F2307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C79218D"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901A7"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913EEF"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1281372"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EADDF" w14:textId="77777777" w:rsidR="0022761D" w:rsidRPr="00E27964" w:rsidRDefault="0022761D" w:rsidP="00F2307D">
            <w:pPr>
              <w:pStyle w:val="TAL"/>
              <w:rPr>
                <w:lang w:eastAsia="zh-CN"/>
              </w:rPr>
            </w:pPr>
            <w:r w:rsidRPr="00E27964">
              <w:rPr>
                <w:lang w:eastAsia="zh-CN"/>
              </w:rPr>
              <w:t>2Rx</w:t>
            </w:r>
          </w:p>
          <w:p w14:paraId="2BE0F2F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D6CFD7" w14:textId="77777777" w:rsidR="0022761D" w:rsidRPr="00E27964" w:rsidRDefault="0022761D" w:rsidP="00F2307D">
            <w:pPr>
              <w:pStyle w:val="TAL"/>
              <w:rPr>
                <w:lang w:eastAsia="zh-CN"/>
              </w:rPr>
            </w:pPr>
          </w:p>
        </w:tc>
      </w:tr>
      <w:tr w:rsidR="0022761D" w:rsidRPr="00E27964" w14:paraId="313DE62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FECF4" w14:textId="77777777" w:rsidR="0022761D" w:rsidRPr="00E27964" w:rsidRDefault="0022761D" w:rsidP="00F2307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020C7B" w14:textId="77777777" w:rsidR="0022761D" w:rsidRPr="00E27964" w:rsidRDefault="0022761D" w:rsidP="00F2307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A59B3C"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10A64"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385DA5"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6D4914"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99385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1344A9" w14:textId="77777777" w:rsidR="0022761D" w:rsidRPr="00E27964" w:rsidRDefault="0022761D" w:rsidP="00F2307D">
            <w:pPr>
              <w:pStyle w:val="TAL"/>
              <w:rPr>
                <w:b/>
                <w:lang w:eastAsia="zh-CN"/>
              </w:rPr>
            </w:pPr>
          </w:p>
        </w:tc>
      </w:tr>
      <w:tr w:rsidR="0022761D" w:rsidRPr="00E27964" w14:paraId="4F19959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EB443EF" w14:textId="77777777" w:rsidR="0022761D" w:rsidRPr="00E27964" w:rsidRDefault="0022761D" w:rsidP="00F2307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549EFDC4" w14:textId="77777777" w:rsidR="0022761D" w:rsidRPr="00E27964" w:rsidRDefault="0022761D" w:rsidP="00F2307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27A2F27" w14:textId="77777777" w:rsidR="0022761D" w:rsidRPr="00E27964" w:rsidRDefault="0022761D" w:rsidP="00F2307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6FDB09" w14:textId="77777777" w:rsidR="0022761D" w:rsidRPr="00E27964" w:rsidRDefault="0022761D" w:rsidP="00F2307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232C973" w14:textId="77777777" w:rsidR="0022761D" w:rsidRPr="00E27964" w:rsidRDefault="0022761D" w:rsidP="00F2307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167312B"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D62A24" w14:textId="77777777" w:rsidR="0022761D" w:rsidRPr="00E27964" w:rsidRDefault="0022761D" w:rsidP="00F2307D">
            <w:pPr>
              <w:pStyle w:val="TAL"/>
              <w:rPr>
                <w:lang w:eastAsia="zh-CN"/>
              </w:rPr>
            </w:pPr>
            <w:r w:rsidRPr="00E27964">
              <w:rPr>
                <w:lang w:eastAsia="zh-CN"/>
              </w:rPr>
              <w:t>2Rx</w:t>
            </w:r>
          </w:p>
          <w:p w14:paraId="791B9A0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F07DDF" w14:textId="77777777" w:rsidR="0022761D" w:rsidRPr="00E27964" w:rsidRDefault="0022761D" w:rsidP="00F2307D">
            <w:pPr>
              <w:pStyle w:val="TAL"/>
              <w:rPr>
                <w:lang w:eastAsia="zh-CN"/>
              </w:rPr>
            </w:pPr>
          </w:p>
        </w:tc>
      </w:tr>
      <w:tr w:rsidR="0022761D" w:rsidRPr="00E27964" w14:paraId="20A4E14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38BFFC5" w14:textId="77777777" w:rsidR="0022761D" w:rsidRPr="00E27964" w:rsidRDefault="0022761D" w:rsidP="00F2307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CDFFA76" w14:textId="77777777" w:rsidR="0022761D" w:rsidRPr="00E27964" w:rsidRDefault="0022761D" w:rsidP="00F2307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7986F29" w14:textId="77777777" w:rsidR="0022761D" w:rsidRPr="00E27964" w:rsidRDefault="0022761D" w:rsidP="00F2307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DED601F" w14:textId="77777777" w:rsidR="0022761D" w:rsidRPr="00E27964" w:rsidRDefault="0022761D" w:rsidP="00F2307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68D5223" w14:textId="77777777" w:rsidR="0022761D" w:rsidRPr="00E27964" w:rsidRDefault="0022761D" w:rsidP="00F2307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694F07F"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ADB35" w14:textId="77777777" w:rsidR="0022761D" w:rsidRPr="00E27964" w:rsidRDefault="0022761D" w:rsidP="00F2307D">
            <w:pPr>
              <w:pStyle w:val="TAL"/>
              <w:rPr>
                <w:lang w:eastAsia="zh-CN"/>
              </w:rPr>
            </w:pPr>
            <w:r w:rsidRPr="00E27964">
              <w:rPr>
                <w:lang w:eastAsia="zh-CN"/>
              </w:rPr>
              <w:t>2Rx</w:t>
            </w:r>
          </w:p>
          <w:p w14:paraId="5918340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90DE17" w14:textId="77777777" w:rsidR="0022761D" w:rsidRPr="00E27964" w:rsidRDefault="0022761D" w:rsidP="00F2307D">
            <w:pPr>
              <w:pStyle w:val="TAL"/>
              <w:rPr>
                <w:lang w:eastAsia="zh-CN"/>
              </w:rPr>
            </w:pPr>
          </w:p>
        </w:tc>
      </w:tr>
      <w:tr w:rsidR="0022761D" w:rsidRPr="00E27964" w14:paraId="112683C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629710" w14:textId="77777777" w:rsidR="0022761D" w:rsidRPr="00E27964" w:rsidRDefault="0022761D" w:rsidP="00F2307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4A24D8" w14:textId="77777777" w:rsidR="0022761D" w:rsidRPr="00E27964" w:rsidRDefault="0022761D" w:rsidP="00F2307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7438D3"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B4E5FF"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E83E55"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BFC6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FFA841"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6AA78" w14:textId="77777777" w:rsidR="0022761D" w:rsidRPr="00E27964" w:rsidRDefault="0022761D" w:rsidP="00F2307D">
            <w:pPr>
              <w:pStyle w:val="TAL"/>
              <w:rPr>
                <w:b/>
                <w:lang w:eastAsia="zh-CN"/>
              </w:rPr>
            </w:pPr>
          </w:p>
        </w:tc>
      </w:tr>
      <w:tr w:rsidR="0022761D" w:rsidRPr="00E27964" w14:paraId="1ADF10E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B30E2" w14:textId="77777777" w:rsidR="0022761D" w:rsidRPr="00E27964" w:rsidRDefault="0022761D" w:rsidP="00F2307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AF06AD" w14:textId="77777777" w:rsidR="0022761D" w:rsidRPr="00E27964" w:rsidRDefault="0022761D" w:rsidP="00F2307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9FD3A4"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872EA4"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15315B"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133990"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942A6B"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2C344B" w14:textId="77777777" w:rsidR="0022761D" w:rsidRPr="00E27964" w:rsidRDefault="0022761D" w:rsidP="00F2307D">
            <w:pPr>
              <w:pStyle w:val="TAL"/>
              <w:rPr>
                <w:b/>
                <w:lang w:eastAsia="zh-CN"/>
              </w:rPr>
            </w:pPr>
          </w:p>
        </w:tc>
      </w:tr>
      <w:tr w:rsidR="0022761D" w:rsidRPr="00E27964" w14:paraId="68DC55A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A97C707" w14:textId="77777777" w:rsidR="0022761D" w:rsidRPr="00E27964" w:rsidRDefault="0022761D" w:rsidP="00F2307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2BBB4D55" w14:textId="77777777" w:rsidR="0022761D" w:rsidRPr="00E27964" w:rsidRDefault="0022761D" w:rsidP="00F2307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B927E09" w14:textId="77777777" w:rsidR="0022761D" w:rsidRPr="00E27964" w:rsidRDefault="0022761D" w:rsidP="00F2307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DF9F609"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609E26"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9FDA57" w14:textId="77777777" w:rsidR="0022761D" w:rsidRPr="00E27964" w:rsidRDefault="0022761D" w:rsidP="00F2307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18820D5" w14:textId="77777777" w:rsidR="0022761D" w:rsidRPr="00E27964" w:rsidRDefault="0022761D" w:rsidP="00F2307D">
            <w:pPr>
              <w:pStyle w:val="TAL"/>
              <w:rPr>
                <w:lang w:eastAsia="zh-CN"/>
              </w:rPr>
            </w:pPr>
            <w:r w:rsidRPr="00E27964">
              <w:rPr>
                <w:lang w:eastAsia="zh-CN"/>
              </w:rPr>
              <w:t>2Rx</w:t>
            </w:r>
          </w:p>
          <w:p w14:paraId="1E60746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5F6CC2" w14:textId="77777777" w:rsidR="0022761D" w:rsidRPr="00E27964" w:rsidRDefault="0022761D" w:rsidP="00F2307D">
            <w:pPr>
              <w:pStyle w:val="TAL"/>
              <w:rPr>
                <w:lang w:eastAsia="zh-CN"/>
              </w:rPr>
            </w:pPr>
            <w:r w:rsidRPr="00E27964">
              <w:rPr>
                <w:lang w:eastAsia="zh-CN"/>
              </w:rPr>
              <w:t>Subtest 2: F006</w:t>
            </w:r>
          </w:p>
        </w:tc>
      </w:tr>
      <w:tr w:rsidR="0022761D" w:rsidRPr="00E27964" w14:paraId="21A19AD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CE8EDA" w14:textId="77777777" w:rsidR="0022761D" w:rsidRPr="00E27964" w:rsidRDefault="0022761D" w:rsidP="00F2307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4B4152" w14:textId="77777777" w:rsidR="0022761D" w:rsidRPr="00E27964" w:rsidRDefault="0022761D" w:rsidP="00F2307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15D7DB"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06CA2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85C243"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7A4F7F"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4875B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D9626D" w14:textId="77777777" w:rsidR="0022761D" w:rsidRPr="00E27964" w:rsidRDefault="0022761D" w:rsidP="00F2307D">
            <w:pPr>
              <w:pStyle w:val="TAL"/>
              <w:rPr>
                <w:b/>
                <w:lang w:eastAsia="zh-CN"/>
              </w:rPr>
            </w:pPr>
          </w:p>
        </w:tc>
      </w:tr>
      <w:tr w:rsidR="0022761D" w:rsidRPr="00E27964" w14:paraId="357D60A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DAFCD" w14:textId="77777777" w:rsidR="0022761D" w:rsidRPr="00E27964" w:rsidRDefault="0022761D" w:rsidP="00F2307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0E1DD2" w14:textId="77777777" w:rsidR="0022761D" w:rsidRPr="00E27964" w:rsidRDefault="0022761D" w:rsidP="00F2307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9ACCAB"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AA8B9E"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B21E3"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0FD41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491D6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A9D9C" w14:textId="77777777" w:rsidR="0022761D" w:rsidRPr="00E27964" w:rsidRDefault="0022761D" w:rsidP="00F2307D">
            <w:pPr>
              <w:pStyle w:val="TAL"/>
              <w:rPr>
                <w:b/>
                <w:lang w:eastAsia="zh-CN"/>
              </w:rPr>
            </w:pPr>
          </w:p>
        </w:tc>
      </w:tr>
      <w:tr w:rsidR="0022761D" w:rsidRPr="00E27964" w14:paraId="7FE793F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5F1F7F5" w14:textId="77777777" w:rsidR="0022761D" w:rsidRPr="00E27964" w:rsidRDefault="0022761D" w:rsidP="00F2307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EC22D32" w14:textId="77777777" w:rsidR="0022761D" w:rsidRPr="00E27964" w:rsidRDefault="0022761D" w:rsidP="00F2307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A4CC40A" w14:textId="77777777" w:rsidR="0022761D" w:rsidRPr="00E27964" w:rsidRDefault="0022761D" w:rsidP="00F2307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E096430"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5553E4"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800C20" w14:textId="77777777" w:rsidR="0022761D" w:rsidRPr="00E27964" w:rsidRDefault="0022761D" w:rsidP="00F2307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5DE73E" w14:textId="77777777" w:rsidR="0022761D" w:rsidRPr="00E27964" w:rsidRDefault="0022761D" w:rsidP="00F2307D">
            <w:pPr>
              <w:pStyle w:val="TAL"/>
              <w:rPr>
                <w:lang w:eastAsia="zh-CN"/>
              </w:rPr>
            </w:pPr>
            <w:r w:rsidRPr="00E27964">
              <w:rPr>
                <w:lang w:eastAsia="zh-CN"/>
              </w:rPr>
              <w:t>2Rx</w:t>
            </w:r>
          </w:p>
          <w:p w14:paraId="1D7CF12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CC893" w14:textId="77777777" w:rsidR="0022761D" w:rsidRPr="00E27964" w:rsidRDefault="0022761D" w:rsidP="00F2307D">
            <w:pPr>
              <w:pStyle w:val="TAL"/>
              <w:rPr>
                <w:lang w:eastAsia="zh-CN"/>
              </w:rPr>
            </w:pPr>
          </w:p>
        </w:tc>
      </w:tr>
      <w:tr w:rsidR="0022761D" w:rsidRPr="00E27964" w14:paraId="0F0B1D3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23EEB3" w14:textId="77777777" w:rsidR="0022761D" w:rsidRPr="00E27964" w:rsidRDefault="0022761D" w:rsidP="00F2307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893AFE" w14:textId="77777777" w:rsidR="0022761D" w:rsidRPr="00E27964" w:rsidRDefault="0022761D" w:rsidP="00F2307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906C1"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74E3D7"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5A51E"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AC4D0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423A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A82E75" w14:textId="77777777" w:rsidR="0022761D" w:rsidRPr="00E27964" w:rsidRDefault="0022761D" w:rsidP="00F2307D">
            <w:pPr>
              <w:pStyle w:val="TAL"/>
              <w:rPr>
                <w:b/>
                <w:lang w:eastAsia="zh-CN"/>
              </w:rPr>
            </w:pPr>
          </w:p>
        </w:tc>
      </w:tr>
      <w:tr w:rsidR="0022761D" w:rsidRPr="00E27964" w14:paraId="1D94628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6C913C" w14:textId="77777777" w:rsidR="0022761D" w:rsidRPr="00E27964" w:rsidRDefault="0022761D" w:rsidP="00F2307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0C84DD" w14:textId="77777777" w:rsidR="0022761D" w:rsidRPr="00E27964" w:rsidRDefault="0022761D" w:rsidP="00F2307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51D27F"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54588"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491B65"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ACB2E1"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573CA0"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DACA1" w14:textId="77777777" w:rsidR="0022761D" w:rsidRPr="00E27964" w:rsidRDefault="0022761D" w:rsidP="00F2307D">
            <w:pPr>
              <w:pStyle w:val="TAL"/>
              <w:rPr>
                <w:b/>
                <w:lang w:eastAsia="zh-CN"/>
              </w:rPr>
            </w:pPr>
          </w:p>
        </w:tc>
      </w:tr>
      <w:tr w:rsidR="0022761D" w:rsidRPr="00E27964" w14:paraId="0CC7F79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0956854" w14:textId="77777777" w:rsidR="0022761D" w:rsidRPr="00E27964" w:rsidRDefault="0022761D" w:rsidP="00F2307D">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5ED045B1" w14:textId="77777777" w:rsidR="0022761D" w:rsidRPr="00E27964" w:rsidRDefault="0022761D" w:rsidP="00F2307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70E75B5" w14:textId="77777777" w:rsidR="0022761D" w:rsidRPr="00E27964" w:rsidRDefault="0022761D" w:rsidP="00F2307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0C69BDE"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56318B"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B78D8C" w14:textId="77777777" w:rsidR="0022761D" w:rsidRPr="00E27964" w:rsidRDefault="0022761D" w:rsidP="00F2307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BDEFF4" w14:textId="77777777" w:rsidR="0022761D" w:rsidRPr="00E27964" w:rsidRDefault="0022761D" w:rsidP="00F2307D">
            <w:pPr>
              <w:pStyle w:val="TAL"/>
              <w:rPr>
                <w:lang w:eastAsia="zh-CN"/>
              </w:rPr>
            </w:pPr>
            <w:r w:rsidRPr="00E27964">
              <w:rPr>
                <w:lang w:eastAsia="zh-CN"/>
              </w:rPr>
              <w:t>2Rx</w:t>
            </w:r>
          </w:p>
          <w:p w14:paraId="00AB310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53ED3" w14:textId="77777777" w:rsidR="0022761D" w:rsidRPr="00E27964" w:rsidRDefault="0022761D" w:rsidP="00F2307D">
            <w:pPr>
              <w:pStyle w:val="TAL"/>
              <w:rPr>
                <w:lang w:eastAsia="zh-CN"/>
              </w:rPr>
            </w:pPr>
          </w:p>
        </w:tc>
      </w:tr>
      <w:tr w:rsidR="0022761D" w:rsidRPr="00E27964" w14:paraId="12B5AFE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E7290CE" w14:textId="77777777" w:rsidR="0022761D" w:rsidRPr="00E27964" w:rsidRDefault="0022761D" w:rsidP="00F2307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C2A2214" w14:textId="77777777" w:rsidR="0022761D" w:rsidRPr="00E27964" w:rsidRDefault="0022761D" w:rsidP="00F2307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6A1AD4" w14:textId="77777777" w:rsidR="0022761D" w:rsidRPr="00E27964" w:rsidRDefault="0022761D" w:rsidP="00F2307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C940E61"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8977F"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D8D182" w14:textId="77777777" w:rsidR="0022761D" w:rsidRPr="00E27964" w:rsidRDefault="0022761D" w:rsidP="00F2307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EA310F" w14:textId="77777777" w:rsidR="0022761D" w:rsidRPr="00E27964" w:rsidRDefault="0022761D" w:rsidP="00F2307D">
            <w:pPr>
              <w:pStyle w:val="TAL"/>
              <w:rPr>
                <w:lang w:eastAsia="zh-CN"/>
              </w:rPr>
            </w:pPr>
            <w:r w:rsidRPr="00E27964">
              <w:rPr>
                <w:lang w:eastAsia="zh-CN"/>
              </w:rPr>
              <w:t>2Rx</w:t>
            </w:r>
          </w:p>
          <w:p w14:paraId="0C68D53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C8140B" w14:textId="77777777" w:rsidR="0022761D" w:rsidRPr="00E27964" w:rsidRDefault="0022761D" w:rsidP="00F2307D">
            <w:pPr>
              <w:pStyle w:val="TAL"/>
              <w:rPr>
                <w:lang w:eastAsia="zh-CN"/>
              </w:rPr>
            </w:pPr>
          </w:p>
        </w:tc>
      </w:tr>
      <w:tr w:rsidR="0022761D" w:rsidRPr="00E27964" w14:paraId="0DF3C44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F2A1CD0" w14:textId="77777777" w:rsidR="0022761D" w:rsidRPr="00E27964" w:rsidRDefault="0022761D" w:rsidP="00F2307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6DA046FA" w14:textId="77777777" w:rsidR="0022761D" w:rsidRPr="00E27964" w:rsidRDefault="0022761D" w:rsidP="00F2307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8CFE8D8" w14:textId="77777777" w:rsidR="0022761D" w:rsidRPr="00E27964" w:rsidRDefault="0022761D" w:rsidP="00F2307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B248269" w14:textId="77777777" w:rsidR="0022761D" w:rsidRPr="00E27964" w:rsidRDefault="0022761D" w:rsidP="00F2307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2ABA4C0"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DDC32D6" w14:textId="77777777" w:rsidR="0022761D" w:rsidRPr="00E27964" w:rsidRDefault="0022761D" w:rsidP="00F2307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973AD2" w14:textId="77777777" w:rsidR="0022761D" w:rsidRPr="00E27964" w:rsidRDefault="0022761D" w:rsidP="00F2307D">
            <w:pPr>
              <w:pStyle w:val="TAL"/>
              <w:rPr>
                <w:lang w:eastAsia="zh-CN"/>
              </w:rPr>
            </w:pPr>
            <w:r w:rsidRPr="00E27964">
              <w:rPr>
                <w:lang w:eastAsia="zh-CN"/>
              </w:rPr>
              <w:t>2Rx</w:t>
            </w:r>
          </w:p>
          <w:p w14:paraId="4BB8668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421385" w14:textId="77777777" w:rsidR="0022761D" w:rsidRPr="00E27964" w:rsidRDefault="0022761D" w:rsidP="00F2307D">
            <w:pPr>
              <w:pStyle w:val="TAL"/>
              <w:rPr>
                <w:lang w:eastAsia="zh-CN"/>
              </w:rPr>
            </w:pPr>
          </w:p>
        </w:tc>
      </w:tr>
      <w:tr w:rsidR="0022761D" w:rsidRPr="00E27964" w14:paraId="4F04F27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BBDFECF" w14:textId="77777777" w:rsidR="0022761D" w:rsidRPr="00E27964" w:rsidRDefault="0022761D" w:rsidP="00F2307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2E52052" w14:textId="77777777" w:rsidR="0022761D" w:rsidRPr="00E27964" w:rsidRDefault="0022761D" w:rsidP="00F2307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B15AA74" w14:textId="77777777" w:rsidR="0022761D" w:rsidRPr="00E27964" w:rsidRDefault="0022761D" w:rsidP="00F2307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38F49E" w14:textId="77777777" w:rsidR="0022761D" w:rsidRPr="00E27964" w:rsidRDefault="0022761D" w:rsidP="00F2307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90D0806"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3F9919E" w14:textId="77777777" w:rsidR="0022761D" w:rsidRPr="00E27964" w:rsidRDefault="0022761D" w:rsidP="00F2307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542028" w14:textId="77777777" w:rsidR="0022761D" w:rsidRPr="00E27964" w:rsidRDefault="0022761D" w:rsidP="00F2307D">
            <w:pPr>
              <w:pStyle w:val="TAL"/>
              <w:rPr>
                <w:lang w:eastAsia="zh-CN"/>
              </w:rPr>
            </w:pPr>
            <w:r w:rsidRPr="00E27964">
              <w:rPr>
                <w:lang w:eastAsia="zh-CN"/>
              </w:rPr>
              <w:t>2Rx</w:t>
            </w:r>
          </w:p>
          <w:p w14:paraId="2E627C7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4EBF13" w14:textId="77777777" w:rsidR="0022761D" w:rsidRPr="00E27964" w:rsidRDefault="0022761D" w:rsidP="00F2307D">
            <w:pPr>
              <w:pStyle w:val="TAL"/>
              <w:rPr>
                <w:lang w:eastAsia="zh-CN"/>
              </w:rPr>
            </w:pPr>
          </w:p>
        </w:tc>
      </w:tr>
      <w:tr w:rsidR="0022761D" w:rsidRPr="00E27964" w14:paraId="34B3CDE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BD6089C" w14:textId="77777777" w:rsidR="0022761D" w:rsidRPr="00E27964" w:rsidRDefault="0022761D" w:rsidP="00F2307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D15128D" w14:textId="77777777" w:rsidR="0022761D" w:rsidRPr="00E27964" w:rsidRDefault="0022761D" w:rsidP="00F2307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C7588D0"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0E4204" w14:textId="77777777" w:rsidR="0022761D" w:rsidRPr="00E27964" w:rsidRDefault="0022761D" w:rsidP="00F2307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20784F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584FF0D" w14:textId="77777777" w:rsidR="0022761D" w:rsidRPr="00E27964" w:rsidRDefault="0022761D" w:rsidP="00F2307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397136" w14:textId="77777777" w:rsidR="0022761D" w:rsidRPr="00E27964" w:rsidRDefault="0022761D" w:rsidP="00F2307D">
            <w:pPr>
              <w:pStyle w:val="TAL"/>
              <w:rPr>
                <w:lang w:eastAsia="zh-CN"/>
              </w:rPr>
            </w:pPr>
            <w:r w:rsidRPr="00E27964">
              <w:rPr>
                <w:lang w:eastAsia="zh-CN"/>
              </w:rPr>
              <w:t>2Rx</w:t>
            </w:r>
          </w:p>
          <w:p w14:paraId="28B8F62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78E88" w14:textId="77777777" w:rsidR="0022761D" w:rsidRPr="00E27964" w:rsidRDefault="0022761D" w:rsidP="00F2307D">
            <w:pPr>
              <w:pStyle w:val="TAL"/>
              <w:rPr>
                <w:lang w:eastAsia="zh-CN"/>
              </w:rPr>
            </w:pPr>
          </w:p>
        </w:tc>
      </w:tr>
      <w:tr w:rsidR="0022761D" w:rsidRPr="00E27964" w14:paraId="0779058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0EDD560" w14:textId="77777777" w:rsidR="0022761D" w:rsidRPr="00E27964" w:rsidRDefault="0022761D" w:rsidP="00F2307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F1FBD42" w14:textId="77777777" w:rsidR="0022761D" w:rsidRPr="00E27964" w:rsidRDefault="0022761D" w:rsidP="00F2307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FAC70B5"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6CA09B" w14:textId="77777777" w:rsidR="0022761D" w:rsidRPr="00E27964" w:rsidRDefault="0022761D" w:rsidP="00F2307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35A0D6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20C14A57" w14:textId="77777777" w:rsidR="0022761D" w:rsidRPr="00E27964" w:rsidRDefault="0022761D" w:rsidP="00F2307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4DB33D" w14:textId="77777777" w:rsidR="0022761D" w:rsidRPr="00E27964" w:rsidRDefault="0022761D" w:rsidP="00F2307D">
            <w:pPr>
              <w:pStyle w:val="TAL"/>
              <w:rPr>
                <w:lang w:eastAsia="zh-CN"/>
              </w:rPr>
            </w:pPr>
            <w:r w:rsidRPr="00E27964">
              <w:rPr>
                <w:lang w:eastAsia="zh-CN"/>
              </w:rPr>
              <w:t>2Rx</w:t>
            </w:r>
          </w:p>
          <w:p w14:paraId="69E1F78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E139F4" w14:textId="77777777" w:rsidR="0022761D" w:rsidRPr="00E27964" w:rsidRDefault="0022761D" w:rsidP="00F2307D">
            <w:pPr>
              <w:pStyle w:val="TAL"/>
              <w:rPr>
                <w:lang w:eastAsia="zh-CN"/>
              </w:rPr>
            </w:pPr>
          </w:p>
        </w:tc>
      </w:tr>
      <w:tr w:rsidR="0022761D" w:rsidRPr="00E27964" w14:paraId="3D6F25E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8D6F01A" w14:textId="77777777" w:rsidR="0022761D" w:rsidRPr="00E27964" w:rsidRDefault="0022761D" w:rsidP="00F2307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8C5F547" w14:textId="77777777" w:rsidR="0022761D" w:rsidRPr="00E27964" w:rsidRDefault="0022761D" w:rsidP="00F2307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D5F8AD8"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5E6998" w14:textId="77777777" w:rsidR="0022761D" w:rsidRPr="00E27964" w:rsidRDefault="0022761D" w:rsidP="00F2307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05BFFE"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A32999" w14:textId="77777777" w:rsidR="0022761D" w:rsidRPr="00E27964" w:rsidRDefault="0022761D" w:rsidP="00F2307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7FA082" w14:textId="77777777" w:rsidR="0022761D" w:rsidRPr="00E27964" w:rsidRDefault="0022761D" w:rsidP="00F2307D">
            <w:pPr>
              <w:pStyle w:val="TAL"/>
              <w:rPr>
                <w:lang w:eastAsia="zh-CN"/>
              </w:rPr>
            </w:pPr>
            <w:r w:rsidRPr="00E27964">
              <w:rPr>
                <w:lang w:eastAsia="zh-CN"/>
              </w:rPr>
              <w:t>2Rx</w:t>
            </w:r>
          </w:p>
          <w:p w14:paraId="4A3D887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95D5A" w14:textId="77777777" w:rsidR="0022761D" w:rsidRPr="00E27964" w:rsidRDefault="0022761D" w:rsidP="00F2307D">
            <w:pPr>
              <w:pStyle w:val="TAL"/>
              <w:rPr>
                <w:lang w:eastAsia="zh-CN"/>
              </w:rPr>
            </w:pPr>
          </w:p>
        </w:tc>
      </w:tr>
      <w:tr w:rsidR="0022761D" w:rsidRPr="00E27964" w14:paraId="4B0B3CC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C0DF172" w14:textId="77777777" w:rsidR="0022761D" w:rsidRPr="00E27964" w:rsidRDefault="0022761D" w:rsidP="00F2307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DF49D25" w14:textId="77777777" w:rsidR="0022761D" w:rsidRPr="00E27964" w:rsidRDefault="0022761D" w:rsidP="00F2307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C3D82A9"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CA6EBA" w14:textId="77777777" w:rsidR="0022761D" w:rsidRPr="00E27964" w:rsidRDefault="0022761D" w:rsidP="00F2307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706AD88"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3C440C" w14:textId="77777777" w:rsidR="0022761D" w:rsidRPr="00E27964" w:rsidRDefault="0022761D" w:rsidP="00F2307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0B741F" w14:textId="77777777" w:rsidR="0022761D" w:rsidRPr="00E27964" w:rsidRDefault="0022761D" w:rsidP="00F2307D">
            <w:pPr>
              <w:pStyle w:val="TAL"/>
              <w:rPr>
                <w:lang w:eastAsia="zh-CN"/>
              </w:rPr>
            </w:pPr>
            <w:r w:rsidRPr="00E27964">
              <w:rPr>
                <w:lang w:eastAsia="zh-CN"/>
              </w:rPr>
              <w:t>2Rx</w:t>
            </w:r>
          </w:p>
          <w:p w14:paraId="0F72BB7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8E2416" w14:textId="77777777" w:rsidR="0022761D" w:rsidRPr="00E27964" w:rsidRDefault="0022761D" w:rsidP="00F2307D">
            <w:pPr>
              <w:pStyle w:val="TAL"/>
              <w:rPr>
                <w:lang w:eastAsia="zh-CN"/>
              </w:rPr>
            </w:pPr>
          </w:p>
        </w:tc>
      </w:tr>
      <w:tr w:rsidR="0022761D" w:rsidRPr="00E27964" w14:paraId="7DA7AF9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9268D03" w14:textId="77777777" w:rsidR="0022761D" w:rsidRPr="00E27964" w:rsidRDefault="0022761D" w:rsidP="00F2307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6FC57DA" w14:textId="77777777" w:rsidR="0022761D" w:rsidRPr="00E27964" w:rsidRDefault="0022761D" w:rsidP="00F2307D">
            <w:pPr>
              <w:pStyle w:val="TAL"/>
              <w:rPr>
                <w:lang w:eastAsia="zh-CN"/>
              </w:rPr>
            </w:pPr>
            <w:r w:rsidRPr="00E27964">
              <w:t xml:space="preserve">SA FR1 radio link monitoring out-of-sync Test for </w:t>
            </w:r>
            <w:proofErr w:type="spellStart"/>
            <w:r w:rsidRPr="00E27964">
              <w:t>PCell</w:t>
            </w:r>
            <w:proofErr w:type="spellEnd"/>
            <w:r w:rsidRPr="00E27964">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9C2FCAB" w14:textId="77777777" w:rsidR="0022761D" w:rsidRPr="00E27964" w:rsidRDefault="0022761D" w:rsidP="00F2307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086407FD" w14:textId="77777777" w:rsidR="0022761D" w:rsidRPr="00E27964" w:rsidRDefault="0022761D" w:rsidP="00F2307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00931C8D" w14:textId="77777777" w:rsidR="0022761D" w:rsidRPr="00E27964" w:rsidRDefault="0022761D" w:rsidP="00F2307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26BB0412"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97FEE1" w14:textId="77777777" w:rsidR="0022761D" w:rsidRPr="00E27964" w:rsidRDefault="0022761D" w:rsidP="00F2307D">
            <w:pPr>
              <w:pStyle w:val="TAL"/>
              <w:rPr>
                <w:lang w:eastAsia="zh-CN"/>
              </w:rPr>
            </w:pPr>
            <w:r w:rsidRPr="00E27964">
              <w:rPr>
                <w:lang w:eastAsia="zh-CN"/>
              </w:rPr>
              <w:t>2Rx</w:t>
            </w:r>
          </w:p>
          <w:p w14:paraId="3519E90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0C6C68" w14:textId="77777777" w:rsidR="0022761D" w:rsidRPr="00E27964" w:rsidRDefault="0022761D" w:rsidP="00F2307D">
            <w:pPr>
              <w:pStyle w:val="TAL"/>
              <w:rPr>
                <w:lang w:eastAsia="zh-CN"/>
              </w:rPr>
            </w:pPr>
          </w:p>
        </w:tc>
      </w:tr>
      <w:tr w:rsidR="0022761D" w:rsidRPr="00E27964" w14:paraId="4C898B8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081D95" w14:textId="77777777" w:rsidR="0022761D" w:rsidRPr="00E27964" w:rsidRDefault="0022761D" w:rsidP="00F2307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639BFE" w14:textId="77777777" w:rsidR="0022761D" w:rsidRPr="00E27964" w:rsidRDefault="0022761D" w:rsidP="00F2307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44852"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3764F5"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8C572"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2B9A55"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CC624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E32EDC" w14:textId="77777777" w:rsidR="0022761D" w:rsidRPr="00E27964" w:rsidRDefault="0022761D" w:rsidP="00F2307D">
            <w:pPr>
              <w:pStyle w:val="TAL"/>
              <w:rPr>
                <w:b/>
                <w:lang w:eastAsia="zh-CN"/>
              </w:rPr>
            </w:pPr>
          </w:p>
        </w:tc>
      </w:tr>
      <w:tr w:rsidR="0022761D" w:rsidRPr="00E27964" w14:paraId="3E1FB80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3B9CF0B" w14:textId="77777777" w:rsidR="0022761D" w:rsidRPr="00E27964" w:rsidRDefault="0022761D" w:rsidP="00F2307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1A48CA84" w14:textId="77777777" w:rsidR="0022761D" w:rsidRPr="00E27964" w:rsidRDefault="0022761D" w:rsidP="00F2307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58DE48B"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85AA58" w14:textId="77777777" w:rsidR="0022761D" w:rsidRPr="00E27964" w:rsidRDefault="0022761D" w:rsidP="00F2307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E4E9EE"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9EF21E1"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F3AD73" w14:textId="77777777" w:rsidR="0022761D" w:rsidRPr="00E27964" w:rsidRDefault="0022761D" w:rsidP="00F2307D">
            <w:pPr>
              <w:pStyle w:val="TAL"/>
              <w:rPr>
                <w:lang w:eastAsia="zh-CN"/>
              </w:rPr>
            </w:pPr>
            <w:r w:rsidRPr="00E27964">
              <w:rPr>
                <w:lang w:eastAsia="zh-CN"/>
              </w:rPr>
              <w:t>2Rx</w:t>
            </w:r>
          </w:p>
          <w:p w14:paraId="3051E02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12E08" w14:textId="77777777" w:rsidR="0022761D" w:rsidRPr="00E27964" w:rsidRDefault="0022761D" w:rsidP="00F2307D">
            <w:pPr>
              <w:pStyle w:val="TAL"/>
              <w:rPr>
                <w:lang w:eastAsia="zh-CN"/>
              </w:rPr>
            </w:pPr>
          </w:p>
        </w:tc>
      </w:tr>
      <w:tr w:rsidR="0022761D" w:rsidRPr="00E27964" w14:paraId="05B9C35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1E3DD8D" w14:textId="77777777" w:rsidR="0022761D" w:rsidRPr="00E27964" w:rsidRDefault="0022761D" w:rsidP="00F2307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7DB75178" w14:textId="77777777" w:rsidR="0022761D" w:rsidRPr="00E27964" w:rsidRDefault="0022761D" w:rsidP="00F2307D">
            <w:pPr>
              <w:pStyle w:val="TAL"/>
            </w:pPr>
            <w:r w:rsidRPr="00E27964">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7CBD7455"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24D7F2" w14:textId="77777777" w:rsidR="0022761D" w:rsidRPr="00E27964" w:rsidRDefault="0022761D" w:rsidP="00F2307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1F7D0428"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1A153093" w14:textId="77777777" w:rsidR="0022761D" w:rsidRPr="00E27964" w:rsidRDefault="0022761D" w:rsidP="00F2307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39F53A2A" w14:textId="77777777" w:rsidR="0022761D" w:rsidRPr="00E27964" w:rsidRDefault="0022761D" w:rsidP="00F2307D">
            <w:pPr>
              <w:pStyle w:val="TAL"/>
              <w:rPr>
                <w:lang w:eastAsia="zh-CN"/>
              </w:rPr>
            </w:pPr>
            <w:r w:rsidRPr="00E27964">
              <w:rPr>
                <w:lang w:eastAsia="zh-CN"/>
              </w:rPr>
              <w:t>2Rx</w:t>
            </w:r>
          </w:p>
          <w:p w14:paraId="0FC5310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F6B63B" w14:textId="77777777" w:rsidR="0022761D" w:rsidRPr="00E27964" w:rsidRDefault="0022761D" w:rsidP="00F2307D">
            <w:pPr>
              <w:pStyle w:val="TAL"/>
              <w:rPr>
                <w:lang w:eastAsia="zh-CN"/>
              </w:rPr>
            </w:pPr>
          </w:p>
        </w:tc>
      </w:tr>
      <w:tr w:rsidR="0022761D" w:rsidRPr="00E27964" w14:paraId="79E81A4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876AA" w14:textId="77777777" w:rsidR="0022761D" w:rsidRPr="00E27964" w:rsidRDefault="0022761D" w:rsidP="00F2307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D3439" w14:textId="77777777" w:rsidR="0022761D" w:rsidRPr="00E27964" w:rsidRDefault="0022761D" w:rsidP="00F2307D">
            <w:pPr>
              <w:pStyle w:val="TAL"/>
              <w:rPr>
                <w:b/>
                <w:lang w:eastAsia="zh-CN"/>
              </w:rPr>
            </w:pPr>
            <w:proofErr w:type="spellStart"/>
            <w:r w:rsidRPr="00E27964">
              <w:rPr>
                <w:b/>
                <w:lang w:eastAsia="zh-CN"/>
              </w:rPr>
              <w:t>Scell</w:t>
            </w:r>
            <w:proofErr w:type="spellEnd"/>
            <w:r w:rsidRPr="00E27964">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0927BB"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45ED2E"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A8B2AF"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DBCD86"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68615F"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C7598" w14:textId="77777777" w:rsidR="0022761D" w:rsidRPr="00E27964" w:rsidRDefault="0022761D" w:rsidP="00F2307D">
            <w:pPr>
              <w:pStyle w:val="TAL"/>
              <w:rPr>
                <w:b/>
                <w:lang w:eastAsia="zh-CN"/>
              </w:rPr>
            </w:pPr>
          </w:p>
        </w:tc>
      </w:tr>
      <w:tr w:rsidR="0022761D" w:rsidRPr="00E27964" w14:paraId="5DD574D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8447892" w14:textId="77777777" w:rsidR="0022761D" w:rsidRPr="00E27964" w:rsidRDefault="0022761D" w:rsidP="00F2307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55D2592C" w14:textId="77777777" w:rsidR="0022761D" w:rsidRPr="00E27964" w:rsidRDefault="0022761D" w:rsidP="00F2307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1B3C88D"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217B59" w14:textId="77777777" w:rsidR="0022761D" w:rsidRPr="00E27964" w:rsidRDefault="0022761D" w:rsidP="00F2307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485F308"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1C94163"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DE57BF" w14:textId="77777777" w:rsidR="0022761D" w:rsidRPr="00E27964" w:rsidRDefault="0022761D" w:rsidP="00F2307D">
            <w:pPr>
              <w:pStyle w:val="TAL"/>
              <w:rPr>
                <w:lang w:eastAsia="zh-CN"/>
              </w:rPr>
            </w:pPr>
            <w:r w:rsidRPr="00E27964">
              <w:rPr>
                <w:lang w:eastAsia="zh-CN"/>
              </w:rPr>
              <w:t>2Rx</w:t>
            </w:r>
          </w:p>
          <w:p w14:paraId="6CD8F9A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D54A7" w14:textId="77777777" w:rsidR="0022761D" w:rsidRPr="00E27964" w:rsidRDefault="0022761D" w:rsidP="00F2307D">
            <w:pPr>
              <w:pStyle w:val="TAL"/>
              <w:rPr>
                <w:lang w:eastAsia="zh-CN"/>
              </w:rPr>
            </w:pPr>
          </w:p>
        </w:tc>
      </w:tr>
      <w:tr w:rsidR="0022761D" w:rsidRPr="00E27964" w14:paraId="5DF0861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0F044B4" w14:textId="77777777" w:rsidR="0022761D" w:rsidRPr="00E27964" w:rsidRDefault="0022761D" w:rsidP="00F2307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7C889D1B" w14:textId="77777777" w:rsidR="0022761D" w:rsidRPr="00E27964" w:rsidRDefault="0022761D" w:rsidP="00F2307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0000E58"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33116C" w14:textId="77777777" w:rsidR="0022761D" w:rsidRPr="00E27964" w:rsidRDefault="0022761D" w:rsidP="00F2307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B3032B3"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15EE65"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676BC9" w14:textId="77777777" w:rsidR="0022761D" w:rsidRPr="00E27964" w:rsidRDefault="0022761D" w:rsidP="00F2307D">
            <w:pPr>
              <w:pStyle w:val="TAL"/>
              <w:rPr>
                <w:lang w:eastAsia="zh-CN"/>
              </w:rPr>
            </w:pPr>
            <w:r w:rsidRPr="00E27964">
              <w:rPr>
                <w:lang w:eastAsia="zh-CN"/>
              </w:rPr>
              <w:t>2Rx</w:t>
            </w:r>
          </w:p>
          <w:p w14:paraId="799EE8B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52A77E" w14:textId="77777777" w:rsidR="0022761D" w:rsidRPr="00E27964" w:rsidRDefault="0022761D" w:rsidP="00F2307D">
            <w:pPr>
              <w:pStyle w:val="TAL"/>
              <w:rPr>
                <w:lang w:eastAsia="zh-CN"/>
              </w:rPr>
            </w:pPr>
          </w:p>
        </w:tc>
      </w:tr>
      <w:tr w:rsidR="0022761D" w:rsidRPr="00E27964" w14:paraId="592A1BB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F54B063" w14:textId="77777777" w:rsidR="0022761D" w:rsidRPr="00E27964" w:rsidRDefault="0022761D" w:rsidP="00F2307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1EFFC139" w14:textId="77777777" w:rsidR="0022761D" w:rsidRPr="00E27964" w:rsidRDefault="0022761D" w:rsidP="00F2307D">
            <w:pPr>
              <w:pStyle w:val="TAL"/>
              <w:rPr>
                <w:lang w:eastAsia="zh-CN"/>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4A479E7"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E576B9" w14:textId="77777777" w:rsidR="0022761D" w:rsidRPr="00E27964" w:rsidRDefault="0022761D" w:rsidP="00F2307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086EF3"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8952EA8"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2B965B" w14:textId="77777777" w:rsidR="0022761D" w:rsidRPr="00E27964" w:rsidRDefault="0022761D" w:rsidP="00F2307D">
            <w:pPr>
              <w:pStyle w:val="TAL"/>
              <w:rPr>
                <w:lang w:eastAsia="zh-CN"/>
              </w:rPr>
            </w:pPr>
            <w:r w:rsidRPr="00E27964">
              <w:rPr>
                <w:lang w:eastAsia="zh-CN"/>
              </w:rPr>
              <w:t>2Rx</w:t>
            </w:r>
          </w:p>
          <w:p w14:paraId="49340B2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CDF29" w14:textId="77777777" w:rsidR="0022761D" w:rsidRPr="00E27964" w:rsidRDefault="0022761D" w:rsidP="00F2307D">
            <w:pPr>
              <w:pStyle w:val="TAL"/>
              <w:rPr>
                <w:lang w:eastAsia="zh-CN"/>
              </w:rPr>
            </w:pPr>
          </w:p>
        </w:tc>
      </w:tr>
      <w:tr w:rsidR="0022761D" w:rsidRPr="00E27964" w14:paraId="2474B31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3F76CE3E" w14:textId="77777777" w:rsidR="0022761D" w:rsidRPr="00E27964" w:rsidRDefault="0022761D" w:rsidP="00F2307D">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4BD2FD49" w14:textId="77777777" w:rsidR="0022761D" w:rsidRPr="00E27964" w:rsidRDefault="0022761D" w:rsidP="00F2307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w:t>
            </w:r>
            <w:proofErr w:type="spellStart"/>
            <w:r w:rsidRPr="00E27964">
              <w:rPr>
                <w:lang w:eastAsia="fr-FR"/>
              </w:rPr>
              <w:t>SCell</w:t>
            </w:r>
            <w:proofErr w:type="spellEnd"/>
            <w:r w:rsidRPr="00E27964">
              <w:rPr>
                <w:lang w:eastAsia="fr-FR"/>
              </w:rPr>
              <w:t xml:space="preserve"> addition of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784BAE69"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A6EEAA2" w14:textId="77777777" w:rsidR="0022761D" w:rsidRPr="00E27964" w:rsidRDefault="0022761D" w:rsidP="00F2307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5C2BFF53"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EEEEF04"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tcPr>
          <w:p w14:paraId="4F543A74" w14:textId="77777777" w:rsidR="0022761D" w:rsidRPr="00E27964" w:rsidRDefault="0022761D" w:rsidP="00F2307D">
            <w:pPr>
              <w:pStyle w:val="TAL"/>
              <w:rPr>
                <w:lang w:eastAsia="zh-CN"/>
              </w:rPr>
            </w:pPr>
            <w:r w:rsidRPr="00E27964">
              <w:rPr>
                <w:lang w:eastAsia="zh-CN"/>
              </w:rPr>
              <w:t>2Rx</w:t>
            </w:r>
          </w:p>
          <w:p w14:paraId="6D53515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64C209" w14:textId="77777777" w:rsidR="0022761D" w:rsidRPr="00E27964" w:rsidRDefault="0022761D" w:rsidP="00F2307D">
            <w:pPr>
              <w:pStyle w:val="TAL"/>
              <w:rPr>
                <w:lang w:eastAsia="zh-CN"/>
              </w:rPr>
            </w:pPr>
          </w:p>
        </w:tc>
      </w:tr>
      <w:tr w:rsidR="0022761D" w:rsidRPr="00E27964" w14:paraId="1D7BAFF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2C07D280" w14:textId="77777777" w:rsidR="0022761D" w:rsidRPr="00E27964" w:rsidRDefault="0022761D" w:rsidP="00F2307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43233B1D" w14:textId="77777777" w:rsidR="0022761D" w:rsidRPr="00E27964" w:rsidRDefault="0022761D" w:rsidP="00F2307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handover with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399F8D5E"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FF3414" w14:textId="77777777" w:rsidR="0022761D" w:rsidRPr="00E27964" w:rsidRDefault="0022761D" w:rsidP="00F2307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317DB071"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DE6BC56"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tcPr>
          <w:p w14:paraId="57D40E8D" w14:textId="77777777" w:rsidR="0022761D" w:rsidRPr="00E27964" w:rsidRDefault="0022761D" w:rsidP="00F2307D">
            <w:pPr>
              <w:pStyle w:val="TAL"/>
              <w:rPr>
                <w:lang w:eastAsia="zh-CN"/>
              </w:rPr>
            </w:pPr>
            <w:r w:rsidRPr="00E27964">
              <w:rPr>
                <w:lang w:eastAsia="zh-CN"/>
              </w:rPr>
              <w:t>2Rx</w:t>
            </w:r>
          </w:p>
          <w:p w14:paraId="7D3F12D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36161" w14:textId="77777777" w:rsidR="0022761D" w:rsidRPr="00E27964" w:rsidRDefault="0022761D" w:rsidP="00F2307D">
            <w:pPr>
              <w:pStyle w:val="TAL"/>
              <w:rPr>
                <w:lang w:eastAsia="zh-CN"/>
              </w:rPr>
            </w:pPr>
          </w:p>
        </w:tc>
      </w:tr>
      <w:tr w:rsidR="0022761D" w:rsidRPr="00E27964" w14:paraId="3F8C70D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2D1A5599" w14:textId="77777777" w:rsidR="0022761D" w:rsidRPr="00E27964" w:rsidRDefault="0022761D" w:rsidP="00F2307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66529144" w14:textId="77777777" w:rsidR="0022761D" w:rsidRPr="00E27964" w:rsidRDefault="0022761D" w:rsidP="00F2307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089BD0DF"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CA8B574" w14:textId="77777777" w:rsidR="0022761D" w:rsidRPr="00E27964" w:rsidRDefault="0022761D" w:rsidP="00F2307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4F46170E"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EEF4DD9" w14:textId="77777777" w:rsidR="0022761D" w:rsidRPr="00E27964" w:rsidRDefault="0022761D" w:rsidP="00F2307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4D8A6EE6" w14:textId="77777777" w:rsidR="0022761D" w:rsidRPr="00E27964" w:rsidRDefault="0022761D" w:rsidP="00F2307D">
            <w:pPr>
              <w:pStyle w:val="TAL"/>
              <w:rPr>
                <w:lang w:eastAsia="zh-CN"/>
              </w:rPr>
            </w:pPr>
            <w:r w:rsidRPr="00E27964">
              <w:rPr>
                <w:lang w:eastAsia="zh-CN"/>
              </w:rPr>
              <w:t>2Rx</w:t>
            </w:r>
          </w:p>
          <w:p w14:paraId="52CD4B1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C59907" w14:textId="77777777" w:rsidR="0022761D" w:rsidRPr="00E27964" w:rsidRDefault="0022761D" w:rsidP="00F2307D">
            <w:pPr>
              <w:pStyle w:val="TAL"/>
              <w:rPr>
                <w:lang w:eastAsia="zh-CN"/>
              </w:rPr>
            </w:pPr>
          </w:p>
        </w:tc>
      </w:tr>
      <w:tr w:rsidR="0022761D" w:rsidRPr="00E27964" w14:paraId="6D912FE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9D0E283" w14:textId="77777777" w:rsidR="0022761D" w:rsidRPr="00E27964" w:rsidRDefault="0022761D" w:rsidP="00F2307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2D8E743D" w14:textId="77777777" w:rsidR="0022761D" w:rsidRPr="00E27964" w:rsidRDefault="0022761D" w:rsidP="00F2307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640ms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4D0E07EC"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52D8AE" w14:textId="77777777" w:rsidR="0022761D" w:rsidRPr="00E27964" w:rsidRDefault="0022761D" w:rsidP="00F2307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3B4F4CEC"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C46DF09" w14:textId="77777777" w:rsidR="0022761D" w:rsidRPr="00E27964" w:rsidRDefault="0022761D" w:rsidP="00F2307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75E74C49" w14:textId="77777777" w:rsidR="0022761D" w:rsidRPr="00E27964" w:rsidRDefault="0022761D" w:rsidP="00F2307D">
            <w:pPr>
              <w:pStyle w:val="TAL"/>
              <w:rPr>
                <w:lang w:eastAsia="zh-CN"/>
              </w:rPr>
            </w:pPr>
            <w:r w:rsidRPr="00E27964">
              <w:rPr>
                <w:lang w:eastAsia="zh-CN"/>
              </w:rPr>
              <w:t>2Rx</w:t>
            </w:r>
          </w:p>
          <w:p w14:paraId="45667BA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A20472" w14:textId="77777777" w:rsidR="0022761D" w:rsidRPr="00E27964" w:rsidRDefault="0022761D" w:rsidP="00F2307D">
            <w:pPr>
              <w:pStyle w:val="TAL"/>
              <w:rPr>
                <w:lang w:eastAsia="zh-CN"/>
              </w:rPr>
            </w:pPr>
          </w:p>
        </w:tc>
      </w:tr>
      <w:tr w:rsidR="0022761D" w:rsidRPr="00E27964" w14:paraId="4A03B17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87EDF" w14:textId="77777777" w:rsidR="0022761D" w:rsidRPr="00E27964" w:rsidRDefault="0022761D" w:rsidP="00F2307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5820E0" w14:textId="77777777" w:rsidR="0022761D" w:rsidRPr="00E27964" w:rsidRDefault="0022761D" w:rsidP="00F2307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F238EC"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7E7FD6"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FB273C"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1CF140"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6016E4"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AFF5E" w14:textId="77777777" w:rsidR="0022761D" w:rsidRPr="00E27964" w:rsidRDefault="0022761D" w:rsidP="00F2307D">
            <w:pPr>
              <w:pStyle w:val="TAL"/>
              <w:rPr>
                <w:b/>
                <w:lang w:eastAsia="zh-CN"/>
              </w:rPr>
            </w:pPr>
          </w:p>
        </w:tc>
      </w:tr>
      <w:tr w:rsidR="0022761D" w:rsidRPr="00E27964" w14:paraId="5832D60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ABCB11A" w14:textId="77777777" w:rsidR="0022761D" w:rsidRPr="00E27964" w:rsidRDefault="0022761D" w:rsidP="00F2307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3E2D7C3" w14:textId="77777777" w:rsidR="0022761D" w:rsidRPr="00E27964" w:rsidRDefault="0022761D" w:rsidP="00F2307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07C18DA" w14:textId="77777777" w:rsidR="0022761D" w:rsidRPr="00E27964" w:rsidRDefault="0022761D" w:rsidP="00F2307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D221D6" w14:textId="77777777" w:rsidR="0022761D" w:rsidRPr="00E27964" w:rsidRDefault="0022761D" w:rsidP="00F2307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F68E2E3" w14:textId="77777777" w:rsidR="0022761D" w:rsidRPr="00E27964" w:rsidRDefault="0022761D" w:rsidP="00F2307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5D4F7A2" w14:textId="77777777" w:rsidR="0022761D" w:rsidRPr="00E27964" w:rsidRDefault="0022761D" w:rsidP="00F2307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2CBB2C" w14:textId="77777777" w:rsidR="0022761D" w:rsidRPr="00E27964" w:rsidRDefault="0022761D" w:rsidP="00F2307D">
            <w:pPr>
              <w:pStyle w:val="TAL"/>
              <w:rPr>
                <w:lang w:eastAsia="zh-CN"/>
              </w:rPr>
            </w:pPr>
            <w:r w:rsidRPr="00E27964">
              <w:rPr>
                <w:lang w:eastAsia="zh-CN"/>
              </w:rPr>
              <w:t>2Rx</w:t>
            </w:r>
          </w:p>
          <w:p w14:paraId="0D155F1A"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E334D" w14:textId="77777777" w:rsidR="0022761D" w:rsidRPr="00E27964" w:rsidRDefault="0022761D" w:rsidP="00F2307D">
            <w:pPr>
              <w:pStyle w:val="TAL"/>
              <w:rPr>
                <w:lang w:eastAsia="zh-CN"/>
              </w:rPr>
            </w:pPr>
          </w:p>
        </w:tc>
      </w:tr>
      <w:tr w:rsidR="0022761D" w:rsidRPr="00E27964" w14:paraId="30823C8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4AC30F" w14:textId="77777777" w:rsidR="0022761D" w:rsidRPr="00E27964" w:rsidRDefault="0022761D" w:rsidP="00F2307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29E67A" w14:textId="77777777" w:rsidR="0022761D" w:rsidRPr="00E27964" w:rsidRDefault="0022761D" w:rsidP="00F2307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7B8980"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56A94D"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A9B27B"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310BC6"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9D84C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FB4B3D" w14:textId="77777777" w:rsidR="0022761D" w:rsidRPr="00E27964" w:rsidRDefault="0022761D" w:rsidP="00F2307D">
            <w:pPr>
              <w:pStyle w:val="TAL"/>
              <w:rPr>
                <w:b/>
                <w:lang w:eastAsia="zh-CN"/>
              </w:rPr>
            </w:pPr>
          </w:p>
        </w:tc>
      </w:tr>
      <w:tr w:rsidR="0022761D" w:rsidRPr="00E27964" w14:paraId="73DF368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F59BB73" w14:textId="77777777" w:rsidR="0022761D" w:rsidRPr="00E27964" w:rsidRDefault="0022761D" w:rsidP="00F2307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078F689" w14:textId="77777777" w:rsidR="0022761D" w:rsidRPr="00E27964" w:rsidRDefault="0022761D" w:rsidP="00F2307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B968B62" w14:textId="77777777" w:rsidR="0022761D" w:rsidRPr="00E27964" w:rsidRDefault="0022761D" w:rsidP="00F2307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6E0F7D" w14:textId="77777777" w:rsidR="0022761D" w:rsidRPr="00E27964" w:rsidRDefault="0022761D" w:rsidP="00F2307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E54E808"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564889" w14:textId="77777777" w:rsidR="0022761D" w:rsidRPr="00E27964" w:rsidRDefault="0022761D" w:rsidP="00F2307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96A24" w14:textId="77777777" w:rsidR="0022761D" w:rsidRPr="00E27964" w:rsidRDefault="0022761D" w:rsidP="00F2307D">
            <w:pPr>
              <w:pStyle w:val="TAL"/>
              <w:rPr>
                <w:lang w:eastAsia="zh-CN"/>
              </w:rPr>
            </w:pPr>
            <w:r w:rsidRPr="00E27964">
              <w:rPr>
                <w:lang w:eastAsia="zh-CN"/>
              </w:rPr>
              <w:t>2Rx</w:t>
            </w:r>
          </w:p>
          <w:p w14:paraId="6ED9ADA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E80A48" w14:textId="77777777" w:rsidR="0022761D" w:rsidRPr="00E27964" w:rsidRDefault="0022761D" w:rsidP="00F2307D">
            <w:pPr>
              <w:pStyle w:val="TAL"/>
              <w:rPr>
                <w:lang w:eastAsia="zh-CN"/>
              </w:rPr>
            </w:pPr>
          </w:p>
        </w:tc>
      </w:tr>
      <w:tr w:rsidR="0022761D" w:rsidRPr="00E27964" w14:paraId="7C4B41F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53CF3F3" w14:textId="77777777" w:rsidR="0022761D" w:rsidRPr="00E27964" w:rsidRDefault="0022761D" w:rsidP="00F2307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E678F9D" w14:textId="77777777" w:rsidR="0022761D" w:rsidRPr="00E27964" w:rsidRDefault="0022761D" w:rsidP="00F2307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5FD47D1" w14:textId="77777777" w:rsidR="0022761D" w:rsidRPr="00E27964" w:rsidRDefault="0022761D" w:rsidP="00F2307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0B8BEDE" w14:textId="77777777" w:rsidR="0022761D" w:rsidRPr="00E27964" w:rsidRDefault="0022761D" w:rsidP="00F2307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A7F2F5B" w14:textId="77777777" w:rsidR="0022761D" w:rsidRPr="00E27964" w:rsidRDefault="0022761D" w:rsidP="00F2307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6C486E54" w14:textId="77777777" w:rsidR="0022761D" w:rsidRPr="00E27964" w:rsidRDefault="0022761D" w:rsidP="00F2307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BD762A" w14:textId="77777777" w:rsidR="0022761D" w:rsidRPr="00E27964" w:rsidRDefault="0022761D" w:rsidP="00F2307D">
            <w:pPr>
              <w:pStyle w:val="TAL"/>
              <w:rPr>
                <w:lang w:eastAsia="zh-CN"/>
              </w:rPr>
            </w:pPr>
            <w:r w:rsidRPr="00E27964">
              <w:rPr>
                <w:lang w:eastAsia="zh-CN"/>
              </w:rPr>
              <w:t>2Rx</w:t>
            </w:r>
          </w:p>
          <w:p w14:paraId="4C6B079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F1FFF" w14:textId="77777777" w:rsidR="0022761D" w:rsidRPr="00E27964" w:rsidRDefault="0022761D" w:rsidP="00F2307D">
            <w:pPr>
              <w:pStyle w:val="TAL"/>
              <w:rPr>
                <w:lang w:eastAsia="zh-CN"/>
              </w:rPr>
            </w:pPr>
          </w:p>
        </w:tc>
      </w:tr>
      <w:tr w:rsidR="0022761D" w:rsidRPr="00E27964" w14:paraId="1AF95E9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E2D9F40" w14:textId="77777777" w:rsidR="0022761D" w:rsidRPr="00E27964" w:rsidRDefault="0022761D" w:rsidP="00F2307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7435F3F" w14:textId="77777777" w:rsidR="0022761D" w:rsidRPr="00E27964" w:rsidRDefault="0022761D" w:rsidP="00F2307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EA9DD9D"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A78ED2" w14:textId="77777777" w:rsidR="0022761D" w:rsidRPr="00E27964" w:rsidRDefault="0022761D" w:rsidP="00F2307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381F16BC"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BB7FB4C" w14:textId="77777777" w:rsidR="0022761D" w:rsidRPr="00E27964" w:rsidRDefault="0022761D" w:rsidP="00F2307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3053A5" w14:textId="77777777" w:rsidR="0022761D" w:rsidRPr="00E27964" w:rsidRDefault="0022761D" w:rsidP="00F2307D">
            <w:pPr>
              <w:pStyle w:val="TAL"/>
              <w:rPr>
                <w:lang w:eastAsia="zh-CN"/>
              </w:rPr>
            </w:pPr>
            <w:r w:rsidRPr="00E27964">
              <w:rPr>
                <w:lang w:eastAsia="zh-CN"/>
              </w:rPr>
              <w:t>2Rx</w:t>
            </w:r>
          </w:p>
          <w:p w14:paraId="6505D441"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CB06F" w14:textId="77777777" w:rsidR="0022761D" w:rsidRPr="00E27964" w:rsidRDefault="0022761D" w:rsidP="00F2307D">
            <w:pPr>
              <w:pStyle w:val="TAL"/>
              <w:rPr>
                <w:lang w:eastAsia="zh-CN"/>
              </w:rPr>
            </w:pPr>
          </w:p>
        </w:tc>
      </w:tr>
      <w:tr w:rsidR="0022761D" w:rsidRPr="00E27964" w14:paraId="2C6D2E7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BAF1056" w14:textId="77777777" w:rsidR="0022761D" w:rsidRPr="00E27964" w:rsidRDefault="0022761D" w:rsidP="00F2307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6129DA4" w14:textId="77777777" w:rsidR="0022761D" w:rsidRPr="00E27964" w:rsidRDefault="0022761D" w:rsidP="00F2307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33673B9"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023D33" w14:textId="77777777" w:rsidR="0022761D" w:rsidRPr="00E27964" w:rsidRDefault="0022761D" w:rsidP="00F2307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7FF2A1D2"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A36F365" w14:textId="77777777" w:rsidR="0022761D" w:rsidRPr="00E27964" w:rsidRDefault="0022761D" w:rsidP="00F2307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9243824" w14:textId="77777777" w:rsidR="0022761D" w:rsidRPr="00E27964" w:rsidRDefault="0022761D" w:rsidP="00F2307D">
            <w:pPr>
              <w:pStyle w:val="TAL"/>
              <w:rPr>
                <w:lang w:eastAsia="zh-CN"/>
              </w:rPr>
            </w:pPr>
            <w:r w:rsidRPr="00E27964">
              <w:rPr>
                <w:lang w:eastAsia="zh-CN"/>
              </w:rPr>
              <w:t>2Rx</w:t>
            </w:r>
          </w:p>
          <w:p w14:paraId="0D8A9DBD"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D21B47" w14:textId="77777777" w:rsidR="0022761D" w:rsidRPr="00E27964" w:rsidRDefault="0022761D" w:rsidP="00F2307D">
            <w:pPr>
              <w:pStyle w:val="TAL"/>
              <w:rPr>
                <w:lang w:eastAsia="zh-CN"/>
              </w:rPr>
            </w:pPr>
          </w:p>
        </w:tc>
      </w:tr>
      <w:tr w:rsidR="0022761D" w:rsidRPr="00E27964" w14:paraId="71F6258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739B48A4" w14:textId="77777777" w:rsidR="0022761D" w:rsidRPr="00E27964" w:rsidRDefault="0022761D" w:rsidP="00F2307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273EA022" w14:textId="77777777" w:rsidR="0022761D" w:rsidRPr="00E27964" w:rsidRDefault="0022761D" w:rsidP="00F2307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28920933"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577C2FF" w14:textId="77777777" w:rsidR="0022761D" w:rsidRPr="00E27964" w:rsidRDefault="0022761D" w:rsidP="00F2307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E805F77"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DDB4639" w14:textId="77777777" w:rsidR="0022761D" w:rsidRPr="00E27964" w:rsidRDefault="0022761D" w:rsidP="00F2307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6021EB6C" w14:textId="77777777" w:rsidR="0022761D" w:rsidRPr="00E27964" w:rsidRDefault="0022761D" w:rsidP="00F2307D">
            <w:pPr>
              <w:pStyle w:val="TAL"/>
              <w:rPr>
                <w:lang w:eastAsia="zh-CN"/>
              </w:rPr>
            </w:pPr>
            <w:r w:rsidRPr="00E27964">
              <w:rPr>
                <w:lang w:eastAsia="zh-CN"/>
              </w:rPr>
              <w:t>2Rx</w:t>
            </w:r>
          </w:p>
          <w:p w14:paraId="10516BA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9C6C5E" w14:textId="77777777" w:rsidR="0022761D" w:rsidRPr="00E27964" w:rsidRDefault="0022761D" w:rsidP="00F2307D">
            <w:pPr>
              <w:pStyle w:val="TAL"/>
              <w:rPr>
                <w:lang w:eastAsia="zh-CN"/>
              </w:rPr>
            </w:pPr>
          </w:p>
        </w:tc>
      </w:tr>
      <w:tr w:rsidR="0022761D" w:rsidRPr="00E27964" w14:paraId="05EA300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B0B25B5" w14:textId="77777777" w:rsidR="0022761D" w:rsidRPr="00E27964" w:rsidRDefault="0022761D" w:rsidP="00F2307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5B24CEC" w14:textId="77777777" w:rsidR="0022761D" w:rsidRPr="00E27964" w:rsidRDefault="0022761D" w:rsidP="00F2307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643DCE1A"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18A984" w14:textId="77777777" w:rsidR="0022761D" w:rsidRPr="00E27964" w:rsidRDefault="0022761D" w:rsidP="00F2307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772C0045"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r w:rsidRPr="00E27964">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6E1356AB" w14:textId="77777777" w:rsidR="0022761D" w:rsidRPr="00E27964" w:rsidRDefault="0022761D" w:rsidP="00F2307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76F0C4D8" w14:textId="77777777" w:rsidR="0022761D" w:rsidRPr="00E27964" w:rsidRDefault="0022761D" w:rsidP="00F2307D">
            <w:pPr>
              <w:pStyle w:val="TAL"/>
              <w:rPr>
                <w:lang w:eastAsia="zh-CN"/>
              </w:rPr>
            </w:pPr>
            <w:r w:rsidRPr="00E27964">
              <w:rPr>
                <w:lang w:eastAsia="zh-CN"/>
              </w:rPr>
              <w:t>2Rx</w:t>
            </w:r>
          </w:p>
          <w:p w14:paraId="0DBC93E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81A02A" w14:textId="77777777" w:rsidR="0022761D" w:rsidRPr="00E27964" w:rsidRDefault="0022761D" w:rsidP="00F2307D">
            <w:pPr>
              <w:pStyle w:val="TAL"/>
              <w:rPr>
                <w:lang w:eastAsia="zh-CN"/>
              </w:rPr>
            </w:pPr>
          </w:p>
        </w:tc>
      </w:tr>
      <w:tr w:rsidR="0022761D" w:rsidRPr="00E27964" w14:paraId="51E784C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441E619" w14:textId="77777777" w:rsidR="0022761D" w:rsidRPr="00E27964" w:rsidRDefault="0022761D" w:rsidP="00F2307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6F250739" w14:textId="77777777" w:rsidR="0022761D" w:rsidRPr="00E27964" w:rsidRDefault="0022761D" w:rsidP="00F2307D">
            <w:pPr>
              <w:pStyle w:val="TAL"/>
              <w:rPr>
                <w:lang w:eastAsia="zh-CN"/>
              </w:rPr>
            </w:pPr>
            <w:r w:rsidRPr="00E27964">
              <w:rPr>
                <w:lang w:eastAsia="zh-CN"/>
              </w:rPr>
              <w:t xml:space="preserve">NR SA FR1 </w:t>
            </w:r>
            <w:proofErr w:type="spellStart"/>
            <w:r w:rsidRPr="00E27964">
              <w:rPr>
                <w:lang w:eastAsia="zh-CN"/>
              </w:rPr>
              <w:t>PCell</w:t>
            </w:r>
            <w:proofErr w:type="spellEnd"/>
            <w:r w:rsidRPr="00E27964">
              <w:rPr>
                <w:lang w:eastAsia="zh-CN"/>
              </w:rPr>
              <w:t xml:space="preserve">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7A93141C"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777607E" w14:textId="77777777" w:rsidR="0022761D" w:rsidRPr="00E27964" w:rsidRDefault="0022761D" w:rsidP="00F2307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9BDB863" w14:textId="77777777" w:rsidR="0022761D" w:rsidRPr="00E27964" w:rsidRDefault="0022761D" w:rsidP="00F2307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E57761F"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5B5A07" w14:textId="77777777" w:rsidR="0022761D" w:rsidRPr="00E27964" w:rsidRDefault="0022761D" w:rsidP="00F2307D">
            <w:pPr>
              <w:pStyle w:val="TAL"/>
              <w:rPr>
                <w:lang w:eastAsia="zh-CN"/>
              </w:rPr>
            </w:pPr>
            <w:r w:rsidRPr="00E27964">
              <w:rPr>
                <w:lang w:eastAsia="zh-CN"/>
              </w:rPr>
              <w:t>2Rx</w:t>
            </w:r>
          </w:p>
          <w:p w14:paraId="1799A56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6BE2C4" w14:textId="77777777" w:rsidR="0022761D" w:rsidRPr="00E27964" w:rsidRDefault="0022761D" w:rsidP="00F2307D">
            <w:pPr>
              <w:pStyle w:val="TAL"/>
              <w:rPr>
                <w:lang w:eastAsia="zh-CN"/>
              </w:rPr>
            </w:pPr>
          </w:p>
        </w:tc>
      </w:tr>
      <w:tr w:rsidR="0022761D" w:rsidRPr="00E27964" w14:paraId="6C90AA8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DE48DF" w14:textId="77777777" w:rsidR="0022761D" w:rsidRPr="00E27964" w:rsidRDefault="0022761D" w:rsidP="00F2307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9E66C9" w14:textId="77777777" w:rsidR="0022761D" w:rsidRPr="00E27964" w:rsidRDefault="0022761D" w:rsidP="00F2307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D9E358"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F374E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D84B70"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D2BDCA"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7A76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6DFD06" w14:textId="77777777" w:rsidR="0022761D" w:rsidRPr="00E27964" w:rsidRDefault="0022761D" w:rsidP="00F2307D">
            <w:pPr>
              <w:pStyle w:val="TAL"/>
              <w:rPr>
                <w:b/>
                <w:lang w:eastAsia="zh-CN"/>
              </w:rPr>
            </w:pPr>
          </w:p>
        </w:tc>
      </w:tr>
      <w:tr w:rsidR="0022761D" w:rsidRPr="00E27964" w14:paraId="0AA4915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A73E8" w14:textId="77777777" w:rsidR="0022761D" w:rsidRPr="00E27964" w:rsidRDefault="0022761D" w:rsidP="00F2307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D38C4" w14:textId="77777777" w:rsidR="0022761D" w:rsidRPr="00E27964" w:rsidRDefault="0022761D" w:rsidP="00F2307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27747F"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ACF5F0"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63F52A"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14B90"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C9E2B"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CC9CB4" w14:textId="77777777" w:rsidR="0022761D" w:rsidRPr="00E27964" w:rsidRDefault="0022761D" w:rsidP="00F2307D">
            <w:pPr>
              <w:pStyle w:val="TAL"/>
              <w:rPr>
                <w:b/>
                <w:lang w:eastAsia="zh-CN"/>
              </w:rPr>
            </w:pPr>
          </w:p>
        </w:tc>
      </w:tr>
      <w:tr w:rsidR="0022761D" w:rsidRPr="00E27964" w14:paraId="47AF89B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6696CE2" w14:textId="77777777" w:rsidR="0022761D" w:rsidRPr="00E27964" w:rsidRDefault="0022761D" w:rsidP="00F2307D">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7582FA9B" w14:textId="77777777" w:rsidR="0022761D" w:rsidRPr="00E27964" w:rsidRDefault="0022761D" w:rsidP="00F2307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D50AB7"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8D271" w14:textId="77777777" w:rsidR="0022761D" w:rsidRPr="00E27964" w:rsidRDefault="0022761D" w:rsidP="00F2307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17E093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B34B730"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45A13" w14:textId="77777777" w:rsidR="0022761D" w:rsidRPr="00E27964" w:rsidRDefault="0022761D" w:rsidP="00F2307D">
            <w:pPr>
              <w:pStyle w:val="TAL"/>
              <w:rPr>
                <w:lang w:eastAsia="zh-CN"/>
              </w:rPr>
            </w:pPr>
            <w:r w:rsidRPr="00E27964">
              <w:rPr>
                <w:lang w:eastAsia="zh-CN"/>
              </w:rPr>
              <w:t>2Rx</w:t>
            </w:r>
          </w:p>
          <w:p w14:paraId="24E02FC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955A21" w14:textId="77777777" w:rsidR="0022761D" w:rsidRPr="00E27964" w:rsidRDefault="0022761D" w:rsidP="00F2307D">
            <w:pPr>
              <w:pStyle w:val="TAL"/>
              <w:rPr>
                <w:lang w:eastAsia="zh-CN"/>
              </w:rPr>
            </w:pPr>
          </w:p>
        </w:tc>
      </w:tr>
      <w:tr w:rsidR="0022761D" w:rsidRPr="00E27964" w14:paraId="7644E30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4440B20" w14:textId="77777777" w:rsidR="0022761D" w:rsidRPr="00E27964" w:rsidRDefault="0022761D" w:rsidP="00F2307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316BA0F2" w14:textId="77777777" w:rsidR="0022761D" w:rsidRPr="00E27964" w:rsidRDefault="0022761D" w:rsidP="00F2307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90A20FC" w14:textId="77777777" w:rsidR="0022761D" w:rsidRPr="00E27964" w:rsidRDefault="0022761D" w:rsidP="00F2307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A01872" w14:textId="77777777" w:rsidR="0022761D" w:rsidRPr="00E27964" w:rsidRDefault="0022761D" w:rsidP="00F2307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CD6B064"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339EA83"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FE65291" w14:textId="77777777" w:rsidR="0022761D" w:rsidRPr="00E27964" w:rsidRDefault="0022761D" w:rsidP="00F2307D">
            <w:pPr>
              <w:pStyle w:val="TAL"/>
              <w:rPr>
                <w:lang w:eastAsia="zh-CN"/>
              </w:rPr>
            </w:pPr>
            <w:r w:rsidRPr="00E27964">
              <w:rPr>
                <w:lang w:eastAsia="zh-CN"/>
              </w:rPr>
              <w:t>2Rx</w:t>
            </w:r>
          </w:p>
          <w:p w14:paraId="21FA809D"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24BBC9" w14:textId="77777777" w:rsidR="0022761D" w:rsidRPr="00E27964" w:rsidRDefault="0022761D" w:rsidP="00F2307D">
            <w:pPr>
              <w:pStyle w:val="TAL"/>
              <w:rPr>
                <w:lang w:eastAsia="zh-CN"/>
              </w:rPr>
            </w:pPr>
          </w:p>
        </w:tc>
      </w:tr>
      <w:tr w:rsidR="0022761D" w:rsidRPr="00E27964" w14:paraId="4E0E668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7BCDF" w14:textId="77777777" w:rsidR="0022761D" w:rsidRPr="00E27964" w:rsidRDefault="0022761D" w:rsidP="00F2307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A58BC1" w14:textId="77777777" w:rsidR="0022761D" w:rsidRPr="00E27964" w:rsidRDefault="0022761D" w:rsidP="00F2307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F55AA"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B6197A"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FC1212"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4E1195"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056130"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E4309" w14:textId="77777777" w:rsidR="0022761D" w:rsidRPr="00E27964" w:rsidRDefault="0022761D" w:rsidP="00F2307D">
            <w:pPr>
              <w:pStyle w:val="TAL"/>
              <w:rPr>
                <w:b/>
                <w:lang w:eastAsia="zh-CN"/>
              </w:rPr>
            </w:pPr>
          </w:p>
        </w:tc>
      </w:tr>
      <w:tr w:rsidR="0022761D" w:rsidRPr="00E27964" w14:paraId="7CA50A6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97FC347" w14:textId="77777777" w:rsidR="0022761D" w:rsidRPr="00E27964" w:rsidRDefault="0022761D" w:rsidP="00F2307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5732ECB" w14:textId="77777777" w:rsidR="0022761D" w:rsidRPr="00E27964" w:rsidRDefault="0022761D" w:rsidP="00F2307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ED6FDD5"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4B748" w14:textId="77777777" w:rsidR="0022761D" w:rsidRPr="00E27964" w:rsidRDefault="0022761D" w:rsidP="00F2307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3883C5D"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C80BB9D"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AA4B62" w14:textId="77777777" w:rsidR="0022761D" w:rsidRPr="00E27964" w:rsidRDefault="0022761D" w:rsidP="00F2307D">
            <w:pPr>
              <w:pStyle w:val="TAL"/>
              <w:rPr>
                <w:lang w:eastAsia="zh-CN"/>
              </w:rPr>
            </w:pPr>
            <w:r w:rsidRPr="00E27964">
              <w:rPr>
                <w:lang w:eastAsia="zh-CN"/>
              </w:rPr>
              <w:t>2Rx</w:t>
            </w:r>
          </w:p>
          <w:p w14:paraId="7D1A9DC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4D250" w14:textId="77777777" w:rsidR="0022761D" w:rsidRPr="00E27964" w:rsidRDefault="0022761D" w:rsidP="00F2307D">
            <w:pPr>
              <w:pStyle w:val="TAL"/>
              <w:rPr>
                <w:lang w:eastAsia="zh-CN"/>
              </w:rPr>
            </w:pPr>
          </w:p>
        </w:tc>
      </w:tr>
      <w:tr w:rsidR="0022761D" w:rsidRPr="00E27964" w14:paraId="4F1C7AD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8DB663" w14:textId="77777777" w:rsidR="0022761D" w:rsidRPr="00E27964" w:rsidRDefault="0022761D" w:rsidP="00F2307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9AE195" w14:textId="77777777" w:rsidR="0022761D" w:rsidRPr="00E27964" w:rsidRDefault="0022761D" w:rsidP="00F2307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D075D"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A06CE7"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7EA5E6"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AF2313"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1646D"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658E1" w14:textId="77777777" w:rsidR="0022761D" w:rsidRPr="00E27964" w:rsidRDefault="0022761D" w:rsidP="00F2307D">
            <w:pPr>
              <w:pStyle w:val="TAL"/>
              <w:rPr>
                <w:b/>
                <w:lang w:eastAsia="zh-CN"/>
              </w:rPr>
            </w:pPr>
          </w:p>
        </w:tc>
      </w:tr>
      <w:tr w:rsidR="0022761D" w:rsidRPr="00E27964" w14:paraId="520563B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2A07DEB" w14:textId="77777777" w:rsidR="0022761D" w:rsidRPr="00E27964" w:rsidRDefault="0022761D" w:rsidP="00F2307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20B599E" w14:textId="77777777" w:rsidR="0022761D" w:rsidRPr="00E27964" w:rsidRDefault="0022761D" w:rsidP="00F2307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879D38B" w14:textId="77777777" w:rsidR="0022761D" w:rsidRPr="00E27964" w:rsidRDefault="0022761D" w:rsidP="00F2307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4B570D5" w14:textId="77777777" w:rsidR="0022761D" w:rsidRPr="00E27964" w:rsidRDefault="0022761D" w:rsidP="00F2307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6FB68699" w14:textId="77777777" w:rsidR="0022761D" w:rsidRPr="00E27964" w:rsidRDefault="0022761D" w:rsidP="00F2307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48569916" w14:textId="77777777" w:rsidR="0022761D" w:rsidRPr="00E27964" w:rsidRDefault="0022761D" w:rsidP="00F2307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D3BC46C" w14:textId="77777777" w:rsidR="0022761D" w:rsidRPr="00E27964" w:rsidRDefault="0022761D" w:rsidP="00F2307D">
            <w:pPr>
              <w:pStyle w:val="TAL"/>
              <w:rPr>
                <w:lang w:eastAsia="zh-CN"/>
              </w:rPr>
            </w:pPr>
            <w:r w:rsidRPr="00E27964">
              <w:rPr>
                <w:lang w:eastAsia="zh-CN"/>
              </w:rPr>
              <w:t>2Rx</w:t>
            </w:r>
          </w:p>
          <w:p w14:paraId="38EB3E7F"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C9711E" w14:textId="77777777" w:rsidR="0022761D" w:rsidRPr="00E27964" w:rsidRDefault="0022761D" w:rsidP="00F2307D">
            <w:pPr>
              <w:pStyle w:val="TAL"/>
              <w:rPr>
                <w:lang w:eastAsia="zh-CN"/>
              </w:rPr>
            </w:pPr>
          </w:p>
        </w:tc>
      </w:tr>
      <w:tr w:rsidR="0022761D" w:rsidRPr="00E27964" w14:paraId="68D9A91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F38D3" w14:textId="77777777" w:rsidR="0022761D" w:rsidRPr="00E27964" w:rsidRDefault="0022761D" w:rsidP="00F2307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C3CC39" w14:textId="77777777" w:rsidR="0022761D" w:rsidRPr="00E27964" w:rsidRDefault="0022761D" w:rsidP="00F2307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E6AD2"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D4B209"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EE281"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044389"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F9BF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2FFBBF" w14:textId="77777777" w:rsidR="0022761D" w:rsidRPr="00E27964" w:rsidRDefault="0022761D" w:rsidP="00F2307D">
            <w:pPr>
              <w:pStyle w:val="TAL"/>
              <w:rPr>
                <w:b/>
                <w:lang w:eastAsia="zh-CN"/>
              </w:rPr>
            </w:pPr>
          </w:p>
        </w:tc>
      </w:tr>
      <w:tr w:rsidR="0022761D" w:rsidRPr="00E27964" w14:paraId="0DD5DFE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3A0932" w14:textId="77777777" w:rsidR="0022761D" w:rsidRPr="00E27964" w:rsidRDefault="0022761D" w:rsidP="00F2307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7F6B1A" w14:textId="77777777" w:rsidR="0022761D" w:rsidRPr="00E27964" w:rsidRDefault="0022761D" w:rsidP="00F2307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3C972A"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801FFB"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57A9D7"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B65C9"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1CB13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C6E1EB" w14:textId="77777777" w:rsidR="0022761D" w:rsidRPr="00E27964" w:rsidRDefault="0022761D" w:rsidP="00F2307D">
            <w:pPr>
              <w:pStyle w:val="TAL"/>
              <w:rPr>
                <w:b/>
                <w:lang w:eastAsia="zh-CN"/>
              </w:rPr>
            </w:pPr>
          </w:p>
        </w:tc>
      </w:tr>
      <w:tr w:rsidR="0022761D" w:rsidRPr="00E27964" w14:paraId="36B9DD2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0FB20C4" w14:textId="77777777" w:rsidR="0022761D" w:rsidRPr="00E27964" w:rsidRDefault="0022761D" w:rsidP="00F2307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1D24F179" w14:textId="77777777" w:rsidR="0022761D" w:rsidRPr="00E27964" w:rsidRDefault="0022761D" w:rsidP="00F2307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D506282" w14:textId="77777777" w:rsidR="0022761D" w:rsidRPr="00E27964" w:rsidRDefault="0022761D" w:rsidP="00F2307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FDFEDDD" w14:textId="77777777" w:rsidR="0022761D" w:rsidRPr="00E27964" w:rsidRDefault="0022761D" w:rsidP="00F2307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4CB532EB" w14:textId="77777777" w:rsidR="0022761D" w:rsidRPr="00E27964" w:rsidRDefault="0022761D" w:rsidP="00F2307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E6F301F" w14:textId="77777777" w:rsidR="0022761D" w:rsidRPr="00E27964" w:rsidRDefault="0022761D" w:rsidP="00F2307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A95EB6D" w14:textId="77777777" w:rsidR="0022761D" w:rsidRPr="00E27964" w:rsidRDefault="0022761D" w:rsidP="00F2307D">
            <w:pPr>
              <w:pStyle w:val="TAL"/>
              <w:rPr>
                <w:lang w:eastAsia="zh-CN"/>
              </w:rPr>
            </w:pPr>
            <w:r w:rsidRPr="00E27964">
              <w:rPr>
                <w:lang w:eastAsia="zh-CN"/>
              </w:rPr>
              <w:t>2Rx</w:t>
            </w:r>
          </w:p>
          <w:p w14:paraId="1475B07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FF35A6" w14:textId="77777777" w:rsidR="0022761D" w:rsidRPr="00E27964" w:rsidRDefault="0022761D" w:rsidP="00F2307D">
            <w:pPr>
              <w:pStyle w:val="TAL"/>
              <w:rPr>
                <w:lang w:eastAsia="zh-CN"/>
              </w:rPr>
            </w:pPr>
          </w:p>
        </w:tc>
      </w:tr>
      <w:tr w:rsidR="0022761D" w:rsidRPr="00E27964" w14:paraId="370C1F2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366BFD9" w14:textId="77777777" w:rsidR="0022761D" w:rsidRPr="00E27964" w:rsidRDefault="0022761D" w:rsidP="00F2307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AB0A9" w14:textId="77777777" w:rsidR="0022761D" w:rsidRPr="00E27964" w:rsidRDefault="0022761D" w:rsidP="00F2307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B83283" w14:textId="77777777" w:rsidR="0022761D" w:rsidRPr="00E27964" w:rsidRDefault="0022761D" w:rsidP="00F2307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76B3BD" w14:textId="77777777" w:rsidR="0022761D" w:rsidRPr="00E27964" w:rsidRDefault="0022761D" w:rsidP="00F2307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DA45EF" w14:textId="77777777" w:rsidR="0022761D" w:rsidRPr="00E27964" w:rsidRDefault="0022761D" w:rsidP="00F2307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B9A76F" w14:textId="77777777" w:rsidR="0022761D" w:rsidRPr="00E27964" w:rsidRDefault="0022761D" w:rsidP="00F2307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591D59" w14:textId="77777777" w:rsidR="0022761D" w:rsidRPr="00E27964" w:rsidRDefault="0022761D" w:rsidP="00F2307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C7B8E0" w14:textId="77777777" w:rsidR="0022761D" w:rsidRPr="00E27964" w:rsidRDefault="0022761D" w:rsidP="00F2307D">
            <w:pPr>
              <w:keepNext/>
              <w:keepLines/>
              <w:spacing w:after="0"/>
              <w:rPr>
                <w:rFonts w:ascii="Arial" w:hAnsi="Arial"/>
                <w:b/>
                <w:sz w:val="18"/>
                <w:lang w:eastAsia="zh-CN"/>
              </w:rPr>
            </w:pPr>
          </w:p>
        </w:tc>
      </w:tr>
      <w:tr w:rsidR="0022761D" w:rsidRPr="00E27964" w14:paraId="28CD60A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14C4DB" w14:textId="77777777" w:rsidR="0022761D" w:rsidRPr="00E27964" w:rsidRDefault="0022761D" w:rsidP="00F2307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D0F8A7" w14:textId="77777777" w:rsidR="0022761D" w:rsidRPr="00E27964" w:rsidRDefault="0022761D" w:rsidP="00F2307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DFD225" w14:textId="77777777" w:rsidR="0022761D" w:rsidRPr="00E27964" w:rsidRDefault="0022761D" w:rsidP="00F2307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8DA71D" w14:textId="77777777" w:rsidR="0022761D" w:rsidRPr="00E27964" w:rsidRDefault="0022761D" w:rsidP="00F2307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0DCEC" w14:textId="77777777" w:rsidR="0022761D" w:rsidRPr="00E27964" w:rsidRDefault="0022761D" w:rsidP="00F2307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383E54"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8BBC1E9" w14:textId="77777777" w:rsidR="0022761D" w:rsidRPr="00E27964" w:rsidRDefault="0022761D" w:rsidP="00F2307D">
            <w:pPr>
              <w:pStyle w:val="TAL"/>
              <w:rPr>
                <w:lang w:eastAsia="zh-CN"/>
              </w:rPr>
            </w:pPr>
            <w:r w:rsidRPr="00E27964">
              <w:rPr>
                <w:lang w:eastAsia="zh-CN"/>
              </w:rPr>
              <w:t>2Rx</w:t>
            </w:r>
          </w:p>
          <w:p w14:paraId="260AAD43" w14:textId="77777777" w:rsidR="0022761D" w:rsidRPr="00E27964" w:rsidRDefault="0022761D" w:rsidP="00F2307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A5AC3D" w14:textId="77777777" w:rsidR="0022761D" w:rsidRPr="00E27964" w:rsidRDefault="0022761D" w:rsidP="00F2307D">
            <w:pPr>
              <w:pStyle w:val="TAL"/>
              <w:rPr>
                <w:lang w:eastAsia="zh-CN"/>
              </w:rPr>
            </w:pPr>
          </w:p>
        </w:tc>
      </w:tr>
      <w:tr w:rsidR="0022761D" w:rsidRPr="00E27964" w14:paraId="01C59BD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11F73" w14:textId="77777777" w:rsidR="0022761D" w:rsidRPr="00E27964" w:rsidRDefault="0022761D" w:rsidP="00F2307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2069E3" w14:textId="77777777" w:rsidR="0022761D" w:rsidRPr="00E27964" w:rsidRDefault="0022761D" w:rsidP="00F2307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8B093A" w14:textId="77777777" w:rsidR="0022761D" w:rsidRPr="00E27964" w:rsidRDefault="0022761D" w:rsidP="00F2307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EDAECA" w14:textId="77777777" w:rsidR="0022761D" w:rsidRPr="00E27964" w:rsidRDefault="0022761D" w:rsidP="00F2307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57687A" w14:textId="77777777" w:rsidR="0022761D" w:rsidRPr="00E27964" w:rsidRDefault="0022761D" w:rsidP="00F2307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4FFC24"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A88D99A" w14:textId="77777777" w:rsidR="0022761D" w:rsidRPr="00E27964" w:rsidRDefault="0022761D" w:rsidP="00F2307D">
            <w:pPr>
              <w:pStyle w:val="TAL"/>
              <w:rPr>
                <w:lang w:eastAsia="zh-CN"/>
              </w:rPr>
            </w:pPr>
            <w:r w:rsidRPr="00E27964">
              <w:rPr>
                <w:lang w:eastAsia="zh-CN"/>
              </w:rPr>
              <w:t>2Rx</w:t>
            </w:r>
          </w:p>
          <w:p w14:paraId="1F10D1C6" w14:textId="77777777" w:rsidR="0022761D" w:rsidRPr="00E27964" w:rsidRDefault="0022761D" w:rsidP="00F2307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4C50D3" w14:textId="77777777" w:rsidR="0022761D" w:rsidRPr="00E27964" w:rsidRDefault="0022761D" w:rsidP="00F2307D">
            <w:pPr>
              <w:pStyle w:val="TAL"/>
              <w:rPr>
                <w:lang w:eastAsia="zh-CN"/>
              </w:rPr>
            </w:pPr>
          </w:p>
        </w:tc>
      </w:tr>
      <w:tr w:rsidR="0022761D" w:rsidRPr="00E27964" w14:paraId="2AF466B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F7BA15" w14:textId="77777777" w:rsidR="0022761D" w:rsidRPr="00E27964" w:rsidRDefault="0022761D" w:rsidP="00F2307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EAA7598" w14:textId="77777777" w:rsidR="0022761D" w:rsidRPr="00E27964" w:rsidRDefault="0022761D" w:rsidP="00F2307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6E4160" w14:textId="77777777" w:rsidR="0022761D" w:rsidRPr="00E27964" w:rsidRDefault="0022761D" w:rsidP="00F2307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CEF523" w14:textId="77777777" w:rsidR="0022761D" w:rsidRPr="00E27964" w:rsidRDefault="0022761D" w:rsidP="00F2307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9F23E6" w14:textId="77777777" w:rsidR="0022761D" w:rsidRPr="00E27964" w:rsidRDefault="0022761D" w:rsidP="00F2307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30DC6A"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848846"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6CE75B" w14:textId="77777777" w:rsidR="0022761D" w:rsidRPr="00E27964" w:rsidRDefault="0022761D" w:rsidP="00F2307D">
            <w:pPr>
              <w:pStyle w:val="TAL"/>
              <w:rPr>
                <w:lang w:eastAsia="zh-CN"/>
              </w:rPr>
            </w:pPr>
          </w:p>
        </w:tc>
      </w:tr>
      <w:tr w:rsidR="0022761D" w:rsidRPr="00E27964" w14:paraId="6BEB56F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14B64B" w14:textId="77777777" w:rsidR="0022761D" w:rsidRPr="00E27964" w:rsidRDefault="0022761D" w:rsidP="00F2307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EA25036" w14:textId="77777777" w:rsidR="0022761D" w:rsidRPr="00E27964" w:rsidRDefault="0022761D" w:rsidP="00F2307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EBEFEC"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601571" w14:textId="77777777" w:rsidR="0022761D" w:rsidRPr="00E27964" w:rsidRDefault="0022761D" w:rsidP="00F2307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234853" w14:textId="77777777" w:rsidR="0022761D" w:rsidRPr="00E27964" w:rsidRDefault="0022761D" w:rsidP="00F2307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9A5B71"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AB2B5D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64F8123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DF9888" w14:textId="77777777" w:rsidR="0022761D" w:rsidRPr="00E27964" w:rsidRDefault="0022761D" w:rsidP="00F2307D">
            <w:pPr>
              <w:pStyle w:val="TAL"/>
              <w:rPr>
                <w:lang w:eastAsia="zh-CN"/>
              </w:rPr>
            </w:pPr>
          </w:p>
        </w:tc>
      </w:tr>
      <w:tr w:rsidR="0022761D" w:rsidRPr="00E27964" w14:paraId="3B27721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755A51"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169BA2" w14:textId="77777777" w:rsidR="0022761D" w:rsidRPr="00E27964" w:rsidRDefault="0022761D" w:rsidP="00F2307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5D7741"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B4FDEA" w14:textId="77777777" w:rsidR="0022761D" w:rsidRPr="00E27964" w:rsidRDefault="0022761D" w:rsidP="00F2307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7DB2E0" w14:textId="77777777" w:rsidR="0022761D" w:rsidRPr="00E27964" w:rsidRDefault="0022761D" w:rsidP="00F2307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443668" w14:textId="77777777" w:rsidR="0022761D" w:rsidRPr="00E27964" w:rsidRDefault="0022761D" w:rsidP="00F2307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E8175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45D50D9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786781" w14:textId="77777777" w:rsidR="0022761D" w:rsidRPr="00E27964" w:rsidRDefault="0022761D" w:rsidP="00F2307D">
            <w:pPr>
              <w:keepNext/>
              <w:keepLines/>
              <w:spacing w:after="0"/>
              <w:rPr>
                <w:rFonts w:ascii="Arial" w:hAnsi="Arial"/>
                <w:sz w:val="18"/>
                <w:lang w:eastAsia="zh-CN"/>
              </w:rPr>
            </w:pPr>
          </w:p>
        </w:tc>
      </w:tr>
      <w:tr w:rsidR="0022761D" w:rsidRPr="00E27964" w14:paraId="7041BA3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4FC479" w14:textId="77777777" w:rsidR="0022761D" w:rsidRPr="00E27964" w:rsidRDefault="0022761D" w:rsidP="00F2307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314F0A" w14:textId="77777777" w:rsidR="0022761D" w:rsidRPr="00E27964" w:rsidRDefault="0022761D" w:rsidP="00F2307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B220DA" w14:textId="77777777" w:rsidR="0022761D" w:rsidRPr="00E27964" w:rsidRDefault="0022761D" w:rsidP="00F2307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A32C74" w14:textId="77777777" w:rsidR="0022761D" w:rsidRPr="00E27964" w:rsidRDefault="0022761D" w:rsidP="00F2307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6ED2F23" w14:textId="77777777" w:rsidR="0022761D" w:rsidRPr="00E27964" w:rsidRDefault="0022761D" w:rsidP="00F2307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36391E" w14:textId="77777777" w:rsidR="0022761D" w:rsidRPr="00E27964" w:rsidRDefault="0022761D" w:rsidP="00F2307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3A00D9"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F3F7393" w14:textId="77777777" w:rsidR="0022761D" w:rsidRPr="00E27964" w:rsidRDefault="0022761D" w:rsidP="00F2307D">
            <w:pPr>
              <w:keepNext/>
              <w:keepLines/>
              <w:spacing w:after="0"/>
              <w:rPr>
                <w:rFonts w:ascii="Arial" w:hAnsi="Arial"/>
                <w:sz w:val="18"/>
                <w:lang w:eastAsia="zh-CN"/>
              </w:rPr>
            </w:pPr>
          </w:p>
        </w:tc>
      </w:tr>
      <w:tr w:rsidR="0022761D" w:rsidRPr="00E27964" w14:paraId="241FD6A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92053C"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DF9143" w14:textId="77777777" w:rsidR="0022761D" w:rsidRPr="00E27964" w:rsidRDefault="0022761D" w:rsidP="00F2307D">
            <w:pPr>
              <w:keepNext/>
              <w:keepLines/>
              <w:spacing w:after="0"/>
              <w:rPr>
                <w:rFonts w:ascii="Arial" w:hAnsi="Arial"/>
                <w:sz w:val="18"/>
              </w:rPr>
            </w:pPr>
            <w:r w:rsidRPr="00E27964">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D46F3C"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BC3DF7" w14:textId="77777777" w:rsidR="0022761D" w:rsidRPr="00E27964" w:rsidRDefault="0022761D" w:rsidP="00F2307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A21F99" w14:textId="77777777" w:rsidR="0022761D" w:rsidRPr="00E27964" w:rsidRDefault="0022761D" w:rsidP="00F2307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A2F583" w14:textId="77777777" w:rsidR="0022761D" w:rsidRPr="00E27964" w:rsidRDefault="0022761D" w:rsidP="00F2307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B1A6F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0D601041"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5C4716" w14:textId="77777777" w:rsidR="0022761D" w:rsidRPr="00E27964" w:rsidRDefault="0022761D" w:rsidP="00F2307D">
            <w:pPr>
              <w:keepNext/>
              <w:keepLines/>
              <w:spacing w:after="0"/>
              <w:rPr>
                <w:rFonts w:ascii="Arial" w:hAnsi="Arial"/>
                <w:sz w:val="18"/>
                <w:lang w:eastAsia="zh-CN"/>
              </w:rPr>
            </w:pPr>
          </w:p>
        </w:tc>
      </w:tr>
      <w:tr w:rsidR="0022761D" w:rsidRPr="00E27964" w14:paraId="673C473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7BBA2F"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A28945" w14:textId="77777777" w:rsidR="0022761D" w:rsidRPr="00E27964" w:rsidRDefault="0022761D" w:rsidP="00F2307D">
            <w:pPr>
              <w:keepNext/>
              <w:keepLines/>
              <w:spacing w:after="0"/>
              <w:rPr>
                <w:rFonts w:ascii="Arial" w:hAnsi="Arial"/>
                <w:sz w:val="18"/>
              </w:rPr>
            </w:pPr>
            <w:r w:rsidRPr="00E27964">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7900FE"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2803CF" w14:textId="77777777" w:rsidR="0022761D" w:rsidRPr="00E27964" w:rsidRDefault="0022761D" w:rsidP="00F2307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271FFF" w14:textId="77777777" w:rsidR="0022761D" w:rsidRPr="00E27964" w:rsidRDefault="0022761D" w:rsidP="00F2307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60366F5" w14:textId="77777777" w:rsidR="0022761D" w:rsidRPr="00E27964" w:rsidRDefault="0022761D" w:rsidP="00F2307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B919F5E"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5C9BB53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84A1B3" w14:textId="77777777" w:rsidR="0022761D" w:rsidRPr="00E27964" w:rsidRDefault="0022761D" w:rsidP="00F2307D">
            <w:pPr>
              <w:keepNext/>
              <w:keepLines/>
              <w:spacing w:after="0"/>
              <w:rPr>
                <w:rFonts w:ascii="Arial" w:hAnsi="Arial"/>
                <w:sz w:val="18"/>
                <w:lang w:eastAsia="zh-CN"/>
              </w:rPr>
            </w:pPr>
          </w:p>
        </w:tc>
      </w:tr>
      <w:tr w:rsidR="0022761D" w:rsidRPr="00E27964" w14:paraId="58F5B06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85C8A1" w14:textId="77777777" w:rsidR="0022761D" w:rsidRPr="00E27964" w:rsidRDefault="0022761D" w:rsidP="00F2307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6E7752" w14:textId="77777777" w:rsidR="0022761D" w:rsidRPr="00E27964" w:rsidRDefault="0022761D" w:rsidP="00F2307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E44C6B" w14:textId="77777777" w:rsidR="0022761D" w:rsidRPr="00E27964" w:rsidRDefault="0022761D" w:rsidP="00F2307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549796" w14:textId="77777777" w:rsidR="0022761D" w:rsidRPr="00E27964" w:rsidRDefault="0022761D" w:rsidP="00F2307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E4832DA" w14:textId="77777777" w:rsidR="0022761D" w:rsidRPr="00E27964" w:rsidRDefault="0022761D" w:rsidP="00F2307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D3BB79" w14:textId="77777777" w:rsidR="0022761D" w:rsidRPr="00E27964" w:rsidRDefault="0022761D" w:rsidP="00F2307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CBE879"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CA249CA" w14:textId="77777777" w:rsidR="0022761D" w:rsidRPr="00E27964" w:rsidRDefault="0022761D" w:rsidP="00F2307D">
            <w:pPr>
              <w:keepNext/>
              <w:keepLines/>
              <w:spacing w:after="0"/>
              <w:rPr>
                <w:rFonts w:ascii="Arial" w:hAnsi="Arial"/>
                <w:sz w:val="18"/>
                <w:lang w:eastAsia="zh-CN"/>
              </w:rPr>
            </w:pPr>
          </w:p>
        </w:tc>
      </w:tr>
      <w:tr w:rsidR="0022761D" w:rsidRPr="00E27964" w14:paraId="3AD52CF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7E7B4C"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4CFECE" w14:textId="77777777" w:rsidR="0022761D" w:rsidRPr="00E27964" w:rsidRDefault="0022761D" w:rsidP="00F2307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D809C4"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FB7161" w14:textId="77777777" w:rsidR="0022761D" w:rsidRPr="00E27964" w:rsidRDefault="0022761D" w:rsidP="00F2307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E397386" w14:textId="77777777" w:rsidR="0022761D" w:rsidRPr="00E27964" w:rsidRDefault="0022761D" w:rsidP="00F2307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11BAFE"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3F578B"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250E7552"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B78E27" w14:textId="77777777" w:rsidR="0022761D" w:rsidRPr="00E27964" w:rsidRDefault="0022761D" w:rsidP="00F2307D">
            <w:pPr>
              <w:keepNext/>
              <w:keepLines/>
              <w:spacing w:after="0"/>
              <w:rPr>
                <w:rFonts w:ascii="Arial" w:hAnsi="Arial"/>
                <w:sz w:val="18"/>
                <w:lang w:eastAsia="zh-CN"/>
              </w:rPr>
            </w:pPr>
          </w:p>
        </w:tc>
      </w:tr>
      <w:tr w:rsidR="0022761D" w:rsidRPr="00E27964" w14:paraId="5944F62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2A9516"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A63DEA" w14:textId="77777777" w:rsidR="0022761D" w:rsidRPr="00E27964" w:rsidRDefault="0022761D" w:rsidP="00F2307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1A70"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DD321F" w14:textId="77777777" w:rsidR="0022761D" w:rsidRPr="00E27964" w:rsidRDefault="0022761D" w:rsidP="00F2307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D8BDA1"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EFB8AF"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8CDA54"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4EA0B0AA"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A6562F" w14:textId="77777777" w:rsidR="0022761D" w:rsidRPr="00E27964" w:rsidRDefault="0022761D" w:rsidP="00F2307D">
            <w:pPr>
              <w:keepNext/>
              <w:keepLines/>
              <w:spacing w:after="0"/>
              <w:rPr>
                <w:rFonts w:ascii="Arial" w:hAnsi="Arial"/>
                <w:sz w:val="18"/>
                <w:lang w:eastAsia="zh-CN"/>
              </w:rPr>
            </w:pPr>
          </w:p>
        </w:tc>
      </w:tr>
      <w:tr w:rsidR="0022761D" w:rsidRPr="00E27964" w14:paraId="43FBBC0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A529E3" w14:textId="77777777" w:rsidR="0022761D" w:rsidRPr="00E27964" w:rsidRDefault="0022761D" w:rsidP="00F2307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44C7DF" w14:textId="77777777" w:rsidR="0022761D" w:rsidRPr="00E27964" w:rsidRDefault="0022761D" w:rsidP="00F2307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B4B11F" w14:textId="77777777" w:rsidR="0022761D" w:rsidRPr="00E27964" w:rsidRDefault="0022761D" w:rsidP="00F2307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FBB686" w14:textId="77777777" w:rsidR="0022761D" w:rsidRPr="00E27964" w:rsidRDefault="0022761D" w:rsidP="00F2307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95F85E" w14:textId="77777777" w:rsidR="0022761D" w:rsidRPr="00E27964" w:rsidRDefault="0022761D" w:rsidP="00F2307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65DEC8"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204DB6"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7521BA8" w14:textId="77777777" w:rsidR="0022761D" w:rsidRPr="00E27964" w:rsidRDefault="0022761D" w:rsidP="00F2307D">
            <w:pPr>
              <w:keepNext/>
              <w:keepLines/>
              <w:spacing w:after="0"/>
              <w:rPr>
                <w:rFonts w:ascii="Arial" w:hAnsi="Arial"/>
                <w:sz w:val="18"/>
                <w:lang w:eastAsia="zh-CN"/>
              </w:rPr>
            </w:pPr>
          </w:p>
        </w:tc>
      </w:tr>
      <w:tr w:rsidR="0022761D" w:rsidRPr="00E27964" w14:paraId="573A7D5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68EA4D"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F167AF" w14:textId="77777777" w:rsidR="0022761D" w:rsidRPr="00E27964" w:rsidRDefault="0022761D" w:rsidP="00F2307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238B01"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986488" w14:textId="77777777" w:rsidR="0022761D" w:rsidRPr="00E27964" w:rsidRDefault="0022761D" w:rsidP="00F2307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556D9B"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A8FA0" w14:textId="77777777" w:rsidR="0022761D" w:rsidRPr="00E27964" w:rsidRDefault="0022761D" w:rsidP="00F2307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644CF6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38D694CA"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16DD74" w14:textId="77777777" w:rsidR="0022761D" w:rsidRPr="00E27964" w:rsidRDefault="0022761D" w:rsidP="00F2307D">
            <w:pPr>
              <w:keepNext/>
              <w:keepLines/>
              <w:spacing w:after="0"/>
              <w:rPr>
                <w:rFonts w:ascii="Arial" w:hAnsi="Arial"/>
                <w:sz w:val="18"/>
                <w:lang w:eastAsia="zh-CN"/>
              </w:rPr>
            </w:pPr>
          </w:p>
        </w:tc>
      </w:tr>
      <w:tr w:rsidR="0022761D" w:rsidRPr="00E27964" w14:paraId="3E804D1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E7300B"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2B141A" w14:textId="77777777" w:rsidR="0022761D" w:rsidRPr="00E27964" w:rsidRDefault="0022761D" w:rsidP="00F2307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0AEF7E5"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68ECD9" w14:textId="77777777" w:rsidR="0022761D" w:rsidRPr="00E27964" w:rsidRDefault="0022761D" w:rsidP="00F2307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5326C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04B534" w14:textId="77777777" w:rsidR="0022761D" w:rsidRPr="00E27964" w:rsidRDefault="0022761D" w:rsidP="00F2307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A87C35"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5DB1E1CE"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092E7" w14:textId="77777777" w:rsidR="0022761D" w:rsidRPr="00E27964" w:rsidRDefault="0022761D" w:rsidP="00F2307D">
            <w:pPr>
              <w:keepNext/>
              <w:keepLines/>
              <w:spacing w:after="0"/>
              <w:rPr>
                <w:rFonts w:ascii="Arial" w:hAnsi="Arial"/>
                <w:sz w:val="18"/>
                <w:lang w:eastAsia="zh-CN"/>
              </w:rPr>
            </w:pPr>
          </w:p>
        </w:tc>
      </w:tr>
      <w:tr w:rsidR="0022761D" w:rsidRPr="00E27964" w14:paraId="1455F55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19FC10" w14:textId="77777777" w:rsidR="0022761D" w:rsidRPr="00E27964" w:rsidRDefault="0022761D" w:rsidP="00F2307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E7DF10" w14:textId="77777777" w:rsidR="0022761D" w:rsidRPr="00E27964" w:rsidRDefault="0022761D" w:rsidP="00F2307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06515D7"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103DFAD" w14:textId="77777777" w:rsidR="0022761D" w:rsidRPr="00E27964" w:rsidRDefault="0022761D" w:rsidP="00F2307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A8D261"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9BA7AF" w14:textId="77777777" w:rsidR="0022761D" w:rsidRPr="00E27964" w:rsidRDefault="0022761D" w:rsidP="00F2307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57CB33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4BF56D73"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74AE78" w14:textId="77777777" w:rsidR="0022761D" w:rsidRPr="00E27964" w:rsidRDefault="0022761D" w:rsidP="00F2307D">
            <w:pPr>
              <w:keepNext/>
              <w:keepLines/>
              <w:spacing w:after="0"/>
              <w:rPr>
                <w:rFonts w:ascii="Arial" w:hAnsi="Arial"/>
                <w:sz w:val="18"/>
                <w:lang w:eastAsia="zh-CN"/>
              </w:rPr>
            </w:pPr>
          </w:p>
        </w:tc>
      </w:tr>
      <w:tr w:rsidR="0022761D" w:rsidRPr="00E27964" w14:paraId="710E748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B17926" w14:textId="77777777" w:rsidR="0022761D" w:rsidRPr="00E27964" w:rsidRDefault="0022761D" w:rsidP="00F2307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17447" w14:textId="77777777" w:rsidR="0022761D" w:rsidRPr="00E27964" w:rsidRDefault="0022761D" w:rsidP="00F2307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56C0F4" w14:textId="77777777" w:rsidR="0022761D" w:rsidRPr="00E27964" w:rsidRDefault="0022761D" w:rsidP="00F2307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351F8A" w14:textId="77777777" w:rsidR="0022761D" w:rsidRPr="00E27964" w:rsidRDefault="0022761D" w:rsidP="00F2307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07D53C" w14:textId="77777777" w:rsidR="0022761D" w:rsidRPr="00E27964" w:rsidRDefault="0022761D" w:rsidP="00F2307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F8C526A"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426A67"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F8A63E" w14:textId="77777777" w:rsidR="0022761D" w:rsidRPr="00E27964" w:rsidRDefault="0022761D" w:rsidP="00F2307D">
            <w:pPr>
              <w:pStyle w:val="TAL"/>
              <w:rPr>
                <w:lang w:eastAsia="zh-CN"/>
              </w:rPr>
            </w:pPr>
          </w:p>
        </w:tc>
      </w:tr>
      <w:tr w:rsidR="0022761D" w:rsidRPr="00E27964" w14:paraId="3A1428A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9987B5" w14:textId="77777777" w:rsidR="0022761D" w:rsidRPr="00E27964" w:rsidRDefault="0022761D" w:rsidP="00F2307D">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F7FFCC" w14:textId="77777777" w:rsidR="0022761D" w:rsidRPr="00E27964" w:rsidRDefault="0022761D" w:rsidP="00F2307D">
            <w:pPr>
              <w:pStyle w:val="TAL"/>
            </w:pPr>
            <w:r w:rsidRPr="00E27964">
              <w:t xml:space="preserve">UE specific CBW change on </w:t>
            </w:r>
            <w:proofErr w:type="spellStart"/>
            <w:r w:rsidRPr="00E27964">
              <w:t>PCell</w:t>
            </w:r>
            <w:proofErr w:type="spellEnd"/>
            <w:r w:rsidRPr="00E27964">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1D152B"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C1E738" w14:textId="77777777" w:rsidR="0022761D" w:rsidRPr="00E27964" w:rsidRDefault="0022761D" w:rsidP="00F2307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00598" w14:textId="77777777" w:rsidR="0022761D" w:rsidRPr="00E27964" w:rsidRDefault="0022761D" w:rsidP="00F2307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1735F2C"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2171BB5" w14:textId="77777777" w:rsidR="0022761D" w:rsidRPr="00E27964" w:rsidRDefault="0022761D" w:rsidP="00F2307D">
            <w:pPr>
              <w:pStyle w:val="TAL"/>
              <w:rPr>
                <w:lang w:eastAsia="zh-CN"/>
              </w:rPr>
            </w:pPr>
            <w:r w:rsidRPr="00E27964">
              <w:rPr>
                <w:lang w:eastAsia="zh-CN"/>
              </w:rPr>
              <w:t>2Rx</w:t>
            </w:r>
          </w:p>
          <w:p w14:paraId="7B8EF15A"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CDFA9D" w14:textId="77777777" w:rsidR="0022761D" w:rsidRPr="00E27964" w:rsidRDefault="0022761D" w:rsidP="00F2307D">
            <w:pPr>
              <w:pStyle w:val="TAL"/>
              <w:rPr>
                <w:lang w:eastAsia="zh-CN"/>
              </w:rPr>
            </w:pPr>
          </w:p>
        </w:tc>
      </w:tr>
      <w:tr w:rsidR="0022761D" w:rsidRPr="00E27964" w14:paraId="2B3F1CD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699EA3" w14:textId="77777777" w:rsidR="0022761D" w:rsidRPr="00E27964" w:rsidRDefault="0022761D" w:rsidP="00F2307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F79D9F" w14:textId="77777777" w:rsidR="0022761D" w:rsidRPr="00E27964" w:rsidRDefault="0022761D" w:rsidP="00F2307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69E65"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78D63"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58032D"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CB0F"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0E61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C748C2" w14:textId="77777777" w:rsidR="0022761D" w:rsidRPr="00E27964" w:rsidRDefault="0022761D" w:rsidP="00F2307D">
            <w:pPr>
              <w:pStyle w:val="TAL"/>
              <w:rPr>
                <w:b/>
                <w:lang w:eastAsia="zh-CN"/>
              </w:rPr>
            </w:pPr>
          </w:p>
        </w:tc>
      </w:tr>
      <w:tr w:rsidR="0022761D" w:rsidRPr="00E27964" w14:paraId="63B83DC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2EA5B" w14:textId="77777777" w:rsidR="0022761D" w:rsidRPr="00E27964" w:rsidRDefault="0022761D" w:rsidP="00F2307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257502" w14:textId="77777777" w:rsidR="0022761D" w:rsidRPr="00E27964" w:rsidRDefault="0022761D" w:rsidP="00F2307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06A04B"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4063E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450B67"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345A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23422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AE8886" w14:textId="77777777" w:rsidR="0022761D" w:rsidRPr="00E27964" w:rsidRDefault="0022761D" w:rsidP="00F2307D">
            <w:pPr>
              <w:pStyle w:val="TAL"/>
              <w:rPr>
                <w:b/>
                <w:lang w:eastAsia="zh-CN"/>
              </w:rPr>
            </w:pPr>
          </w:p>
        </w:tc>
      </w:tr>
      <w:tr w:rsidR="0022761D" w:rsidRPr="00E27964" w14:paraId="03B31E4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E2768AB" w14:textId="77777777" w:rsidR="0022761D" w:rsidRPr="00E27964" w:rsidRDefault="0022761D" w:rsidP="00F2307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8E72C62" w14:textId="77777777" w:rsidR="0022761D" w:rsidRPr="00E27964" w:rsidRDefault="0022761D" w:rsidP="00F2307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79E714A"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6CD483"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217B02"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78D843" w14:textId="77777777" w:rsidR="0022761D" w:rsidRPr="00E27964" w:rsidRDefault="0022761D" w:rsidP="00F2307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0D68B1" w14:textId="77777777" w:rsidR="0022761D" w:rsidRPr="00E27964" w:rsidRDefault="0022761D" w:rsidP="00F2307D">
            <w:pPr>
              <w:pStyle w:val="TAL"/>
              <w:rPr>
                <w:lang w:eastAsia="zh-CN"/>
              </w:rPr>
            </w:pPr>
            <w:r w:rsidRPr="00E27964">
              <w:rPr>
                <w:lang w:eastAsia="zh-CN"/>
              </w:rPr>
              <w:t>2Rx</w:t>
            </w:r>
          </w:p>
          <w:p w14:paraId="75762CEF"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A6B679" w14:textId="77777777" w:rsidR="0022761D" w:rsidRPr="00E27964" w:rsidRDefault="0022761D" w:rsidP="00F2307D">
            <w:pPr>
              <w:pStyle w:val="TAL"/>
              <w:rPr>
                <w:lang w:eastAsia="zh-CN"/>
              </w:rPr>
            </w:pPr>
          </w:p>
        </w:tc>
      </w:tr>
      <w:tr w:rsidR="0022761D" w:rsidRPr="00E27964" w14:paraId="74A8D10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99DF106" w14:textId="77777777" w:rsidR="0022761D" w:rsidRPr="00E27964" w:rsidRDefault="0022761D" w:rsidP="00F2307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0B343B7D" w14:textId="77777777" w:rsidR="0022761D" w:rsidRPr="00E27964" w:rsidRDefault="0022761D" w:rsidP="00F2307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DDAE8BF"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1FEC63" w14:textId="77777777" w:rsidR="0022761D" w:rsidRPr="00E27964" w:rsidRDefault="0022761D" w:rsidP="00F2307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DBC5554"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D22364E" w14:textId="77777777" w:rsidR="0022761D" w:rsidRPr="00E27964" w:rsidRDefault="0022761D" w:rsidP="00F2307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8A476D" w14:textId="77777777" w:rsidR="0022761D" w:rsidRPr="00E27964" w:rsidRDefault="0022761D" w:rsidP="00F2307D">
            <w:pPr>
              <w:pStyle w:val="TAL"/>
              <w:rPr>
                <w:lang w:eastAsia="zh-CN"/>
              </w:rPr>
            </w:pPr>
            <w:r w:rsidRPr="00E27964">
              <w:rPr>
                <w:lang w:eastAsia="zh-CN"/>
              </w:rPr>
              <w:t>2Rx</w:t>
            </w:r>
          </w:p>
          <w:p w14:paraId="47E2C21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3CCD9C" w14:textId="77777777" w:rsidR="0022761D" w:rsidRPr="00E27964" w:rsidRDefault="0022761D" w:rsidP="00F2307D">
            <w:pPr>
              <w:pStyle w:val="TAL"/>
              <w:rPr>
                <w:lang w:eastAsia="zh-CN"/>
              </w:rPr>
            </w:pPr>
          </w:p>
        </w:tc>
      </w:tr>
      <w:tr w:rsidR="0022761D" w:rsidRPr="00E27964" w14:paraId="6B55913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B680750" w14:textId="77777777" w:rsidR="0022761D" w:rsidRPr="00E27964" w:rsidRDefault="0022761D" w:rsidP="00F2307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0ED2EA7" w14:textId="77777777" w:rsidR="0022761D" w:rsidRPr="00E27964" w:rsidRDefault="0022761D" w:rsidP="00F2307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623850D"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B40907" w14:textId="77777777" w:rsidR="0022761D" w:rsidRPr="00E27964" w:rsidRDefault="0022761D" w:rsidP="00F2307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74CB526B"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725BCE5" w14:textId="77777777" w:rsidR="0022761D" w:rsidRPr="00E27964" w:rsidRDefault="0022761D" w:rsidP="00F2307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CC77EE" w14:textId="77777777" w:rsidR="0022761D" w:rsidRPr="00E27964" w:rsidRDefault="0022761D" w:rsidP="00F2307D">
            <w:pPr>
              <w:pStyle w:val="TAL"/>
              <w:rPr>
                <w:lang w:eastAsia="zh-CN"/>
              </w:rPr>
            </w:pPr>
            <w:r w:rsidRPr="00E27964">
              <w:rPr>
                <w:lang w:eastAsia="zh-CN"/>
              </w:rPr>
              <w:t>2Rx</w:t>
            </w:r>
          </w:p>
          <w:p w14:paraId="6821BE0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83E0D7" w14:textId="77777777" w:rsidR="0022761D" w:rsidRPr="00E27964" w:rsidRDefault="0022761D" w:rsidP="00F2307D">
            <w:pPr>
              <w:pStyle w:val="TAL"/>
              <w:rPr>
                <w:lang w:eastAsia="zh-CN"/>
              </w:rPr>
            </w:pPr>
          </w:p>
        </w:tc>
      </w:tr>
      <w:tr w:rsidR="0022761D" w:rsidRPr="00E27964" w14:paraId="16889E7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CAFCCA8" w14:textId="77777777" w:rsidR="0022761D" w:rsidRPr="00E27964" w:rsidRDefault="0022761D" w:rsidP="00F2307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F4B2A5E" w14:textId="77777777" w:rsidR="0022761D" w:rsidRPr="00E27964" w:rsidRDefault="0022761D" w:rsidP="00F2307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1A509C0"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73EE08" w14:textId="77777777" w:rsidR="0022761D" w:rsidRPr="00E27964" w:rsidRDefault="0022761D" w:rsidP="00F2307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17F763B"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E7A0A8" w14:textId="77777777" w:rsidR="0022761D" w:rsidRPr="00E27964" w:rsidRDefault="0022761D" w:rsidP="00F2307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0B2419" w14:textId="77777777" w:rsidR="0022761D" w:rsidRPr="00E27964" w:rsidRDefault="0022761D" w:rsidP="00F2307D">
            <w:pPr>
              <w:pStyle w:val="TAL"/>
              <w:rPr>
                <w:lang w:eastAsia="zh-CN"/>
              </w:rPr>
            </w:pPr>
            <w:r w:rsidRPr="00E27964">
              <w:rPr>
                <w:lang w:eastAsia="zh-CN"/>
              </w:rPr>
              <w:t>2Rx</w:t>
            </w:r>
          </w:p>
          <w:p w14:paraId="1C74AF7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7C6702" w14:textId="77777777" w:rsidR="0022761D" w:rsidRPr="00E27964" w:rsidRDefault="0022761D" w:rsidP="00F2307D">
            <w:pPr>
              <w:pStyle w:val="TAL"/>
              <w:rPr>
                <w:lang w:eastAsia="zh-CN"/>
              </w:rPr>
            </w:pPr>
          </w:p>
        </w:tc>
      </w:tr>
      <w:tr w:rsidR="0022761D" w:rsidRPr="00E27964" w14:paraId="7ABED9D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233A31B" w14:textId="77777777" w:rsidR="0022761D" w:rsidRPr="00E27964" w:rsidRDefault="0022761D" w:rsidP="00F2307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20509EA" w14:textId="77777777" w:rsidR="0022761D" w:rsidRPr="00E27964" w:rsidRDefault="0022761D" w:rsidP="00F2307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65A3E4E"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15308A" w14:textId="77777777" w:rsidR="0022761D" w:rsidRPr="00E27964" w:rsidRDefault="0022761D" w:rsidP="00F2307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AF4283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B809EB" w14:textId="77777777" w:rsidR="0022761D" w:rsidRPr="00E27964" w:rsidRDefault="0022761D" w:rsidP="00F2307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6155E9" w14:textId="77777777" w:rsidR="0022761D" w:rsidRPr="00E27964" w:rsidRDefault="0022761D" w:rsidP="00F2307D">
            <w:pPr>
              <w:pStyle w:val="TAL"/>
              <w:rPr>
                <w:lang w:eastAsia="zh-CN"/>
              </w:rPr>
            </w:pPr>
            <w:r w:rsidRPr="00E27964">
              <w:rPr>
                <w:lang w:eastAsia="zh-CN"/>
              </w:rPr>
              <w:t>2Rx</w:t>
            </w:r>
          </w:p>
          <w:p w14:paraId="4F29A7C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1773B7" w14:textId="77777777" w:rsidR="0022761D" w:rsidRPr="00E27964" w:rsidRDefault="0022761D" w:rsidP="00F2307D">
            <w:pPr>
              <w:pStyle w:val="TAL"/>
              <w:rPr>
                <w:lang w:eastAsia="zh-CN"/>
              </w:rPr>
            </w:pPr>
          </w:p>
        </w:tc>
      </w:tr>
      <w:tr w:rsidR="0022761D" w:rsidRPr="00E27964" w14:paraId="4351A4B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6B80D50" w14:textId="77777777" w:rsidR="0022761D" w:rsidRPr="00E27964" w:rsidRDefault="0022761D" w:rsidP="00F2307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DE36172" w14:textId="77777777" w:rsidR="0022761D" w:rsidRPr="00E27964" w:rsidRDefault="0022761D" w:rsidP="00F2307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1E32C5"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8EA008" w14:textId="77777777" w:rsidR="0022761D" w:rsidRPr="00E27964" w:rsidRDefault="0022761D" w:rsidP="00F2307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69E4578"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0DC0261" w14:textId="77777777" w:rsidR="0022761D" w:rsidRPr="00E27964" w:rsidRDefault="0022761D" w:rsidP="00F2307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5431C1" w14:textId="77777777" w:rsidR="0022761D" w:rsidRPr="00E27964" w:rsidRDefault="0022761D" w:rsidP="00F2307D">
            <w:pPr>
              <w:pStyle w:val="TAL"/>
              <w:rPr>
                <w:lang w:eastAsia="zh-CN"/>
              </w:rPr>
            </w:pPr>
            <w:r w:rsidRPr="00E27964">
              <w:rPr>
                <w:lang w:eastAsia="zh-CN"/>
              </w:rPr>
              <w:t>2Rx</w:t>
            </w:r>
          </w:p>
          <w:p w14:paraId="0005B63F"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2D4F8C" w14:textId="77777777" w:rsidR="0022761D" w:rsidRPr="00E27964" w:rsidRDefault="0022761D" w:rsidP="00F2307D">
            <w:pPr>
              <w:pStyle w:val="TAL"/>
              <w:rPr>
                <w:lang w:eastAsia="zh-CN"/>
              </w:rPr>
            </w:pPr>
          </w:p>
        </w:tc>
      </w:tr>
      <w:tr w:rsidR="0022761D" w:rsidRPr="00E27964" w14:paraId="1C95233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E282B97" w14:textId="77777777" w:rsidR="0022761D" w:rsidRPr="00E27964" w:rsidRDefault="0022761D" w:rsidP="00F2307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61CFB0C" w14:textId="77777777" w:rsidR="0022761D" w:rsidRPr="00E27964" w:rsidRDefault="0022761D" w:rsidP="00F2307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D7E83B" w14:textId="77777777" w:rsidR="0022761D" w:rsidRPr="00E27964" w:rsidRDefault="0022761D" w:rsidP="00F2307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F4F659" w14:textId="77777777" w:rsidR="0022761D" w:rsidRPr="00E27964" w:rsidRDefault="0022761D" w:rsidP="00F2307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19BA926"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B4D119" w14:textId="77777777" w:rsidR="0022761D" w:rsidRPr="00E27964" w:rsidRDefault="0022761D" w:rsidP="00F2307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C6920F" w14:textId="77777777" w:rsidR="0022761D" w:rsidRPr="00E27964" w:rsidRDefault="0022761D" w:rsidP="00F2307D">
            <w:pPr>
              <w:pStyle w:val="TAL"/>
              <w:rPr>
                <w:lang w:eastAsia="zh-CN"/>
              </w:rPr>
            </w:pPr>
            <w:r w:rsidRPr="00E27964">
              <w:rPr>
                <w:lang w:eastAsia="zh-CN"/>
              </w:rPr>
              <w:t>2Rx</w:t>
            </w:r>
          </w:p>
          <w:p w14:paraId="46DE36E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EDBDBF" w14:textId="77777777" w:rsidR="0022761D" w:rsidRPr="00E27964" w:rsidRDefault="0022761D" w:rsidP="00F2307D">
            <w:pPr>
              <w:pStyle w:val="TAL"/>
              <w:rPr>
                <w:lang w:eastAsia="zh-CN"/>
              </w:rPr>
            </w:pPr>
          </w:p>
        </w:tc>
      </w:tr>
      <w:tr w:rsidR="0022761D" w:rsidRPr="00E27964" w14:paraId="6C15D25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20743B10" w14:textId="77777777" w:rsidR="0022761D" w:rsidRPr="00E27964" w:rsidRDefault="0022761D" w:rsidP="00F2307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60A9EFE" w14:textId="77777777" w:rsidR="0022761D" w:rsidRPr="00E27964" w:rsidRDefault="0022761D" w:rsidP="00F2307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0824960" w14:textId="77777777" w:rsidR="0022761D" w:rsidRPr="00E27964" w:rsidRDefault="0022761D" w:rsidP="00F2307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214585D9" w14:textId="77777777" w:rsidR="0022761D" w:rsidRPr="00E27964" w:rsidRDefault="0022761D" w:rsidP="00F2307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32CA27D"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624D6B" w14:textId="77777777" w:rsidR="0022761D" w:rsidRPr="00E27964" w:rsidRDefault="0022761D" w:rsidP="00F2307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040E650" w14:textId="77777777" w:rsidR="0022761D" w:rsidRPr="00E27964" w:rsidRDefault="0022761D" w:rsidP="00F2307D">
            <w:pPr>
              <w:pStyle w:val="TAL"/>
              <w:rPr>
                <w:lang w:eastAsia="zh-CN"/>
              </w:rPr>
            </w:pPr>
            <w:r w:rsidRPr="00E27964">
              <w:rPr>
                <w:lang w:eastAsia="zh-CN"/>
              </w:rPr>
              <w:t>2Rx</w:t>
            </w:r>
          </w:p>
          <w:p w14:paraId="04D07B7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1CFCAA" w14:textId="77777777" w:rsidR="0022761D" w:rsidRPr="00E27964" w:rsidRDefault="0022761D" w:rsidP="00F2307D">
            <w:pPr>
              <w:pStyle w:val="TAL"/>
              <w:rPr>
                <w:lang w:eastAsia="zh-CN"/>
              </w:rPr>
            </w:pPr>
          </w:p>
        </w:tc>
      </w:tr>
      <w:tr w:rsidR="0022761D" w:rsidRPr="00E27964" w14:paraId="50F9A72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2F926" w14:textId="77777777" w:rsidR="0022761D" w:rsidRPr="00E27964" w:rsidRDefault="0022761D" w:rsidP="00F2307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8CDA6E" w14:textId="77777777" w:rsidR="0022761D" w:rsidRPr="00E27964" w:rsidRDefault="0022761D" w:rsidP="00F2307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A48D92"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D7EB30"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665F69"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72A3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CB6F7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805996" w14:textId="77777777" w:rsidR="0022761D" w:rsidRPr="00E27964" w:rsidRDefault="0022761D" w:rsidP="00F2307D">
            <w:pPr>
              <w:pStyle w:val="TAL"/>
              <w:rPr>
                <w:b/>
                <w:lang w:eastAsia="zh-CN"/>
              </w:rPr>
            </w:pPr>
          </w:p>
        </w:tc>
      </w:tr>
      <w:tr w:rsidR="0022761D" w:rsidRPr="00E27964" w14:paraId="6B6C5885" w14:textId="77777777" w:rsidTr="00F2307D">
        <w:trPr>
          <w:jc w:val="center"/>
        </w:trPr>
        <w:tc>
          <w:tcPr>
            <w:tcW w:w="1171" w:type="dxa"/>
            <w:tcBorders>
              <w:top w:val="single" w:sz="4" w:space="0" w:color="auto"/>
              <w:left w:val="single" w:sz="4" w:space="0" w:color="auto"/>
              <w:bottom w:val="nil"/>
              <w:right w:val="single" w:sz="4" w:space="0" w:color="auto"/>
            </w:tcBorders>
            <w:hideMark/>
          </w:tcPr>
          <w:p w14:paraId="148E974E" w14:textId="77777777" w:rsidR="0022761D" w:rsidRPr="00E27964" w:rsidRDefault="0022761D" w:rsidP="00F2307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3D4F42C9" w14:textId="77777777" w:rsidR="0022761D" w:rsidRPr="00E27964" w:rsidRDefault="0022761D" w:rsidP="00F2307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4C1DC62" w14:textId="77777777" w:rsidR="0022761D" w:rsidRPr="00E27964" w:rsidRDefault="0022761D" w:rsidP="00F2307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305A64" w14:textId="77777777" w:rsidR="0022761D" w:rsidRPr="00E27964" w:rsidRDefault="0022761D" w:rsidP="00F2307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089069"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98DD11" w14:textId="77777777" w:rsidR="0022761D" w:rsidRPr="00E27964" w:rsidRDefault="0022761D" w:rsidP="00F2307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65B59C" w14:textId="77777777" w:rsidR="0022761D" w:rsidRPr="00E27964" w:rsidRDefault="0022761D" w:rsidP="00F2307D">
            <w:pPr>
              <w:pStyle w:val="TAL"/>
              <w:rPr>
                <w:lang w:eastAsia="zh-CN"/>
              </w:rPr>
            </w:pPr>
            <w:r w:rsidRPr="00E27964">
              <w:rPr>
                <w:lang w:eastAsia="zh-CN"/>
              </w:rPr>
              <w:t>2Rx</w:t>
            </w:r>
          </w:p>
          <w:p w14:paraId="68F4F2B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115165" w14:textId="77777777" w:rsidR="0022761D" w:rsidRPr="00E27964" w:rsidRDefault="0022761D" w:rsidP="00F2307D">
            <w:pPr>
              <w:pStyle w:val="TAL"/>
              <w:rPr>
                <w:lang w:eastAsia="zh-CN"/>
              </w:rPr>
            </w:pPr>
          </w:p>
        </w:tc>
      </w:tr>
      <w:tr w:rsidR="0022761D" w:rsidRPr="00E27964" w14:paraId="72F0EE5D" w14:textId="77777777" w:rsidTr="00F2307D">
        <w:trPr>
          <w:jc w:val="center"/>
        </w:trPr>
        <w:tc>
          <w:tcPr>
            <w:tcW w:w="1171" w:type="dxa"/>
            <w:tcBorders>
              <w:top w:val="single" w:sz="4" w:space="0" w:color="auto"/>
              <w:left w:val="single" w:sz="4" w:space="0" w:color="auto"/>
              <w:bottom w:val="nil"/>
              <w:right w:val="single" w:sz="4" w:space="0" w:color="auto"/>
            </w:tcBorders>
            <w:hideMark/>
          </w:tcPr>
          <w:p w14:paraId="368CD570" w14:textId="77777777" w:rsidR="0022761D" w:rsidRPr="00E27964" w:rsidRDefault="0022761D" w:rsidP="00F2307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53E4EB8C" w14:textId="77777777" w:rsidR="0022761D" w:rsidRPr="00E27964" w:rsidRDefault="0022761D" w:rsidP="00F2307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02D4D1A" w14:textId="77777777" w:rsidR="0022761D" w:rsidRPr="00E27964" w:rsidRDefault="0022761D" w:rsidP="00F2307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F39FDC" w14:textId="77777777" w:rsidR="0022761D" w:rsidRPr="00E27964" w:rsidRDefault="0022761D" w:rsidP="00F2307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148845B"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60A4AD5" w14:textId="77777777" w:rsidR="0022761D" w:rsidRPr="00E27964" w:rsidRDefault="0022761D" w:rsidP="00F2307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E5BAEC" w14:textId="77777777" w:rsidR="0022761D" w:rsidRPr="00E27964" w:rsidRDefault="0022761D" w:rsidP="00F2307D">
            <w:pPr>
              <w:pStyle w:val="TAL"/>
              <w:rPr>
                <w:lang w:eastAsia="zh-CN"/>
              </w:rPr>
            </w:pPr>
            <w:r w:rsidRPr="00E27964">
              <w:rPr>
                <w:lang w:eastAsia="zh-CN"/>
              </w:rPr>
              <w:t>2Rx</w:t>
            </w:r>
          </w:p>
          <w:p w14:paraId="7F40EA7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6FC54C" w14:textId="77777777" w:rsidR="0022761D" w:rsidRPr="00E27964" w:rsidRDefault="0022761D" w:rsidP="00F2307D">
            <w:pPr>
              <w:pStyle w:val="TAL"/>
              <w:rPr>
                <w:lang w:eastAsia="zh-CN"/>
              </w:rPr>
            </w:pPr>
          </w:p>
        </w:tc>
      </w:tr>
      <w:tr w:rsidR="0022761D" w:rsidRPr="00E27964" w14:paraId="5651EFE5" w14:textId="77777777" w:rsidTr="00F2307D">
        <w:trPr>
          <w:jc w:val="center"/>
        </w:trPr>
        <w:tc>
          <w:tcPr>
            <w:tcW w:w="1171" w:type="dxa"/>
            <w:tcBorders>
              <w:top w:val="single" w:sz="4" w:space="0" w:color="auto"/>
              <w:left w:val="single" w:sz="4" w:space="0" w:color="auto"/>
              <w:bottom w:val="nil"/>
              <w:right w:val="single" w:sz="4" w:space="0" w:color="auto"/>
            </w:tcBorders>
            <w:hideMark/>
          </w:tcPr>
          <w:p w14:paraId="1FF56C6F" w14:textId="77777777" w:rsidR="0022761D" w:rsidRPr="00E27964" w:rsidRDefault="0022761D" w:rsidP="00F2307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54DA189" w14:textId="77777777" w:rsidR="0022761D" w:rsidRPr="00E27964" w:rsidRDefault="0022761D" w:rsidP="00F2307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E3ADBFD" w14:textId="77777777" w:rsidR="0022761D" w:rsidRPr="00E27964" w:rsidRDefault="0022761D" w:rsidP="00F2307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163CDF" w14:textId="77777777" w:rsidR="0022761D" w:rsidRPr="00E27964" w:rsidRDefault="0022761D" w:rsidP="00F2307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2A0730"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627D8E" w14:textId="77777777" w:rsidR="0022761D" w:rsidRPr="00E27964" w:rsidRDefault="0022761D" w:rsidP="00F2307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775E24" w14:textId="77777777" w:rsidR="0022761D" w:rsidRPr="00E27964" w:rsidRDefault="0022761D" w:rsidP="00F2307D">
            <w:pPr>
              <w:pStyle w:val="TAL"/>
              <w:rPr>
                <w:lang w:eastAsia="zh-CN"/>
              </w:rPr>
            </w:pPr>
            <w:r w:rsidRPr="00E27964">
              <w:rPr>
                <w:lang w:eastAsia="zh-CN"/>
              </w:rPr>
              <w:t>2Rx</w:t>
            </w:r>
          </w:p>
          <w:p w14:paraId="696375B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74013" w14:textId="77777777" w:rsidR="0022761D" w:rsidRPr="00E27964" w:rsidRDefault="0022761D" w:rsidP="00F2307D">
            <w:pPr>
              <w:pStyle w:val="TAL"/>
              <w:rPr>
                <w:lang w:eastAsia="zh-CN"/>
              </w:rPr>
            </w:pPr>
          </w:p>
        </w:tc>
      </w:tr>
      <w:tr w:rsidR="0022761D" w:rsidRPr="00E27964" w14:paraId="206DB8A1" w14:textId="77777777" w:rsidTr="00F2307D">
        <w:trPr>
          <w:jc w:val="center"/>
        </w:trPr>
        <w:tc>
          <w:tcPr>
            <w:tcW w:w="1171" w:type="dxa"/>
            <w:tcBorders>
              <w:top w:val="single" w:sz="4" w:space="0" w:color="auto"/>
              <w:left w:val="single" w:sz="4" w:space="0" w:color="auto"/>
              <w:bottom w:val="nil"/>
              <w:right w:val="single" w:sz="4" w:space="0" w:color="auto"/>
            </w:tcBorders>
            <w:hideMark/>
          </w:tcPr>
          <w:p w14:paraId="206CF99D" w14:textId="77777777" w:rsidR="0022761D" w:rsidRPr="00E27964" w:rsidRDefault="0022761D" w:rsidP="00F2307D">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0FB0B236" w14:textId="77777777" w:rsidR="0022761D" w:rsidRPr="00E27964" w:rsidRDefault="0022761D" w:rsidP="00F2307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8B1819C" w14:textId="77777777" w:rsidR="0022761D" w:rsidRPr="00E27964" w:rsidRDefault="0022761D" w:rsidP="00F2307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CC5F5CC" w14:textId="77777777" w:rsidR="0022761D" w:rsidRPr="00E27964" w:rsidRDefault="0022761D" w:rsidP="00F2307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1734875"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EAF96EE" w14:textId="77777777" w:rsidR="0022761D" w:rsidRPr="00E27964" w:rsidRDefault="0022761D" w:rsidP="00F2307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3E0DFD" w14:textId="77777777" w:rsidR="0022761D" w:rsidRPr="00E27964" w:rsidRDefault="0022761D" w:rsidP="00F2307D">
            <w:pPr>
              <w:pStyle w:val="TAL"/>
              <w:rPr>
                <w:lang w:eastAsia="zh-CN"/>
              </w:rPr>
            </w:pPr>
            <w:r w:rsidRPr="00E27964">
              <w:rPr>
                <w:lang w:eastAsia="zh-CN"/>
              </w:rPr>
              <w:t>2Rx</w:t>
            </w:r>
          </w:p>
          <w:p w14:paraId="24AB818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959B25" w14:textId="77777777" w:rsidR="0022761D" w:rsidRPr="00E27964" w:rsidRDefault="0022761D" w:rsidP="00F2307D">
            <w:pPr>
              <w:pStyle w:val="TAL"/>
              <w:rPr>
                <w:lang w:eastAsia="zh-CN"/>
              </w:rPr>
            </w:pPr>
          </w:p>
        </w:tc>
      </w:tr>
      <w:tr w:rsidR="0022761D" w:rsidRPr="00E27964" w14:paraId="3024BEBA" w14:textId="77777777" w:rsidTr="00F2307D">
        <w:trPr>
          <w:jc w:val="center"/>
        </w:trPr>
        <w:tc>
          <w:tcPr>
            <w:tcW w:w="1171" w:type="dxa"/>
            <w:tcBorders>
              <w:top w:val="single" w:sz="4" w:space="0" w:color="auto"/>
              <w:left w:val="single" w:sz="4" w:space="0" w:color="auto"/>
              <w:bottom w:val="nil"/>
              <w:right w:val="single" w:sz="4" w:space="0" w:color="auto"/>
            </w:tcBorders>
          </w:tcPr>
          <w:p w14:paraId="2C50B854" w14:textId="77777777" w:rsidR="0022761D" w:rsidRPr="00E27964" w:rsidRDefault="0022761D" w:rsidP="00F2307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2FBC3F11" w14:textId="77777777" w:rsidR="0022761D" w:rsidRPr="00E27964" w:rsidRDefault="0022761D" w:rsidP="00F2307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3CC2CC4" w14:textId="77777777" w:rsidR="0022761D" w:rsidRPr="00E27964" w:rsidRDefault="0022761D" w:rsidP="00F2307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2ADE40E2" w14:textId="59358E21" w:rsidR="0022761D" w:rsidRPr="00E27964" w:rsidRDefault="0022761D" w:rsidP="00F2307D">
            <w:pPr>
              <w:pStyle w:val="TAL"/>
              <w:rPr>
                <w:rFonts w:eastAsia="MS Mincho"/>
              </w:rPr>
            </w:pPr>
            <w:r w:rsidRPr="00E27964">
              <w:rPr>
                <w:rFonts w:eastAsia="MS Mincho"/>
              </w:rPr>
              <w:t>C001</w:t>
            </w:r>
            <w:ins w:id="27" w:author="Fernando Alonso Macias" w:date="2024-08-07T18:16:00Z" w16du:dateUtc="2024-08-08T01:16:00Z">
              <w:r w:rsidR="00915015">
                <w:rPr>
                  <w:rFonts w:eastAsia="MS Mincho"/>
                </w:rPr>
                <w:t>r</w:t>
              </w:r>
            </w:ins>
          </w:p>
        </w:tc>
        <w:tc>
          <w:tcPr>
            <w:tcW w:w="3197" w:type="dxa"/>
            <w:tcBorders>
              <w:top w:val="single" w:sz="4" w:space="0" w:color="auto"/>
              <w:left w:val="single" w:sz="4" w:space="0" w:color="auto"/>
              <w:bottom w:val="single" w:sz="4" w:space="0" w:color="auto"/>
              <w:right w:val="single" w:sz="4" w:space="0" w:color="auto"/>
            </w:tcBorders>
          </w:tcPr>
          <w:p w14:paraId="2B6BE43C" w14:textId="0A50FF61" w:rsidR="0022761D" w:rsidRPr="00E27964" w:rsidRDefault="0022761D"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ins w:id="28" w:author="Fernando Alonso Macias" w:date="2024-08-07T18:16:00Z" w16du:dateUtc="2024-08-08T01:16:00Z">
              <w:r w:rsidR="00915015">
                <w:rPr>
                  <w:rFonts w:eastAsia="MS Mincho"/>
                </w:rPr>
                <w:t xml:space="preserve"> and Gap Pattern 3</w:t>
              </w:r>
            </w:ins>
          </w:p>
        </w:tc>
        <w:tc>
          <w:tcPr>
            <w:tcW w:w="2078" w:type="dxa"/>
            <w:tcBorders>
              <w:top w:val="single" w:sz="4" w:space="0" w:color="auto"/>
              <w:left w:val="single" w:sz="4" w:space="0" w:color="auto"/>
              <w:bottom w:val="single" w:sz="4" w:space="0" w:color="auto"/>
              <w:right w:val="single" w:sz="4" w:space="0" w:color="auto"/>
            </w:tcBorders>
          </w:tcPr>
          <w:p w14:paraId="651FAC3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1F5CDB" w14:textId="77777777" w:rsidR="0022761D" w:rsidRPr="00E27964" w:rsidRDefault="0022761D" w:rsidP="00F2307D">
            <w:pPr>
              <w:pStyle w:val="TAL"/>
              <w:rPr>
                <w:lang w:eastAsia="zh-CN"/>
              </w:rPr>
            </w:pPr>
            <w:r w:rsidRPr="00E27964">
              <w:rPr>
                <w:lang w:eastAsia="zh-CN"/>
              </w:rPr>
              <w:t>2Rx</w:t>
            </w:r>
          </w:p>
          <w:p w14:paraId="4D39F5F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9E6F68" w14:textId="77777777" w:rsidR="0022761D" w:rsidRPr="00E27964" w:rsidRDefault="0022761D" w:rsidP="00F2307D">
            <w:pPr>
              <w:pStyle w:val="TAL"/>
              <w:rPr>
                <w:lang w:eastAsia="zh-CN"/>
              </w:rPr>
            </w:pPr>
          </w:p>
        </w:tc>
      </w:tr>
      <w:tr w:rsidR="0022761D" w:rsidRPr="00E27964" w14:paraId="4EAFA578" w14:textId="77777777" w:rsidTr="00F2307D">
        <w:trPr>
          <w:jc w:val="center"/>
        </w:trPr>
        <w:tc>
          <w:tcPr>
            <w:tcW w:w="1171" w:type="dxa"/>
            <w:tcBorders>
              <w:top w:val="single" w:sz="4" w:space="0" w:color="auto"/>
              <w:left w:val="single" w:sz="4" w:space="0" w:color="auto"/>
              <w:bottom w:val="nil"/>
              <w:right w:val="single" w:sz="4" w:space="0" w:color="auto"/>
            </w:tcBorders>
          </w:tcPr>
          <w:p w14:paraId="0CB5A629" w14:textId="77777777" w:rsidR="0022761D" w:rsidRPr="00E27964" w:rsidRDefault="0022761D" w:rsidP="00F2307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2FB43C67" w14:textId="77777777" w:rsidR="0022761D" w:rsidRPr="00E27964" w:rsidRDefault="0022761D" w:rsidP="00F2307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307DF62A" w14:textId="77777777" w:rsidR="0022761D" w:rsidRPr="00E27964" w:rsidRDefault="0022761D" w:rsidP="00F2307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B596C51" w14:textId="77777777" w:rsidR="0022761D" w:rsidRPr="00E27964" w:rsidRDefault="0022761D" w:rsidP="00F2307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609D4F11" w14:textId="77777777" w:rsidR="0022761D" w:rsidRPr="00E27964" w:rsidRDefault="0022761D"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DEF31E5"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59D531" w14:textId="77777777" w:rsidR="0022761D" w:rsidRPr="00E27964" w:rsidRDefault="0022761D" w:rsidP="00F2307D">
            <w:pPr>
              <w:pStyle w:val="TAL"/>
              <w:rPr>
                <w:lang w:eastAsia="zh-CN"/>
              </w:rPr>
            </w:pPr>
            <w:r w:rsidRPr="00E27964">
              <w:rPr>
                <w:lang w:eastAsia="zh-CN"/>
              </w:rPr>
              <w:t>2Rx</w:t>
            </w:r>
          </w:p>
          <w:p w14:paraId="0D5478B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A7DBFE" w14:textId="77777777" w:rsidR="0022761D" w:rsidRPr="00E27964" w:rsidRDefault="0022761D" w:rsidP="00F2307D">
            <w:pPr>
              <w:pStyle w:val="TAL"/>
              <w:rPr>
                <w:lang w:eastAsia="zh-CN"/>
              </w:rPr>
            </w:pPr>
          </w:p>
        </w:tc>
      </w:tr>
      <w:tr w:rsidR="0022761D" w:rsidRPr="00E27964" w14:paraId="21641ED8" w14:textId="77777777" w:rsidTr="00F2307D">
        <w:trPr>
          <w:jc w:val="center"/>
        </w:trPr>
        <w:tc>
          <w:tcPr>
            <w:tcW w:w="1171" w:type="dxa"/>
            <w:tcBorders>
              <w:top w:val="single" w:sz="4" w:space="0" w:color="auto"/>
              <w:left w:val="single" w:sz="4" w:space="0" w:color="auto"/>
              <w:bottom w:val="nil"/>
              <w:right w:val="single" w:sz="4" w:space="0" w:color="auto"/>
            </w:tcBorders>
          </w:tcPr>
          <w:p w14:paraId="436BD2B9" w14:textId="77777777" w:rsidR="0022761D" w:rsidRPr="00E27964" w:rsidRDefault="0022761D" w:rsidP="00F2307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1A7FCCCA" w14:textId="77777777" w:rsidR="0022761D" w:rsidRPr="00E27964" w:rsidRDefault="0022761D" w:rsidP="00F2307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33E02319" w14:textId="77777777" w:rsidR="0022761D" w:rsidRPr="00E27964" w:rsidRDefault="0022761D" w:rsidP="00F2307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AF3506" w14:textId="77777777" w:rsidR="0022761D" w:rsidRPr="00E27964" w:rsidRDefault="0022761D" w:rsidP="00F2307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3491F0D6" w14:textId="77777777" w:rsidR="0022761D" w:rsidRPr="00E27964" w:rsidRDefault="0022761D" w:rsidP="00F2307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DD10A6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89B26B" w14:textId="77777777" w:rsidR="0022761D" w:rsidRPr="00E27964" w:rsidRDefault="0022761D" w:rsidP="00F2307D">
            <w:pPr>
              <w:pStyle w:val="TAL"/>
              <w:rPr>
                <w:lang w:eastAsia="zh-CN"/>
              </w:rPr>
            </w:pPr>
            <w:r w:rsidRPr="00E27964">
              <w:rPr>
                <w:lang w:eastAsia="zh-CN"/>
              </w:rPr>
              <w:t>2Rx</w:t>
            </w:r>
          </w:p>
          <w:p w14:paraId="388E7CE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5A6F14" w14:textId="77777777" w:rsidR="0022761D" w:rsidRPr="00E27964" w:rsidRDefault="0022761D" w:rsidP="00F2307D">
            <w:pPr>
              <w:pStyle w:val="TAL"/>
              <w:rPr>
                <w:lang w:eastAsia="zh-CN"/>
              </w:rPr>
            </w:pPr>
          </w:p>
        </w:tc>
      </w:tr>
      <w:tr w:rsidR="0022761D" w:rsidRPr="00E27964" w14:paraId="07243892" w14:textId="77777777" w:rsidTr="00F2307D">
        <w:trPr>
          <w:jc w:val="center"/>
        </w:trPr>
        <w:tc>
          <w:tcPr>
            <w:tcW w:w="1171" w:type="dxa"/>
            <w:tcBorders>
              <w:top w:val="single" w:sz="4" w:space="0" w:color="auto"/>
              <w:left w:val="single" w:sz="4" w:space="0" w:color="auto"/>
              <w:bottom w:val="nil"/>
              <w:right w:val="single" w:sz="4" w:space="0" w:color="auto"/>
            </w:tcBorders>
          </w:tcPr>
          <w:p w14:paraId="19001060" w14:textId="77777777" w:rsidR="0022761D" w:rsidRPr="00E27964" w:rsidRDefault="0022761D" w:rsidP="00F2307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3280E66D" w14:textId="77777777" w:rsidR="0022761D" w:rsidRPr="00E27964" w:rsidRDefault="0022761D" w:rsidP="00F2307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1614BC3E" w14:textId="77777777" w:rsidR="0022761D" w:rsidRPr="00E27964" w:rsidRDefault="0022761D" w:rsidP="00F2307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3486456E" w14:textId="77777777" w:rsidR="0022761D" w:rsidRPr="00E27964" w:rsidRDefault="0022761D" w:rsidP="00F2307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1E225B90" w14:textId="77777777" w:rsidR="0022761D" w:rsidRPr="00E27964" w:rsidRDefault="0022761D" w:rsidP="00F2307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1F6B8C" w14:textId="77777777" w:rsidR="0022761D" w:rsidRPr="00E27964" w:rsidRDefault="0022761D" w:rsidP="00F2307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B6D913A" w14:textId="77777777" w:rsidR="0022761D" w:rsidRPr="00E27964" w:rsidRDefault="0022761D" w:rsidP="00F2307D">
            <w:pPr>
              <w:pStyle w:val="TAL"/>
              <w:rPr>
                <w:lang w:eastAsia="zh-CN"/>
              </w:rPr>
            </w:pPr>
            <w:r w:rsidRPr="00E27964">
              <w:rPr>
                <w:lang w:eastAsia="zh-CN"/>
              </w:rPr>
              <w:t>2Rx</w:t>
            </w:r>
          </w:p>
          <w:p w14:paraId="35696731"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885DD" w14:textId="77777777" w:rsidR="0022761D" w:rsidRPr="00E27964" w:rsidRDefault="0022761D" w:rsidP="00F2307D">
            <w:pPr>
              <w:pStyle w:val="TAL"/>
              <w:rPr>
                <w:lang w:eastAsia="zh-CN"/>
              </w:rPr>
            </w:pPr>
            <w:r w:rsidRPr="00E27964">
              <w:rPr>
                <w:lang w:eastAsia="zh-CN"/>
              </w:rPr>
              <w:t>Subtest 2: F017</w:t>
            </w:r>
          </w:p>
        </w:tc>
      </w:tr>
      <w:tr w:rsidR="0022761D" w:rsidRPr="00E27964" w14:paraId="5DE1843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9ADEE2" w14:textId="77777777" w:rsidR="0022761D" w:rsidRPr="00E27964" w:rsidRDefault="0022761D" w:rsidP="00F2307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652D2A" w14:textId="77777777" w:rsidR="0022761D" w:rsidRPr="00E27964" w:rsidRDefault="0022761D" w:rsidP="00F2307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826C6A"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85F547"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1F654E"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7E4A3D"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F2C50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7D603B" w14:textId="77777777" w:rsidR="0022761D" w:rsidRPr="00E27964" w:rsidRDefault="0022761D" w:rsidP="00F2307D">
            <w:pPr>
              <w:pStyle w:val="TAL"/>
              <w:rPr>
                <w:b/>
                <w:lang w:eastAsia="zh-CN"/>
              </w:rPr>
            </w:pPr>
          </w:p>
        </w:tc>
      </w:tr>
      <w:tr w:rsidR="0022761D" w:rsidRPr="00E27964" w14:paraId="21B9B35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F9AD29B" w14:textId="77777777" w:rsidR="0022761D" w:rsidRPr="00E27964" w:rsidRDefault="0022761D" w:rsidP="00F2307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18E51DC" w14:textId="77777777" w:rsidR="0022761D" w:rsidRPr="00E27964" w:rsidRDefault="0022761D" w:rsidP="00F2307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BE73EB0" w14:textId="77777777" w:rsidR="0022761D" w:rsidRPr="00E27964" w:rsidRDefault="0022761D" w:rsidP="00F2307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5CB0A4" w14:textId="77777777" w:rsidR="0022761D" w:rsidRPr="00E27964" w:rsidRDefault="0022761D" w:rsidP="00F2307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F16117"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36267D35"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9E2986" w14:textId="77777777" w:rsidR="0022761D" w:rsidRPr="00E27964" w:rsidRDefault="0022761D" w:rsidP="00F2307D">
            <w:pPr>
              <w:pStyle w:val="TAL"/>
              <w:rPr>
                <w:lang w:eastAsia="zh-CN"/>
              </w:rPr>
            </w:pPr>
            <w:r w:rsidRPr="00E27964">
              <w:rPr>
                <w:lang w:eastAsia="zh-CN"/>
              </w:rPr>
              <w:t>2Rx</w:t>
            </w:r>
          </w:p>
          <w:p w14:paraId="37AC00A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A0D935" w14:textId="77777777" w:rsidR="0022761D" w:rsidRPr="00E27964" w:rsidRDefault="0022761D" w:rsidP="00F2307D">
            <w:pPr>
              <w:pStyle w:val="TAL"/>
              <w:rPr>
                <w:lang w:eastAsia="zh-CN"/>
              </w:rPr>
            </w:pPr>
          </w:p>
        </w:tc>
      </w:tr>
      <w:tr w:rsidR="0022761D" w:rsidRPr="00E27964" w14:paraId="06BD314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C224927" w14:textId="77777777" w:rsidR="0022761D" w:rsidRPr="00E27964" w:rsidRDefault="0022761D" w:rsidP="00F2307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7A5D459D" w14:textId="77777777" w:rsidR="0022761D" w:rsidRPr="00E27964" w:rsidRDefault="0022761D" w:rsidP="00F2307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744A054" w14:textId="77777777" w:rsidR="0022761D" w:rsidRPr="00E27964" w:rsidRDefault="0022761D" w:rsidP="00F2307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C79FF0" w14:textId="77777777" w:rsidR="0022761D" w:rsidRPr="00E27964" w:rsidRDefault="0022761D" w:rsidP="00F2307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B4FA9D4"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A331C95" w14:textId="77777777" w:rsidR="0022761D" w:rsidRPr="00E27964" w:rsidRDefault="0022761D" w:rsidP="00F2307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DC4F8E" w14:textId="77777777" w:rsidR="0022761D" w:rsidRPr="00E27964" w:rsidRDefault="0022761D" w:rsidP="00F2307D">
            <w:pPr>
              <w:pStyle w:val="TAL"/>
              <w:rPr>
                <w:lang w:eastAsia="zh-CN"/>
              </w:rPr>
            </w:pPr>
            <w:r w:rsidRPr="00E27964">
              <w:rPr>
                <w:lang w:eastAsia="zh-CN"/>
              </w:rPr>
              <w:t>2Rx</w:t>
            </w:r>
          </w:p>
          <w:p w14:paraId="5FE4C2B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0FC9CA" w14:textId="77777777" w:rsidR="0022761D" w:rsidRPr="00E27964" w:rsidRDefault="0022761D" w:rsidP="00F2307D">
            <w:pPr>
              <w:pStyle w:val="TAL"/>
              <w:rPr>
                <w:lang w:eastAsia="zh-CN"/>
              </w:rPr>
            </w:pPr>
          </w:p>
        </w:tc>
      </w:tr>
      <w:tr w:rsidR="0022761D" w:rsidRPr="00E27964" w14:paraId="057877B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31799E1" w14:textId="77777777" w:rsidR="0022761D" w:rsidRPr="00E27964" w:rsidRDefault="0022761D" w:rsidP="00F2307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5B770B9A" w14:textId="77777777" w:rsidR="0022761D" w:rsidRPr="00E27964" w:rsidRDefault="0022761D" w:rsidP="00F2307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104FC00" w14:textId="77777777" w:rsidR="0022761D" w:rsidRPr="00E27964" w:rsidRDefault="0022761D" w:rsidP="00F2307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443270" w14:textId="77777777" w:rsidR="0022761D" w:rsidRPr="00E27964" w:rsidRDefault="0022761D" w:rsidP="00F2307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4E4FD37F"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718826" w14:textId="77777777" w:rsidR="0022761D" w:rsidRPr="00E27964" w:rsidRDefault="0022761D" w:rsidP="00F2307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8111EB" w14:textId="77777777" w:rsidR="0022761D" w:rsidRPr="00E27964" w:rsidRDefault="0022761D" w:rsidP="00F2307D">
            <w:pPr>
              <w:pStyle w:val="TAL"/>
              <w:rPr>
                <w:lang w:eastAsia="zh-CN"/>
              </w:rPr>
            </w:pPr>
            <w:r w:rsidRPr="00E27964">
              <w:rPr>
                <w:lang w:eastAsia="zh-CN"/>
              </w:rPr>
              <w:t>2Rx</w:t>
            </w:r>
          </w:p>
          <w:p w14:paraId="37991E5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EC642" w14:textId="77777777" w:rsidR="0022761D" w:rsidRPr="00E27964" w:rsidRDefault="0022761D" w:rsidP="00F2307D">
            <w:pPr>
              <w:pStyle w:val="TAL"/>
              <w:rPr>
                <w:lang w:eastAsia="zh-CN"/>
              </w:rPr>
            </w:pPr>
          </w:p>
        </w:tc>
      </w:tr>
      <w:tr w:rsidR="0022761D" w:rsidRPr="00E27964" w14:paraId="643D937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9967C7A" w14:textId="77777777" w:rsidR="0022761D" w:rsidRPr="00E27964" w:rsidRDefault="0022761D" w:rsidP="00F2307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D3246F7" w14:textId="77777777" w:rsidR="0022761D" w:rsidRPr="00E27964" w:rsidRDefault="0022761D" w:rsidP="00F2307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CD921E9"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0F6B99E"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3BB14D"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10D94B6" w14:textId="77777777" w:rsidR="0022761D" w:rsidRPr="00E27964" w:rsidRDefault="0022761D" w:rsidP="00F2307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10EFDBC"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728D344" w14:textId="77777777" w:rsidR="0022761D" w:rsidRPr="00E27964" w:rsidRDefault="0022761D" w:rsidP="00F2307D">
            <w:pPr>
              <w:pStyle w:val="TAL"/>
              <w:rPr>
                <w:b/>
                <w:lang w:eastAsia="zh-CN"/>
              </w:rPr>
            </w:pPr>
          </w:p>
        </w:tc>
      </w:tr>
      <w:tr w:rsidR="0022761D" w:rsidRPr="00E27964" w14:paraId="6991A27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9504708" w14:textId="77777777" w:rsidR="0022761D" w:rsidRPr="00E27964" w:rsidRDefault="0022761D" w:rsidP="00F2307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7C1B3DC" w14:textId="77777777" w:rsidR="0022761D" w:rsidRPr="00E27964" w:rsidRDefault="0022761D" w:rsidP="00F2307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D1DAA02" w14:textId="77777777" w:rsidR="0022761D" w:rsidRPr="00E27964" w:rsidRDefault="0022761D" w:rsidP="00F2307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0FD336" w14:textId="77777777" w:rsidR="0022761D" w:rsidRPr="00E27964" w:rsidRDefault="0022761D" w:rsidP="00F2307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269936"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D050E2" w14:textId="77777777" w:rsidR="0022761D" w:rsidRPr="00E27964" w:rsidRDefault="0022761D" w:rsidP="00F2307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BBC4A6" w14:textId="77777777" w:rsidR="0022761D" w:rsidRPr="00E27964" w:rsidRDefault="0022761D" w:rsidP="00F2307D">
            <w:pPr>
              <w:pStyle w:val="TAL"/>
              <w:rPr>
                <w:lang w:eastAsia="zh-CN"/>
              </w:rPr>
            </w:pPr>
            <w:r w:rsidRPr="00E27964">
              <w:rPr>
                <w:lang w:eastAsia="zh-CN"/>
              </w:rPr>
              <w:t>2Rx</w:t>
            </w:r>
          </w:p>
          <w:p w14:paraId="6B73BFE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9642E8" w14:textId="77777777" w:rsidR="0022761D" w:rsidRPr="00E27964" w:rsidRDefault="0022761D" w:rsidP="00F2307D">
            <w:pPr>
              <w:pStyle w:val="TAL"/>
              <w:rPr>
                <w:lang w:eastAsia="zh-CN"/>
              </w:rPr>
            </w:pPr>
          </w:p>
        </w:tc>
      </w:tr>
      <w:tr w:rsidR="0022761D" w:rsidRPr="00E27964" w14:paraId="79D8F75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3125D17" w14:textId="77777777" w:rsidR="0022761D" w:rsidRPr="00E27964" w:rsidRDefault="0022761D" w:rsidP="00F2307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289F520" w14:textId="77777777" w:rsidR="0022761D" w:rsidRPr="00E27964" w:rsidRDefault="0022761D" w:rsidP="00F2307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18DA830" w14:textId="77777777" w:rsidR="0022761D" w:rsidRPr="00E27964" w:rsidRDefault="0022761D" w:rsidP="00F2307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27A11ED" w14:textId="77777777" w:rsidR="0022761D" w:rsidRPr="00E27964" w:rsidRDefault="0022761D" w:rsidP="00F2307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00E9ECB"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BEEA896" w14:textId="77777777" w:rsidR="0022761D" w:rsidRPr="00E27964" w:rsidRDefault="0022761D" w:rsidP="00F2307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C67056" w14:textId="77777777" w:rsidR="0022761D" w:rsidRPr="00E27964" w:rsidRDefault="0022761D" w:rsidP="00F2307D">
            <w:pPr>
              <w:pStyle w:val="TAL"/>
              <w:rPr>
                <w:lang w:eastAsia="zh-CN"/>
              </w:rPr>
            </w:pPr>
            <w:r w:rsidRPr="00E27964">
              <w:rPr>
                <w:lang w:eastAsia="zh-CN"/>
              </w:rPr>
              <w:t>2Rx</w:t>
            </w:r>
          </w:p>
          <w:p w14:paraId="70D0780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993D7F" w14:textId="77777777" w:rsidR="0022761D" w:rsidRPr="00E27964" w:rsidRDefault="0022761D" w:rsidP="00F2307D">
            <w:pPr>
              <w:pStyle w:val="TAL"/>
              <w:rPr>
                <w:lang w:eastAsia="zh-CN"/>
              </w:rPr>
            </w:pPr>
          </w:p>
        </w:tc>
      </w:tr>
      <w:tr w:rsidR="0022761D" w:rsidRPr="00E27964" w14:paraId="7B6230C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395CC61" w14:textId="77777777" w:rsidR="0022761D" w:rsidRPr="00E27964" w:rsidRDefault="0022761D" w:rsidP="00F2307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74CE5DCE" w14:textId="77777777" w:rsidR="0022761D" w:rsidRPr="00E27964" w:rsidRDefault="0022761D" w:rsidP="00F2307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BF1AD5C" w14:textId="77777777" w:rsidR="0022761D" w:rsidRPr="00E27964" w:rsidRDefault="0022761D" w:rsidP="00F2307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947045" w14:textId="77777777" w:rsidR="0022761D" w:rsidRPr="00E27964" w:rsidRDefault="0022761D" w:rsidP="00F2307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6A3FCB4"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226620" w14:textId="77777777" w:rsidR="0022761D" w:rsidRPr="00E27964" w:rsidRDefault="0022761D" w:rsidP="00F2307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B4A036" w14:textId="77777777" w:rsidR="0022761D" w:rsidRPr="00E27964" w:rsidRDefault="0022761D" w:rsidP="00F2307D">
            <w:pPr>
              <w:pStyle w:val="TAL"/>
              <w:rPr>
                <w:lang w:eastAsia="zh-CN"/>
              </w:rPr>
            </w:pPr>
            <w:r w:rsidRPr="00E27964">
              <w:rPr>
                <w:lang w:eastAsia="zh-CN"/>
              </w:rPr>
              <w:t>2Rx</w:t>
            </w:r>
          </w:p>
          <w:p w14:paraId="4272EF2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4D0268" w14:textId="77777777" w:rsidR="0022761D" w:rsidRPr="00E27964" w:rsidRDefault="0022761D" w:rsidP="00F2307D">
            <w:pPr>
              <w:pStyle w:val="TAL"/>
              <w:rPr>
                <w:lang w:eastAsia="zh-CN"/>
              </w:rPr>
            </w:pPr>
          </w:p>
        </w:tc>
      </w:tr>
      <w:tr w:rsidR="0022761D" w:rsidRPr="00E27964" w14:paraId="2256124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0F77E06" w14:textId="77777777" w:rsidR="0022761D" w:rsidRPr="00E27964" w:rsidRDefault="0022761D" w:rsidP="00F2307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1AA535E" w14:textId="77777777" w:rsidR="0022761D" w:rsidRPr="00E27964" w:rsidRDefault="0022761D" w:rsidP="00F2307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E4D16E9" w14:textId="77777777" w:rsidR="0022761D" w:rsidRPr="00E27964" w:rsidRDefault="0022761D" w:rsidP="00F2307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E74E537" w14:textId="77777777" w:rsidR="0022761D" w:rsidRPr="00E27964" w:rsidRDefault="0022761D" w:rsidP="00F2307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58A34E4"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1BD45D" w14:textId="77777777" w:rsidR="0022761D" w:rsidRPr="00E27964" w:rsidRDefault="0022761D" w:rsidP="00F2307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AEBCD8" w14:textId="77777777" w:rsidR="0022761D" w:rsidRPr="00E27964" w:rsidRDefault="0022761D" w:rsidP="00F2307D">
            <w:pPr>
              <w:pStyle w:val="TAL"/>
              <w:rPr>
                <w:lang w:eastAsia="zh-CN"/>
              </w:rPr>
            </w:pPr>
            <w:r w:rsidRPr="00E27964">
              <w:rPr>
                <w:lang w:eastAsia="zh-CN"/>
              </w:rPr>
              <w:t>2Rx</w:t>
            </w:r>
          </w:p>
          <w:p w14:paraId="6A8F61C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A677FE" w14:textId="77777777" w:rsidR="0022761D" w:rsidRPr="00E27964" w:rsidRDefault="0022761D" w:rsidP="00F2307D">
            <w:pPr>
              <w:pStyle w:val="TAL"/>
              <w:rPr>
                <w:lang w:eastAsia="zh-CN"/>
              </w:rPr>
            </w:pPr>
          </w:p>
        </w:tc>
      </w:tr>
      <w:tr w:rsidR="0022761D" w:rsidRPr="00E27964" w14:paraId="0C12C63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5B091BAB" w14:textId="77777777" w:rsidR="0022761D" w:rsidRPr="00E27964" w:rsidRDefault="0022761D" w:rsidP="00F2307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07774717" w14:textId="77777777" w:rsidR="0022761D" w:rsidRPr="00E27964" w:rsidRDefault="0022761D" w:rsidP="00F2307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5EEFA47" w14:textId="77777777" w:rsidR="0022761D" w:rsidRPr="00E27964" w:rsidRDefault="0022761D" w:rsidP="00F2307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041CC2" w14:textId="77777777" w:rsidR="0022761D" w:rsidRPr="00E27964" w:rsidRDefault="0022761D" w:rsidP="00F2307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4D00357" w14:textId="77777777" w:rsidR="0022761D" w:rsidRPr="00E27964" w:rsidRDefault="0022761D" w:rsidP="00F2307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1CD14F" w14:textId="77777777" w:rsidR="0022761D" w:rsidRPr="00E27964" w:rsidRDefault="0022761D" w:rsidP="00F2307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5B96A016" w14:textId="77777777" w:rsidR="0022761D" w:rsidRPr="00E27964" w:rsidRDefault="0022761D" w:rsidP="00F2307D">
            <w:pPr>
              <w:pStyle w:val="TAL"/>
              <w:rPr>
                <w:lang w:eastAsia="zh-CN"/>
              </w:rPr>
            </w:pPr>
            <w:r w:rsidRPr="00E27964">
              <w:rPr>
                <w:lang w:eastAsia="zh-CN"/>
              </w:rPr>
              <w:t>2Rx</w:t>
            </w:r>
          </w:p>
          <w:p w14:paraId="3C88446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B53082" w14:textId="77777777" w:rsidR="0022761D" w:rsidRPr="00E27964" w:rsidRDefault="0022761D" w:rsidP="00F2307D">
            <w:pPr>
              <w:pStyle w:val="TAL"/>
              <w:rPr>
                <w:lang w:eastAsia="zh-CN"/>
              </w:rPr>
            </w:pPr>
          </w:p>
        </w:tc>
      </w:tr>
      <w:tr w:rsidR="0022761D" w:rsidRPr="00E27964" w14:paraId="1194390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74A0CE8" w14:textId="77777777" w:rsidR="0022761D" w:rsidRPr="00E27964" w:rsidRDefault="0022761D" w:rsidP="00F2307D">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7EDE0894" w14:textId="77777777" w:rsidR="0022761D" w:rsidRPr="00E27964" w:rsidRDefault="0022761D" w:rsidP="00F2307D">
            <w:pPr>
              <w:pStyle w:val="TAL"/>
              <w:rPr>
                <w:snapToGrid w:val="0"/>
                <w:lang w:eastAsia="zh-CN"/>
              </w:rPr>
            </w:pP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827" w:type="dxa"/>
            <w:tcBorders>
              <w:top w:val="single" w:sz="4" w:space="0" w:color="auto"/>
              <w:left w:val="single" w:sz="4" w:space="0" w:color="auto"/>
              <w:bottom w:val="single" w:sz="4" w:space="0" w:color="auto"/>
              <w:right w:val="single" w:sz="4" w:space="0" w:color="auto"/>
            </w:tcBorders>
          </w:tcPr>
          <w:p w14:paraId="26FC0FFA" w14:textId="77777777" w:rsidR="0022761D" w:rsidRPr="00E27964" w:rsidRDefault="0022761D" w:rsidP="00F2307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FDA730" w14:textId="77777777" w:rsidR="0022761D" w:rsidRPr="00E27964" w:rsidRDefault="0022761D" w:rsidP="00F2307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3AD36" w14:textId="77777777" w:rsidR="0022761D" w:rsidRPr="00E27964" w:rsidRDefault="0022761D" w:rsidP="00F2307D">
            <w:pPr>
              <w:pStyle w:val="TAL"/>
              <w:rPr>
                <w:lang w:eastAsia="zh-CN"/>
              </w:rPr>
            </w:pPr>
            <w:r w:rsidRPr="00E27964">
              <w:rPr>
                <w:lang w:eastAsia="zh-CN"/>
              </w:rPr>
              <w:t xml:space="preserve">UEs supporting 5GS </w:t>
            </w: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2078" w:type="dxa"/>
            <w:tcBorders>
              <w:top w:val="single" w:sz="4" w:space="0" w:color="auto"/>
              <w:left w:val="single" w:sz="4" w:space="0" w:color="auto"/>
              <w:bottom w:val="single" w:sz="4" w:space="0" w:color="auto"/>
              <w:right w:val="single" w:sz="4" w:space="0" w:color="auto"/>
            </w:tcBorders>
          </w:tcPr>
          <w:p w14:paraId="2C18C31D"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0208D9" w14:textId="77777777" w:rsidR="0022761D" w:rsidRPr="00E27964" w:rsidRDefault="0022761D" w:rsidP="00F2307D">
            <w:pPr>
              <w:pStyle w:val="TAL"/>
              <w:rPr>
                <w:lang w:eastAsia="zh-CN"/>
              </w:rPr>
            </w:pPr>
            <w:r w:rsidRPr="00E27964">
              <w:rPr>
                <w:lang w:eastAsia="zh-CN"/>
              </w:rPr>
              <w:t>2Rx</w:t>
            </w:r>
          </w:p>
          <w:p w14:paraId="621A5A7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CE404" w14:textId="77777777" w:rsidR="0022761D" w:rsidRPr="00E27964" w:rsidRDefault="0022761D" w:rsidP="00F2307D">
            <w:pPr>
              <w:pStyle w:val="TAL"/>
              <w:rPr>
                <w:lang w:eastAsia="zh-CN"/>
              </w:rPr>
            </w:pPr>
          </w:p>
        </w:tc>
      </w:tr>
      <w:tr w:rsidR="0022761D" w:rsidRPr="00E27964" w14:paraId="2FABED0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5DB27D" w14:textId="77777777" w:rsidR="0022761D" w:rsidRPr="00E27964" w:rsidRDefault="0022761D" w:rsidP="00F2307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54E88" w14:textId="77777777" w:rsidR="0022761D" w:rsidRPr="00E27964" w:rsidRDefault="0022761D" w:rsidP="00F2307D">
            <w:pPr>
              <w:pStyle w:val="TAL"/>
              <w:rPr>
                <w:b/>
              </w:rPr>
            </w:pPr>
            <w:r w:rsidRPr="00E27964">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F2B19D"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94B7C4"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AAAFA"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5E0B51"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E4FBBE"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A6F48" w14:textId="77777777" w:rsidR="0022761D" w:rsidRPr="00E27964" w:rsidRDefault="0022761D" w:rsidP="00F2307D">
            <w:pPr>
              <w:pStyle w:val="TAL"/>
              <w:rPr>
                <w:b/>
                <w:lang w:eastAsia="zh-CN"/>
              </w:rPr>
            </w:pPr>
          </w:p>
        </w:tc>
      </w:tr>
      <w:tr w:rsidR="0022761D" w:rsidRPr="00E27964" w14:paraId="4926EE6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1B11782" w14:textId="77777777" w:rsidR="0022761D" w:rsidRPr="00E27964" w:rsidRDefault="0022761D" w:rsidP="00F2307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1DFBAA2" w14:textId="77777777" w:rsidR="0022761D" w:rsidRPr="00E27964" w:rsidRDefault="0022761D" w:rsidP="00F2307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F079B9C" w14:textId="77777777" w:rsidR="0022761D" w:rsidRPr="00E27964" w:rsidRDefault="0022761D" w:rsidP="00F2307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E9A9CF" w14:textId="77777777" w:rsidR="0022761D" w:rsidRPr="00E27964" w:rsidRDefault="0022761D" w:rsidP="00F2307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C2420AC" w14:textId="77777777" w:rsidR="0022761D" w:rsidRPr="00E27964" w:rsidRDefault="0022761D" w:rsidP="00F2307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1064259"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C1E56" w14:textId="77777777" w:rsidR="0022761D" w:rsidRPr="00E27964" w:rsidRDefault="0022761D" w:rsidP="00F2307D">
            <w:pPr>
              <w:keepNext/>
              <w:keepLines/>
              <w:spacing w:after="0"/>
              <w:rPr>
                <w:rFonts w:ascii="Arial" w:hAnsi="Arial" w:cs="Arial"/>
                <w:sz w:val="18"/>
                <w:lang w:eastAsia="zh-CN"/>
              </w:rPr>
            </w:pPr>
            <w:r w:rsidRPr="00E27964">
              <w:rPr>
                <w:rFonts w:ascii="Arial" w:hAnsi="Arial" w:cs="Arial"/>
                <w:sz w:val="18"/>
                <w:lang w:eastAsia="zh-CN"/>
              </w:rPr>
              <w:t>2Rx</w:t>
            </w:r>
          </w:p>
          <w:p w14:paraId="1F948018" w14:textId="77777777" w:rsidR="0022761D" w:rsidRPr="00E27964" w:rsidRDefault="0022761D" w:rsidP="00F2307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02CAB3" w14:textId="77777777" w:rsidR="0022761D" w:rsidRPr="00E27964" w:rsidRDefault="0022761D" w:rsidP="00F2307D">
            <w:pPr>
              <w:keepNext/>
              <w:keepLines/>
              <w:spacing w:after="0"/>
              <w:rPr>
                <w:rFonts w:ascii="Arial" w:hAnsi="Arial" w:cs="Arial"/>
                <w:sz w:val="18"/>
                <w:lang w:eastAsia="zh-CN"/>
              </w:rPr>
            </w:pPr>
          </w:p>
        </w:tc>
      </w:tr>
      <w:tr w:rsidR="0022761D" w:rsidRPr="00E27964" w14:paraId="2B95DD8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75958451" w14:textId="77777777" w:rsidR="0022761D" w:rsidRPr="00E27964" w:rsidRDefault="0022761D" w:rsidP="00F2307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4020486" w14:textId="77777777" w:rsidR="0022761D" w:rsidRPr="00E27964" w:rsidRDefault="0022761D" w:rsidP="00F2307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744E23"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4E67D29"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95C960A"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FF4D91E" w14:textId="77777777" w:rsidR="0022761D" w:rsidRPr="00E27964" w:rsidRDefault="0022761D" w:rsidP="00F2307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F3A4BC8"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A7A2979" w14:textId="77777777" w:rsidR="0022761D" w:rsidRPr="00E27964" w:rsidRDefault="0022761D" w:rsidP="00F2307D">
            <w:pPr>
              <w:pStyle w:val="TAL"/>
              <w:rPr>
                <w:b/>
                <w:lang w:eastAsia="zh-CN"/>
              </w:rPr>
            </w:pPr>
          </w:p>
        </w:tc>
      </w:tr>
      <w:tr w:rsidR="0022761D" w:rsidRPr="00E27964" w14:paraId="2258D52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2F5F4979" w14:textId="77777777" w:rsidR="0022761D" w:rsidRPr="00E27964" w:rsidRDefault="0022761D" w:rsidP="00F2307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59275DB" w14:textId="77777777" w:rsidR="0022761D" w:rsidRPr="00E27964" w:rsidRDefault="0022761D" w:rsidP="00F2307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EC036AB" w14:textId="77777777" w:rsidR="0022761D" w:rsidRPr="00E27964" w:rsidRDefault="0022761D" w:rsidP="00F2307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7EFDE501" w14:textId="77777777" w:rsidR="0022761D" w:rsidRPr="00E27964" w:rsidRDefault="0022761D" w:rsidP="00F2307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D4761FA" w14:textId="77777777" w:rsidR="0022761D" w:rsidRPr="00E27964" w:rsidRDefault="0022761D" w:rsidP="00F2307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686B585" w14:textId="77777777" w:rsidR="0022761D" w:rsidRPr="00E27964" w:rsidRDefault="0022761D" w:rsidP="00F2307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8EE9957" w14:textId="77777777" w:rsidR="0022761D" w:rsidRPr="00E27964" w:rsidRDefault="0022761D" w:rsidP="00F2307D">
            <w:pPr>
              <w:keepNext/>
              <w:keepLines/>
              <w:spacing w:after="0"/>
              <w:rPr>
                <w:rFonts w:ascii="Arial" w:hAnsi="Arial" w:cs="Arial"/>
                <w:sz w:val="18"/>
                <w:lang w:eastAsia="zh-CN"/>
              </w:rPr>
            </w:pPr>
            <w:r w:rsidRPr="00E27964">
              <w:rPr>
                <w:rFonts w:ascii="Arial" w:hAnsi="Arial" w:cs="Arial"/>
                <w:sz w:val="18"/>
                <w:lang w:eastAsia="zh-CN"/>
              </w:rPr>
              <w:t>2Rx</w:t>
            </w:r>
          </w:p>
          <w:p w14:paraId="547D7945" w14:textId="77777777" w:rsidR="0022761D" w:rsidRPr="00E27964" w:rsidRDefault="0022761D" w:rsidP="00F2307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21DA9" w14:textId="77777777" w:rsidR="0022761D" w:rsidRPr="00E27964" w:rsidRDefault="0022761D" w:rsidP="00F2307D">
            <w:pPr>
              <w:keepNext/>
              <w:keepLines/>
              <w:spacing w:after="0"/>
              <w:rPr>
                <w:rFonts w:ascii="Arial" w:hAnsi="Arial" w:cs="Arial"/>
                <w:sz w:val="18"/>
                <w:lang w:eastAsia="zh-CN"/>
              </w:rPr>
            </w:pPr>
          </w:p>
        </w:tc>
      </w:tr>
      <w:tr w:rsidR="0022761D" w:rsidRPr="00E27964" w14:paraId="7D7794F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4F7180F" w14:textId="77777777" w:rsidR="0022761D" w:rsidRPr="00E27964" w:rsidRDefault="0022761D" w:rsidP="00F2307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5662C2D3" w14:textId="77777777" w:rsidR="0022761D" w:rsidRPr="00E27964" w:rsidRDefault="0022761D" w:rsidP="00F2307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5D90E84" w14:textId="77777777" w:rsidR="0022761D" w:rsidRPr="00E27964" w:rsidRDefault="0022761D" w:rsidP="00F2307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130EAD15" w14:textId="77777777" w:rsidR="0022761D" w:rsidRPr="00E27964" w:rsidRDefault="0022761D" w:rsidP="00F2307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512AAEA" w14:textId="77777777" w:rsidR="0022761D" w:rsidRPr="00E27964" w:rsidRDefault="0022761D" w:rsidP="00F2307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3393E6" w14:textId="77777777" w:rsidR="0022761D" w:rsidRPr="00E27964" w:rsidRDefault="0022761D" w:rsidP="00F2307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DBD9D91" w14:textId="77777777" w:rsidR="0022761D" w:rsidRPr="00E27964" w:rsidRDefault="0022761D" w:rsidP="00F2307D">
            <w:pPr>
              <w:keepNext/>
              <w:keepLines/>
              <w:spacing w:after="0"/>
              <w:rPr>
                <w:rFonts w:ascii="Arial" w:hAnsi="Arial" w:cs="Arial"/>
                <w:sz w:val="18"/>
                <w:lang w:eastAsia="zh-CN"/>
              </w:rPr>
            </w:pPr>
            <w:r w:rsidRPr="00E27964">
              <w:rPr>
                <w:rFonts w:ascii="Arial" w:hAnsi="Arial" w:cs="Arial"/>
                <w:sz w:val="18"/>
                <w:lang w:eastAsia="zh-CN"/>
              </w:rPr>
              <w:t>2Rx</w:t>
            </w:r>
          </w:p>
          <w:p w14:paraId="4E52BAA9" w14:textId="77777777" w:rsidR="0022761D" w:rsidRPr="00E27964" w:rsidRDefault="0022761D" w:rsidP="00F2307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CFD051" w14:textId="77777777" w:rsidR="0022761D" w:rsidRPr="00E27964" w:rsidRDefault="0022761D" w:rsidP="00F2307D">
            <w:pPr>
              <w:keepNext/>
              <w:keepLines/>
              <w:spacing w:after="0"/>
              <w:rPr>
                <w:rFonts w:ascii="Arial" w:hAnsi="Arial" w:cs="Arial"/>
                <w:sz w:val="18"/>
                <w:lang w:eastAsia="zh-CN"/>
              </w:rPr>
            </w:pPr>
          </w:p>
        </w:tc>
      </w:tr>
      <w:tr w:rsidR="0022761D" w:rsidRPr="00E27964" w14:paraId="79DA017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F9B4E0D" w14:textId="77777777" w:rsidR="0022761D" w:rsidRPr="00E27964" w:rsidRDefault="0022761D" w:rsidP="00F2307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40E4614" w14:textId="77777777" w:rsidR="0022761D" w:rsidRPr="00E27964" w:rsidRDefault="0022761D" w:rsidP="00F2307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22A342C3" w14:textId="77777777" w:rsidR="0022761D" w:rsidRPr="00E27964" w:rsidRDefault="0022761D" w:rsidP="00F2307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6C44EFFB" w14:textId="77777777" w:rsidR="0022761D" w:rsidRPr="00E27964" w:rsidRDefault="0022761D" w:rsidP="00F2307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BB7526B" w14:textId="77777777" w:rsidR="0022761D" w:rsidRPr="00E27964" w:rsidRDefault="0022761D" w:rsidP="00F2307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2E18B71" w14:textId="77777777" w:rsidR="0022761D" w:rsidRPr="00E27964" w:rsidRDefault="0022761D" w:rsidP="00F2307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1AF4D36" w14:textId="77777777" w:rsidR="0022761D" w:rsidRPr="00E27964" w:rsidRDefault="0022761D" w:rsidP="00F2307D">
            <w:pPr>
              <w:keepNext/>
              <w:keepLines/>
              <w:spacing w:after="0"/>
              <w:rPr>
                <w:rFonts w:ascii="Arial" w:hAnsi="Arial" w:cs="Arial"/>
                <w:sz w:val="18"/>
                <w:lang w:eastAsia="zh-CN"/>
              </w:rPr>
            </w:pPr>
            <w:r w:rsidRPr="00E27964">
              <w:rPr>
                <w:rFonts w:ascii="Arial" w:hAnsi="Arial" w:cs="Arial"/>
                <w:sz w:val="18"/>
                <w:lang w:eastAsia="zh-CN"/>
              </w:rPr>
              <w:t>2Rx</w:t>
            </w:r>
          </w:p>
          <w:p w14:paraId="0D31DE52" w14:textId="77777777" w:rsidR="0022761D" w:rsidRPr="00E27964" w:rsidRDefault="0022761D" w:rsidP="00F2307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2AB120" w14:textId="77777777" w:rsidR="0022761D" w:rsidRPr="00E27964" w:rsidRDefault="0022761D" w:rsidP="00F2307D">
            <w:pPr>
              <w:keepNext/>
              <w:keepLines/>
              <w:spacing w:after="0"/>
              <w:rPr>
                <w:rFonts w:ascii="Arial" w:hAnsi="Arial" w:cs="Arial"/>
                <w:sz w:val="18"/>
                <w:lang w:eastAsia="zh-CN"/>
              </w:rPr>
            </w:pPr>
          </w:p>
        </w:tc>
      </w:tr>
      <w:tr w:rsidR="0022761D" w:rsidRPr="00E27964" w14:paraId="7955511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76770A" w14:textId="77777777" w:rsidR="0022761D" w:rsidRPr="00E27964" w:rsidRDefault="0022761D" w:rsidP="00F2307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C18197" w14:textId="77777777" w:rsidR="0022761D" w:rsidRPr="00E27964" w:rsidRDefault="0022761D" w:rsidP="00F2307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955837"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66386F"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8FB6F1"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A135E"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5D27F"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190158" w14:textId="77777777" w:rsidR="0022761D" w:rsidRPr="00E27964" w:rsidRDefault="0022761D" w:rsidP="00F2307D">
            <w:pPr>
              <w:pStyle w:val="TAL"/>
              <w:rPr>
                <w:b/>
                <w:lang w:eastAsia="zh-CN"/>
              </w:rPr>
            </w:pPr>
          </w:p>
        </w:tc>
      </w:tr>
      <w:tr w:rsidR="0022761D" w:rsidRPr="00E27964" w14:paraId="30D053B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9144A60" w14:textId="77777777" w:rsidR="0022761D" w:rsidRPr="00E27964" w:rsidRDefault="0022761D" w:rsidP="00F2307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A76241B" w14:textId="77777777" w:rsidR="0022761D" w:rsidRPr="00E27964" w:rsidRDefault="0022761D" w:rsidP="00F2307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1541AD8" w14:textId="77777777" w:rsidR="0022761D" w:rsidRPr="00E27964" w:rsidRDefault="0022761D" w:rsidP="00F2307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968DD6" w14:textId="77777777" w:rsidR="0022761D" w:rsidRPr="00E27964" w:rsidRDefault="0022761D" w:rsidP="00F2307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54CC1B84"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5486973"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23A18"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7B71FB" w14:textId="77777777" w:rsidR="0022761D" w:rsidRPr="00E27964" w:rsidRDefault="0022761D" w:rsidP="00F2307D">
            <w:pPr>
              <w:pStyle w:val="TAL"/>
              <w:rPr>
                <w:lang w:eastAsia="zh-CN"/>
              </w:rPr>
            </w:pPr>
          </w:p>
        </w:tc>
      </w:tr>
      <w:tr w:rsidR="0022761D" w:rsidRPr="00E27964" w14:paraId="0D8BDBB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279F44" w14:textId="77777777" w:rsidR="0022761D" w:rsidRPr="00E27964" w:rsidRDefault="0022761D" w:rsidP="00F2307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15D81B" w14:textId="77777777" w:rsidR="0022761D" w:rsidRPr="00E27964" w:rsidRDefault="0022761D" w:rsidP="00F2307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106CEE"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2FE098"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C8040F"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5068F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D7004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328101" w14:textId="77777777" w:rsidR="0022761D" w:rsidRPr="00E27964" w:rsidRDefault="0022761D" w:rsidP="00F2307D">
            <w:pPr>
              <w:pStyle w:val="TAL"/>
              <w:rPr>
                <w:b/>
                <w:lang w:eastAsia="zh-CN"/>
              </w:rPr>
            </w:pPr>
          </w:p>
        </w:tc>
      </w:tr>
      <w:tr w:rsidR="0022761D" w:rsidRPr="00E27964" w14:paraId="05D03D9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9786826" w14:textId="77777777" w:rsidR="0022761D" w:rsidRPr="00E27964" w:rsidRDefault="0022761D" w:rsidP="00F2307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2B4058E4" w14:textId="77777777" w:rsidR="0022761D" w:rsidRPr="00E27964" w:rsidRDefault="0022761D" w:rsidP="00F2307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E9EE98F" w14:textId="77777777" w:rsidR="0022761D" w:rsidRPr="00E27964" w:rsidRDefault="0022761D" w:rsidP="00F2307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72FEC6" w14:textId="77777777" w:rsidR="0022761D" w:rsidRPr="00E27964" w:rsidRDefault="0022761D" w:rsidP="00F2307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3A4B405" w14:textId="77777777" w:rsidR="0022761D" w:rsidRPr="00E27964" w:rsidRDefault="0022761D" w:rsidP="00F2307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09ADF3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72DC36"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76CE2C" w14:textId="77777777" w:rsidR="0022761D" w:rsidRPr="00E27964" w:rsidRDefault="0022761D" w:rsidP="00F2307D">
            <w:pPr>
              <w:pStyle w:val="TAL"/>
              <w:rPr>
                <w:lang w:eastAsia="zh-CN"/>
              </w:rPr>
            </w:pPr>
          </w:p>
        </w:tc>
      </w:tr>
      <w:tr w:rsidR="0022761D" w:rsidRPr="00E27964" w14:paraId="7B68F04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6D0B" w14:textId="77777777" w:rsidR="0022761D" w:rsidRPr="00E27964" w:rsidRDefault="0022761D" w:rsidP="00F2307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D220D85" w14:textId="77777777" w:rsidR="0022761D" w:rsidRPr="00E27964" w:rsidRDefault="0022761D" w:rsidP="00F2307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6D8EF0" w14:textId="77777777" w:rsidR="0022761D" w:rsidRPr="00E27964" w:rsidRDefault="0022761D" w:rsidP="00F2307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19568" w14:textId="77777777" w:rsidR="0022761D" w:rsidRPr="00E27964" w:rsidRDefault="0022761D" w:rsidP="00F2307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9D9950" w14:textId="77777777" w:rsidR="0022761D" w:rsidRPr="00E27964" w:rsidRDefault="0022761D" w:rsidP="00F2307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0F666F" w14:textId="77777777" w:rsidR="0022761D" w:rsidRPr="00E27964" w:rsidRDefault="0022761D" w:rsidP="00F2307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D97807" w14:textId="77777777" w:rsidR="0022761D" w:rsidRPr="00E27964" w:rsidRDefault="0022761D" w:rsidP="00F2307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DE9E3A" w14:textId="77777777" w:rsidR="0022761D" w:rsidRPr="00E27964" w:rsidRDefault="0022761D" w:rsidP="00F2307D">
            <w:pPr>
              <w:pStyle w:val="TAL"/>
              <w:rPr>
                <w:b/>
                <w:bCs/>
                <w:lang w:eastAsia="zh-CN"/>
              </w:rPr>
            </w:pPr>
          </w:p>
        </w:tc>
      </w:tr>
      <w:tr w:rsidR="0022761D" w:rsidRPr="00E27964" w14:paraId="27D248F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03D7ED5B" w14:textId="77777777" w:rsidR="0022761D" w:rsidRPr="00E27964" w:rsidRDefault="0022761D" w:rsidP="00F2307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0DB969D8" w14:textId="77777777" w:rsidR="0022761D" w:rsidRPr="00E27964" w:rsidRDefault="0022761D" w:rsidP="00F2307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D1E3646" w14:textId="77777777" w:rsidR="0022761D" w:rsidRPr="00E27964" w:rsidRDefault="0022761D" w:rsidP="00F2307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B14D4C0" w14:textId="77777777" w:rsidR="0022761D" w:rsidRPr="00E27964" w:rsidRDefault="0022761D" w:rsidP="00F2307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5932A1DD" w14:textId="77777777" w:rsidR="0022761D" w:rsidRPr="00E27964" w:rsidRDefault="0022761D" w:rsidP="00F2307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6788C81"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tcPr>
          <w:p w14:paraId="59B2F5F2" w14:textId="77777777" w:rsidR="0022761D" w:rsidRPr="00E27964" w:rsidRDefault="0022761D" w:rsidP="00F2307D">
            <w:pPr>
              <w:pStyle w:val="TAL"/>
            </w:pPr>
            <w:r w:rsidRPr="00E27964">
              <w:t>2Rx</w:t>
            </w:r>
          </w:p>
          <w:p w14:paraId="419230E3" w14:textId="77777777" w:rsidR="0022761D" w:rsidRPr="00E27964" w:rsidRDefault="0022761D" w:rsidP="00F2307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206A447E" w14:textId="77777777" w:rsidR="0022761D" w:rsidRPr="00E27964" w:rsidRDefault="0022761D" w:rsidP="00F2307D">
            <w:pPr>
              <w:pStyle w:val="TAL"/>
            </w:pPr>
          </w:p>
        </w:tc>
      </w:tr>
      <w:tr w:rsidR="0022761D" w:rsidRPr="00E27964" w14:paraId="7BDF60C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9456E70" w14:textId="77777777" w:rsidR="0022761D" w:rsidRPr="00E27964" w:rsidRDefault="0022761D" w:rsidP="00F2307D">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7AAA891" w14:textId="77777777" w:rsidR="0022761D" w:rsidRPr="00E27964" w:rsidRDefault="0022761D" w:rsidP="00F2307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911690A" w14:textId="77777777" w:rsidR="0022761D" w:rsidRPr="00E27964" w:rsidRDefault="0022761D" w:rsidP="00F2307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BF77E78" w14:textId="77777777" w:rsidR="0022761D" w:rsidRPr="00E27964" w:rsidRDefault="0022761D" w:rsidP="00F2307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10BBB9A2" w14:textId="77777777" w:rsidR="0022761D" w:rsidRPr="00E27964" w:rsidRDefault="0022761D" w:rsidP="00F2307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CCD2F08"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tcPr>
          <w:p w14:paraId="3691FBB5" w14:textId="77777777" w:rsidR="0022761D" w:rsidRPr="00E27964" w:rsidRDefault="0022761D" w:rsidP="00F2307D">
            <w:pPr>
              <w:pStyle w:val="TAL"/>
            </w:pPr>
            <w:r w:rsidRPr="00E27964">
              <w:t>2Rx</w:t>
            </w:r>
          </w:p>
          <w:p w14:paraId="19721244" w14:textId="77777777" w:rsidR="0022761D" w:rsidRPr="00E27964" w:rsidRDefault="0022761D" w:rsidP="00F2307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4833876E" w14:textId="77777777" w:rsidR="0022761D" w:rsidRPr="00E27964" w:rsidRDefault="0022761D" w:rsidP="00F2307D">
            <w:pPr>
              <w:pStyle w:val="TAL"/>
            </w:pPr>
          </w:p>
        </w:tc>
      </w:tr>
      <w:tr w:rsidR="0022761D" w:rsidRPr="00E27964" w14:paraId="37A1F46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916A25" w14:textId="77777777" w:rsidR="0022761D" w:rsidRPr="00E27964" w:rsidRDefault="0022761D" w:rsidP="00F2307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CA1E6FB" w14:textId="77777777" w:rsidR="0022761D" w:rsidRPr="00E27964" w:rsidRDefault="0022761D" w:rsidP="00F2307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270759" w14:textId="77777777" w:rsidR="0022761D" w:rsidRPr="00E27964" w:rsidRDefault="0022761D" w:rsidP="00F2307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51A4D8" w14:textId="77777777" w:rsidR="0022761D" w:rsidRPr="00E27964" w:rsidRDefault="0022761D" w:rsidP="00F2307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2DBF31" w14:textId="77777777" w:rsidR="0022761D" w:rsidRPr="00E27964" w:rsidRDefault="0022761D" w:rsidP="00F2307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CBB00" w14:textId="77777777" w:rsidR="0022761D" w:rsidRPr="00E27964" w:rsidRDefault="0022761D" w:rsidP="00F2307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6EE71C" w14:textId="77777777" w:rsidR="0022761D" w:rsidRPr="00E27964" w:rsidRDefault="0022761D" w:rsidP="00F2307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4FD9B" w14:textId="77777777" w:rsidR="0022761D" w:rsidRPr="00E27964" w:rsidRDefault="0022761D" w:rsidP="00F2307D">
            <w:pPr>
              <w:keepNext/>
              <w:keepLines/>
              <w:spacing w:after="0"/>
              <w:rPr>
                <w:rFonts w:ascii="Arial" w:hAnsi="Arial"/>
                <w:b/>
                <w:sz w:val="18"/>
                <w:lang w:eastAsia="zh-CN"/>
              </w:rPr>
            </w:pPr>
          </w:p>
        </w:tc>
      </w:tr>
      <w:tr w:rsidR="0022761D" w:rsidRPr="00E27964" w14:paraId="0964AB4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291B9B"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14F880"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8E359E"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ABD68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2A521"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95CEF6"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2318377"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008D4CBE"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C5C6B3" w14:textId="77777777" w:rsidR="0022761D" w:rsidRPr="00E27964" w:rsidRDefault="0022761D" w:rsidP="00F2307D">
            <w:pPr>
              <w:keepNext/>
              <w:keepLines/>
              <w:spacing w:after="0"/>
              <w:rPr>
                <w:rFonts w:ascii="Arial" w:hAnsi="Arial"/>
                <w:sz w:val="18"/>
                <w:lang w:eastAsia="zh-CN"/>
              </w:rPr>
            </w:pPr>
          </w:p>
        </w:tc>
      </w:tr>
      <w:tr w:rsidR="0022761D" w:rsidRPr="00E27964" w14:paraId="1E118FF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0B9775"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BE6D73"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57997B0"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BD1CA6"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00BA62"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FB36A4"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6C00C6"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6E66ABE8"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DDC669" w14:textId="77777777" w:rsidR="0022761D" w:rsidRPr="00E27964" w:rsidRDefault="0022761D" w:rsidP="00F2307D">
            <w:pPr>
              <w:keepNext/>
              <w:keepLines/>
              <w:spacing w:after="0"/>
              <w:rPr>
                <w:rFonts w:ascii="Arial" w:hAnsi="Arial"/>
                <w:sz w:val="18"/>
                <w:lang w:eastAsia="zh-CN"/>
              </w:rPr>
            </w:pPr>
          </w:p>
        </w:tc>
      </w:tr>
      <w:tr w:rsidR="0022761D" w:rsidRPr="00E27964" w14:paraId="5ADE99C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CD179B"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0F481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4E39DB"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0E5EA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52DDB4"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E10078C"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FE78C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786D1C86"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EC289C" w14:textId="77777777" w:rsidR="0022761D" w:rsidRPr="00E27964" w:rsidRDefault="0022761D" w:rsidP="00F2307D">
            <w:pPr>
              <w:keepNext/>
              <w:keepLines/>
              <w:spacing w:after="0"/>
              <w:rPr>
                <w:rFonts w:ascii="Arial" w:hAnsi="Arial"/>
                <w:sz w:val="18"/>
                <w:lang w:eastAsia="zh-CN"/>
              </w:rPr>
            </w:pPr>
          </w:p>
        </w:tc>
      </w:tr>
      <w:tr w:rsidR="0022761D" w:rsidRPr="00E27964" w14:paraId="6A4E483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BD339E"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71F835"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4BF1DB" w14:textId="77777777" w:rsidR="0022761D" w:rsidRPr="00E27964" w:rsidRDefault="0022761D" w:rsidP="00F2307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8A27EA"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2A0F2E"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952303" w14:textId="77777777" w:rsidR="0022761D" w:rsidRPr="00E27964" w:rsidRDefault="0022761D" w:rsidP="00F2307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6D18FC"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3F644ECB"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2F9405" w14:textId="77777777" w:rsidR="0022761D" w:rsidRPr="00E27964" w:rsidRDefault="0022761D" w:rsidP="00F2307D">
            <w:pPr>
              <w:keepNext/>
              <w:keepLines/>
              <w:spacing w:after="0"/>
              <w:rPr>
                <w:rFonts w:ascii="Arial" w:hAnsi="Arial"/>
                <w:sz w:val="18"/>
                <w:lang w:eastAsia="zh-CN"/>
              </w:rPr>
            </w:pPr>
          </w:p>
        </w:tc>
      </w:tr>
      <w:tr w:rsidR="0022761D" w:rsidRPr="00E27964" w14:paraId="3AA75FB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835ACB0" w14:textId="77777777" w:rsidR="0022761D" w:rsidRPr="00E27964" w:rsidRDefault="0022761D" w:rsidP="00F2307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2ED10E" w14:textId="77777777" w:rsidR="0022761D" w:rsidRPr="00E27964" w:rsidRDefault="0022761D" w:rsidP="00F2307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6B5E5" w14:textId="77777777" w:rsidR="0022761D" w:rsidRPr="00E27964" w:rsidRDefault="0022761D" w:rsidP="00F2307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4CC152" w14:textId="77777777" w:rsidR="0022761D" w:rsidRPr="00E27964" w:rsidRDefault="0022761D" w:rsidP="00F2307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14A4B" w14:textId="77777777" w:rsidR="0022761D" w:rsidRPr="00E27964" w:rsidRDefault="0022761D" w:rsidP="00F2307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AC017A"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C1842F"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8B0E8" w14:textId="77777777" w:rsidR="0022761D" w:rsidRPr="00E27964" w:rsidRDefault="0022761D" w:rsidP="00F2307D">
            <w:pPr>
              <w:pStyle w:val="TAL"/>
              <w:rPr>
                <w:lang w:eastAsia="zh-CN"/>
              </w:rPr>
            </w:pPr>
          </w:p>
        </w:tc>
      </w:tr>
      <w:tr w:rsidR="0022761D" w:rsidRPr="00E27964" w14:paraId="585E8DBA" w14:textId="77777777" w:rsidTr="00F2307D">
        <w:trPr>
          <w:jc w:val="center"/>
        </w:trPr>
        <w:tc>
          <w:tcPr>
            <w:tcW w:w="1171" w:type="dxa"/>
            <w:vMerge w:val="restart"/>
            <w:tcBorders>
              <w:top w:val="single" w:sz="4" w:space="0" w:color="auto"/>
              <w:left w:val="single" w:sz="4" w:space="0" w:color="auto"/>
              <w:right w:val="single" w:sz="4" w:space="0" w:color="auto"/>
            </w:tcBorders>
            <w:shd w:val="clear" w:color="auto" w:fill="auto"/>
          </w:tcPr>
          <w:p w14:paraId="4210BCFD" w14:textId="77777777" w:rsidR="0022761D" w:rsidRPr="00E27964" w:rsidRDefault="0022761D" w:rsidP="00F2307D">
            <w:pPr>
              <w:pStyle w:val="TAL"/>
              <w:rPr>
                <w:lang w:eastAsia="zh-CN"/>
              </w:rPr>
            </w:pPr>
            <w:r w:rsidRPr="00E27964">
              <w:t>6.6.19.1</w:t>
            </w:r>
          </w:p>
        </w:tc>
        <w:tc>
          <w:tcPr>
            <w:tcW w:w="4521" w:type="dxa"/>
            <w:vMerge w:val="restart"/>
            <w:tcBorders>
              <w:top w:val="single" w:sz="4" w:space="0" w:color="auto"/>
              <w:left w:val="single" w:sz="4" w:space="0" w:color="auto"/>
              <w:right w:val="single" w:sz="4" w:space="0" w:color="auto"/>
            </w:tcBorders>
            <w:shd w:val="clear" w:color="auto" w:fill="auto"/>
          </w:tcPr>
          <w:p w14:paraId="172EFBE5" w14:textId="77777777" w:rsidR="0022761D" w:rsidRPr="00E27964" w:rsidRDefault="0022761D" w:rsidP="00F2307D">
            <w:pPr>
              <w:pStyle w:val="TAL"/>
              <w:rPr>
                <w:lang w:eastAsia="zh-CN"/>
              </w:rPr>
            </w:pPr>
            <w:r w:rsidRPr="00E27964">
              <w:t>NR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0824CB3" w14:textId="77777777" w:rsidR="0022761D" w:rsidRPr="00E27964" w:rsidRDefault="0022761D" w:rsidP="00F2307D">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C50D9A" w14:textId="77777777" w:rsidR="0022761D" w:rsidRPr="00E27964" w:rsidRDefault="0022761D" w:rsidP="00F2307D">
            <w:pPr>
              <w:pStyle w:val="TAL"/>
              <w:rPr>
                <w:lang w:eastAsia="zh-CN"/>
              </w:rPr>
            </w:pPr>
            <w:r w:rsidRPr="00E27964">
              <w:rPr>
                <w:lang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A7849F" w14:textId="77777777" w:rsidR="0022761D" w:rsidRPr="00E27964" w:rsidRDefault="0022761D" w:rsidP="00F2307D">
            <w:pPr>
              <w:pStyle w:val="TAL"/>
              <w:rPr>
                <w:lang w:eastAsia="zh-CN"/>
              </w:rPr>
            </w:pPr>
            <w:r w:rsidRPr="00E27964">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97852A" w14:textId="77777777" w:rsidR="0022761D" w:rsidRPr="00E27964" w:rsidRDefault="0022761D" w:rsidP="00F2307D">
            <w:pPr>
              <w:pStyle w:val="TAL"/>
              <w:rPr>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DC83B2" w14:textId="77777777" w:rsidR="0022761D" w:rsidRPr="00E27964" w:rsidRDefault="0022761D" w:rsidP="00F2307D">
            <w:pPr>
              <w:pStyle w:val="TAL"/>
              <w:rPr>
                <w:lang w:eastAsia="zh-CN"/>
              </w:rPr>
            </w:pPr>
            <w:r w:rsidRPr="00E27964">
              <w:rPr>
                <w:lang w:eastAsia="zh-CN"/>
              </w:rPr>
              <w:t>2Rx</w:t>
            </w:r>
          </w:p>
          <w:p w14:paraId="11B5276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B51E76" w14:textId="77777777" w:rsidR="0022761D" w:rsidRPr="00E27964" w:rsidRDefault="0022761D" w:rsidP="00F2307D">
            <w:pPr>
              <w:pStyle w:val="TAL"/>
              <w:rPr>
                <w:lang w:eastAsia="zh-CN"/>
              </w:rPr>
            </w:pPr>
          </w:p>
        </w:tc>
      </w:tr>
      <w:tr w:rsidR="0022761D" w:rsidRPr="00E27964" w14:paraId="65D7FED5" w14:textId="77777777" w:rsidTr="00F2307D">
        <w:trPr>
          <w:jc w:val="center"/>
        </w:trPr>
        <w:tc>
          <w:tcPr>
            <w:tcW w:w="1171" w:type="dxa"/>
            <w:vMerge/>
            <w:tcBorders>
              <w:left w:val="single" w:sz="4" w:space="0" w:color="auto"/>
              <w:bottom w:val="single" w:sz="4" w:space="0" w:color="auto"/>
              <w:right w:val="single" w:sz="4" w:space="0" w:color="auto"/>
            </w:tcBorders>
            <w:shd w:val="clear" w:color="auto" w:fill="auto"/>
          </w:tcPr>
          <w:p w14:paraId="3E6FF1F6" w14:textId="77777777" w:rsidR="0022761D" w:rsidRPr="00E27964" w:rsidRDefault="0022761D" w:rsidP="00F2307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7A23897" w14:textId="77777777" w:rsidR="0022761D" w:rsidRPr="00E27964" w:rsidRDefault="0022761D" w:rsidP="00F2307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561EAF8" w14:textId="77777777" w:rsidR="0022761D" w:rsidRPr="00E27964" w:rsidRDefault="0022761D" w:rsidP="00F2307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801E70" w14:textId="77777777" w:rsidR="0022761D" w:rsidRPr="00E27964" w:rsidRDefault="0022761D" w:rsidP="00F2307D">
            <w:pPr>
              <w:pStyle w:val="TAL"/>
              <w:rPr>
                <w:lang w:eastAsia="zh-CN"/>
              </w:rPr>
            </w:pPr>
            <w:r w:rsidRPr="00E27964">
              <w:rPr>
                <w:lang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1C6935" w14:textId="77777777" w:rsidR="0022761D" w:rsidRPr="00E27964" w:rsidRDefault="0022761D" w:rsidP="00F2307D">
            <w:pPr>
              <w:pStyle w:val="TAL"/>
              <w:rPr>
                <w:lang w:eastAsia="zh-CN"/>
              </w:rPr>
            </w:pPr>
            <w:r w:rsidRPr="00E27964">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CEAC7" w14:textId="77777777" w:rsidR="0022761D" w:rsidRPr="00E27964" w:rsidRDefault="0022761D" w:rsidP="00F2307D">
            <w:pPr>
              <w:pStyle w:val="TAL"/>
              <w:rPr>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C78392" w14:textId="77777777" w:rsidR="0022761D" w:rsidRPr="00E27964" w:rsidRDefault="0022761D" w:rsidP="00F2307D">
            <w:pPr>
              <w:pStyle w:val="TAL"/>
              <w:rPr>
                <w:lang w:eastAsia="zh-CN"/>
              </w:rPr>
            </w:pPr>
            <w:r w:rsidRPr="00E27964">
              <w:rPr>
                <w:lang w:eastAsia="zh-CN"/>
              </w:rPr>
              <w:t>2Rx</w:t>
            </w:r>
          </w:p>
          <w:p w14:paraId="480F697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4E6DD3" w14:textId="77777777" w:rsidR="0022761D" w:rsidRPr="00E27964" w:rsidRDefault="0022761D" w:rsidP="00F2307D">
            <w:pPr>
              <w:pStyle w:val="TAL"/>
              <w:rPr>
                <w:lang w:eastAsia="zh-CN"/>
              </w:rPr>
            </w:pPr>
          </w:p>
        </w:tc>
      </w:tr>
      <w:tr w:rsidR="0022761D" w:rsidRPr="00E27964" w14:paraId="07576E2A" w14:textId="77777777" w:rsidTr="00F2307D">
        <w:trPr>
          <w:jc w:val="center"/>
        </w:trPr>
        <w:tc>
          <w:tcPr>
            <w:tcW w:w="1171" w:type="dxa"/>
            <w:vMerge w:val="restart"/>
            <w:tcBorders>
              <w:left w:val="single" w:sz="4" w:space="0" w:color="auto"/>
              <w:right w:val="single" w:sz="4" w:space="0" w:color="auto"/>
            </w:tcBorders>
            <w:shd w:val="clear" w:color="auto" w:fill="auto"/>
          </w:tcPr>
          <w:p w14:paraId="2A5820A6" w14:textId="77777777" w:rsidR="0022761D" w:rsidRPr="00E27964" w:rsidRDefault="0022761D" w:rsidP="00F2307D">
            <w:pPr>
              <w:pStyle w:val="TAL"/>
              <w:rPr>
                <w:lang w:eastAsia="zh-CN"/>
              </w:rPr>
            </w:pPr>
            <w:r w:rsidRPr="00E27964">
              <w:t>6.6.19.2</w:t>
            </w:r>
          </w:p>
        </w:tc>
        <w:tc>
          <w:tcPr>
            <w:tcW w:w="4521" w:type="dxa"/>
            <w:vMerge w:val="restart"/>
            <w:tcBorders>
              <w:left w:val="single" w:sz="4" w:space="0" w:color="auto"/>
              <w:right w:val="single" w:sz="4" w:space="0" w:color="auto"/>
            </w:tcBorders>
            <w:shd w:val="clear" w:color="auto" w:fill="auto"/>
          </w:tcPr>
          <w:p w14:paraId="11E95008" w14:textId="77777777" w:rsidR="0022761D" w:rsidRPr="00E27964" w:rsidRDefault="0022761D" w:rsidP="00F2307D">
            <w:pPr>
              <w:pStyle w:val="TAL"/>
              <w:rPr>
                <w:lang w:eastAsia="zh-CN"/>
              </w:rPr>
            </w:pPr>
            <w:r w:rsidRPr="00E27964">
              <w:t>NR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EB00093" w14:textId="77777777" w:rsidR="0022761D" w:rsidRPr="00E27964" w:rsidRDefault="0022761D" w:rsidP="00F2307D">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12CDB0" w14:textId="77777777" w:rsidR="0022761D" w:rsidRPr="00E27964" w:rsidRDefault="0022761D" w:rsidP="00F2307D">
            <w:pPr>
              <w:pStyle w:val="TAL"/>
              <w:rPr>
                <w:rFonts w:eastAsia="SimSun"/>
                <w:lang w:eastAsia="zh-CN"/>
              </w:rPr>
            </w:pPr>
            <w:r w:rsidRPr="00E27964">
              <w:rPr>
                <w:lang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9699AF3" w14:textId="77777777" w:rsidR="0022761D" w:rsidRPr="00E27964" w:rsidRDefault="0022761D" w:rsidP="00F2307D">
            <w:pPr>
              <w:pStyle w:val="TAL"/>
              <w:rPr>
                <w:lang w:eastAsia="zh-CN"/>
              </w:rPr>
            </w:pPr>
            <w:r w:rsidRPr="00E27964">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6A3717" w14:textId="77777777" w:rsidR="0022761D" w:rsidRPr="00E27964" w:rsidRDefault="0022761D" w:rsidP="00F2307D">
            <w:pPr>
              <w:pStyle w:val="TAL"/>
              <w:rPr>
                <w:rFonts w:eastAsia="SimSun"/>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D0585A" w14:textId="77777777" w:rsidR="0022761D" w:rsidRPr="00E27964" w:rsidRDefault="0022761D" w:rsidP="00F2307D">
            <w:pPr>
              <w:pStyle w:val="TAL"/>
              <w:rPr>
                <w:lang w:eastAsia="zh-CN"/>
              </w:rPr>
            </w:pPr>
            <w:r w:rsidRPr="00E27964">
              <w:rPr>
                <w:lang w:eastAsia="zh-CN"/>
              </w:rPr>
              <w:t>2Rx</w:t>
            </w:r>
          </w:p>
          <w:p w14:paraId="6FDA5D3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371618" w14:textId="77777777" w:rsidR="0022761D" w:rsidRPr="00E27964" w:rsidRDefault="0022761D" w:rsidP="00F2307D">
            <w:pPr>
              <w:pStyle w:val="TAL"/>
              <w:rPr>
                <w:lang w:eastAsia="zh-CN"/>
              </w:rPr>
            </w:pPr>
          </w:p>
        </w:tc>
      </w:tr>
      <w:tr w:rsidR="0022761D" w:rsidRPr="00E27964" w14:paraId="06D5124C" w14:textId="77777777" w:rsidTr="00F2307D">
        <w:trPr>
          <w:jc w:val="center"/>
        </w:trPr>
        <w:tc>
          <w:tcPr>
            <w:tcW w:w="1171" w:type="dxa"/>
            <w:vMerge/>
            <w:tcBorders>
              <w:left w:val="single" w:sz="4" w:space="0" w:color="auto"/>
              <w:bottom w:val="single" w:sz="4" w:space="0" w:color="auto"/>
              <w:right w:val="single" w:sz="4" w:space="0" w:color="auto"/>
            </w:tcBorders>
            <w:shd w:val="clear" w:color="auto" w:fill="auto"/>
          </w:tcPr>
          <w:p w14:paraId="4029F3C3" w14:textId="77777777" w:rsidR="0022761D" w:rsidRPr="00E27964" w:rsidRDefault="0022761D" w:rsidP="00F2307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47943A7" w14:textId="77777777" w:rsidR="0022761D" w:rsidRPr="00E27964" w:rsidRDefault="0022761D" w:rsidP="00F2307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B251FE7" w14:textId="77777777" w:rsidR="0022761D" w:rsidRPr="00E27964" w:rsidRDefault="0022761D" w:rsidP="00F2307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45D0A3" w14:textId="77777777" w:rsidR="0022761D" w:rsidRPr="00E27964" w:rsidRDefault="0022761D" w:rsidP="00F2307D">
            <w:pPr>
              <w:pStyle w:val="TAL"/>
              <w:rPr>
                <w:rFonts w:eastAsia="SimSun"/>
                <w:lang w:eastAsia="zh-CN"/>
              </w:rPr>
            </w:pPr>
            <w:r w:rsidRPr="00E27964">
              <w:rPr>
                <w:lang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61D063" w14:textId="77777777" w:rsidR="0022761D" w:rsidRPr="00E27964" w:rsidRDefault="0022761D" w:rsidP="00F2307D">
            <w:pPr>
              <w:pStyle w:val="TAL"/>
              <w:rPr>
                <w:lang w:eastAsia="zh-CN"/>
              </w:rPr>
            </w:pPr>
            <w:r w:rsidRPr="00E27964">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843144" w14:textId="77777777" w:rsidR="0022761D" w:rsidRPr="00E27964" w:rsidRDefault="0022761D" w:rsidP="00F2307D">
            <w:pPr>
              <w:pStyle w:val="TAL"/>
              <w:rPr>
                <w:rFonts w:eastAsia="SimSun"/>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62EC99" w14:textId="77777777" w:rsidR="0022761D" w:rsidRPr="00E27964" w:rsidRDefault="0022761D" w:rsidP="00F2307D">
            <w:pPr>
              <w:pStyle w:val="TAL"/>
              <w:rPr>
                <w:lang w:eastAsia="zh-CN"/>
              </w:rPr>
            </w:pPr>
            <w:r w:rsidRPr="00E27964">
              <w:rPr>
                <w:lang w:eastAsia="zh-CN"/>
              </w:rPr>
              <w:t>2Rx</w:t>
            </w:r>
          </w:p>
          <w:p w14:paraId="3A1B7CD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90A349" w14:textId="77777777" w:rsidR="0022761D" w:rsidRPr="00E27964" w:rsidRDefault="0022761D" w:rsidP="00F2307D">
            <w:pPr>
              <w:pStyle w:val="TAL"/>
              <w:rPr>
                <w:lang w:eastAsia="zh-CN"/>
              </w:rPr>
            </w:pPr>
          </w:p>
        </w:tc>
      </w:tr>
      <w:tr w:rsidR="0022761D" w:rsidRPr="00E27964" w14:paraId="083FC0F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72B9ADE" w14:textId="77777777" w:rsidR="0022761D" w:rsidRPr="00E27964" w:rsidRDefault="0022761D" w:rsidP="00F2307D">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EE10567" w14:textId="77777777" w:rsidR="0022761D" w:rsidRPr="00E27964" w:rsidRDefault="0022761D" w:rsidP="00F2307D">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998F039" w14:textId="77777777" w:rsidR="0022761D" w:rsidRPr="00E27964" w:rsidRDefault="0022761D" w:rsidP="00F2307D">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449033" w14:textId="77777777" w:rsidR="0022761D" w:rsidRPr="00E27964" w:rsidRDefault="0022761D" w:rsidP="00F2307D">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5CD808" w14:textId="77777777" w:rsidR="0022761D" w:rsidRPr="00E27964" w:rsidRDefault="0022761D" w:rsidP="00F2307D">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D88D24"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AB5693" w14:textId="77777777" w:rsidR="0022761D" w:rsidRPr="00E27964" w:rsidRDefault="0022761D" w:rsidP="00F2307D">
            <w:pPr>
              <w:pStyle w:val="TAL"/>
              <w:rPr>
                <w:lang w:eastAsia="zh-CN"/>
              </w:rPr>
            </w:pPr>
            <w:r w:rsidRPr="00E27964">
              <w:rPr>
                <w:lang w:eastAsia="zh-CN"/>
              </w:rPr>
              <w:t>2Rx</w:t>
            </w:r>
          </w:p>
          <w:p w14:paraId="12251D9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ED220B" w14:textId="77777777" w:rsidR="0022761D" w:rsidRPr="00E27964" w:rsidRDefault="0022761D" w:rsidP="00F2307D">
            <w:pPr>
              <w:pStyle w:val="TAL"/>
              <w:rPr>
                <w:lang w:eastAsia="zh-CN"/>
              </w:rPr>
            </w:pPr>
          </w:p>
        </w:tc>
      </w:tr>
      <w:tr w:rsidR="0022761D" w:rsidRPr="00E27964" w14:paraId="5512579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DA635A" w14:textId="77777777" w:rsidR="0022761D" w:rsidRPr="00E27964" w:rsidRDefault="0022761D" w:rsidP="00F2307D">
            <w:pPr>
              <w:pStyle w:val="TAL"/>
              <w:rPr>
                <w:lang w:eastAsia="zh-CN"/>
              </w:rPr>
            </w:pPr>
            <w:r w:rsidRPr="00E27964">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224033" w14:textId="77777777" w:rsidR="0022761D" w:rsidRPr="00E27964" w:rsidRDefault="0022761D" w:rsidP="00F2307D">
            <w:pPr>
              <w:pStyle w:val="TAL"/>
              <w:rPr>
                <w:lang w:eastAsia="zh-CN"/>
              </w:rPr>
            </w:pPr>
            <w:r w:rsidRPr="00E27964">
              <w:t xml:space="preserve">NR SA FR1 Event triggered reporting on SCC with deactivated </w:t>
            </w:r>
            <w:proofErr w:type="spellStart"/>
            <w:r w:rsidRPr="00E27964">
              <w:t>SCell</w:t>
            </w:r>
            <w:proofErr w:type="spellEnd"/>
            <w:r w:rsidRPr="00E27964">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05A976" w14:textId="77777777" w:rsidR="0022761D" w:rsidRPr="00E27964" w:rsidRDefault="0022761D" w:rsidP="00F2307D">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2F1E7" w14:textId="77777777" w:rsidR="0022761D" w:rsidRPr="00E27964" w:rsidRDefault="0022761D" w:rsidP="00F2307D">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47032E" w14:textId="77777777" w:rsidR="0022761D" w:rsidRPr="00E27964" w:rsidRDefault="0022761D" w:rsidP="00F2307D">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51FADD"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411D37E" w14:textId="77777777" w:rsidR="0022761D" w:rsidRPr="00E27964" w:rsidRDefault="0022761D" w:rsidP="00F2307D">
            <w:pPr>
              <w:pStyle w:val="TAL"/>
              <w:rPr>
                <w:lang w:eastAsia="zh-CN"/>
              </w:rPr>
            </w:pPr>
            <w:r w:rsidRPr="00E27964">
              <w:rPr>
                <w:lang w:eastAsia="zh-CN"/>
              </w:rPr>
              <w:t>2Rx</w:t>
            </w:r>
          </w:p>
          <w:p w14:paraId="0AEB4F22"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479456" w14:textId="77777777" w:rsidR="0022761D" w:rsidRPr="00E27964" w:rsidRDefault="0022761D" w:rsidP="00F2307D">
            <w:pPr>
              <w:pStyle w:val="TAL"/>
              <w:rPr>
                <w:lang w:eastAsia="zh-CN"/>
              </w:rPr>
            </w:pPr>
          </w:p>
        </w:tc>
      </w:tr>
      <w:tr w:rsidR="0022761D" w:rsidRPr="00E27964" w14:paraId="6F91C58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65BF3" w14:textId="77777777" w:rsidR="0022761D" w:rsidRPr="00E27964" w:rsidRDefault="0022761D" w:rsidP="00F2307D">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24E52" w14:textId="77777777" w:rsidR="0022761D" w:rsidRPr="00E27964" w:rsidRDefault="0022761D" w:rsidP="00F2307D">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37FD9" w14:textId="77777777" w:rsidR="0022761D" w:rsidRPr="00E27964" w:rsidRDefault="0022761D" w:rsidP="00F2307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C7C6E" w14:textId="77777777" w:rsidR="0022761D" w:rsidRPr="00E27964" w:rsidRDefault="0022761D" w:rsidP="00F2307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E3E36" w14:textId="77777777" w:rsidR="0022761D" w:rsidRPr="00E27964" w:rsidRDefault="0022761D" w:rsidP="00F2307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56492"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035C4"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B7C71" w14:textId="77777777" w:rsidR="0022761D" w:rsidRPr="00E27964" w:rsidRDefault="0022761D" w:rsidP="00F2307D">
            <w:pPr>
              <w:pStyle w:val="TAL"/>
              <w:rPr>
                <w:lang w:eastAsia="zh-CN"/>
              </w:rPr>
            </w:pPr>
          </w:p>
        </w:tc>
      </w:tr>
      <w:tr w:rsidR="0022761D" w:rsidRPr="00E27964" w14:paraId="7180BF0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653BB03" w14:textId="77777777" w:rsidR="0022761D" w:rsidRPr="00E27964" w:rsidRDefault="0022761D" w:rsidP="00F2307D">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53A3C62" w14:textId="77777777" w:rsidR="0022761D" w:rsidRPr="00E27964" w:rsidRDefault="0022761D" w:rsidP="00F2307D">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62B2A5B" w14:textId="77777777" w:rsidR="0022761D" w:rsidRPr="00E27964" w:rsidRDefault="0022761D" w:rsidP="00F2307D">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104CC15" w14:textId="77777777" w:rsidR="0022761D" w:rsidRPr="00E27964" w:rsidRDefault="0022761D" w:rsidP="00F2307D">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6016388A"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F83EA29"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BB138B" w14:textId="77777777" w:rsidR="0022761D" w:rsidRPr="00E27964" w:rsidRDefault="0022761D" w:rsidP="00F2307D">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DE97D82" w14:textId="77777777" w:rsidR="0022761D" w:rsidRPr="00E27964" w:rsidRDefault="0022761D" w:rsidP="00F2307D">
            <w:pPr>
              <w:pStyle w:val="TAL"/>
              <w:rPr>
                <w:lang w:eastAsia="zh-CN"/>
              </w:rPr>
            </w:pPr>
          </w:p>
        </w:tc>
      </w:tr>
      <w:tr w:rsidR="0022761D" w:rsidRPr="00E27964" w14:paraId="23A0EA1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DC22A" w14:textId="77777777" w:rsidR="0022761D" w:rsidRPr="00E27964" w:rsidRDefault="0022761D" w:rsidP="00F2307D">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EB5E0" w14:textId="77777777" w:rsidR="0022761D" w:rsidRPr="00E27964" w:rsidRDefault="0022761D" w:rsidP="00F2307D">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2C84" w14:textId="77777777" w:rsidR="0022761D" w:rsidRPr="00E27964" w:rsidRDefault="0022761D" w:rsidP="00F2307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C8B23" w14:textId="77777777" w:rsidR="0022761D" w:rsidRPr="00E27964" w:rsidRDefault="0022761D" w:rsidP="00F2307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2869F" w14:textId="77777777" w:rsidR="0022761D" w:rsidRPr="00E27964" w:rsidRDefault="0022761D" w:rsidP="00F2307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3517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9E614"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C53A0" w14:textId="77777777" w:rsidR="0022761D" w:rsidRPr="00E27964" w:rsidRDefault="0022761D" w:rsidP="00F2307D">
            <w:pPr>
              <w:pStyle w:val="TAL"/>
              <w:rPr>
                <w:lang w:eastAsia="zh-CN"/>
              </w:rPr>
            </w:pPr>
          </w:p>
        </w:tc>
      </w:tr>
      <w:tr w:rsidR="0022761D" w:rsidRPr="00E27964" w14:paraId="256CB03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F41E480" w14:textId="77777777" w:rsidR="0022761D" w:rsidRPr="00E27964" w:rsidRDefault="0022761D" w:rsidP="00F2307D">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DE7E268" w14:textId="77777777" w:rsidR="0022761D" w:rsidRPr="00E27964" w:rsidRDefault="0022761D" w:rsidP="00F2307D">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53E59CCD" w14:textId="77777777" w:rsidR="0022761D" w:rsidRPr="00E27964" w:rsidRDefault="0022761D" w:rsidP="00F2307D">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ABD4954" w14:textId="77777777" w:rsidR="0022761D" w:rsidRPr="00E27964" w:rsidRDefault="0022761D" w:rsidP="00F2307D">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B2E1B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7B8A579C" w14:textId="77777777" w:rsidR="0022761D" w:rsidRPr="00E27964" w:rsidRDefault="0022761D" w:rsidP="00F2307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5000F9" w14:textId="77777777" w:rsidR="0022761D" w:rsidRPr="00E27964" w:rsidRDefault="0022761D" w:rsidP="00F2307D">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69420953" w14:textId="77777777" w:rsidR="0022761D" w:rsidRPr="00E27964" w:rsidRDefault="0022761D" w:rsidP="00F2307D">
            <w:pPr>
              <w:pStyle w:val="TAL"/>
              <w:rPr>
                <w:lang w:eastAsia="zh-CN"/>
              </w:rPr>
            </w:pPr>
          </w:p>
        </w:tc>
      </w:tr>
      <w:tr w:rsidR="0022761D" w:rsidRPr="00E27964" w14:paraId="263CC9D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AFDEA7" w14:textId="77777777" w:rsidR="0022761D" w:rsidRPr="00E27964" w:rsidRDefault="0022761D" w:rsidP="00F2307D">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FD95DE" w14:textId="77777777" w:rsidR="0022761D" w:rsidRPr="00E27964" w:rsidRDefault="0022761D" w:rsidP="00F2307D">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6B4063"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91EE89"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78A5B5"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79E37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89E2D"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922E7" w14:textId="77777777" w:rsidR="0022761D" w:rsidRPr="00E27964" w:rsidRDefault="0022761D" w:rsidP="00F2307D">
            <w:pPr>
              <w:pStyle w:val="TAL"/>
              <w:rPr>
                <w:b/>
                <w:lang w:eastAsia="zh-CN"/>
              </w:rPr>
            </w:pPr>
          </w:p>
        </w:tc>
      </w:tr>
      <w:tr w:rsidR="0022761D" w:rsidRPr="00E27964" w14:paraId="243505C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71EDC" w14:textId="77777777" w:rsidR="0022761D" w:rsidRPr="00E27964" w:rsidRDefault="0022761D" w:rsidP="00F2307D">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079FC8" w14:textId="77777777" w:rsidR="0022761D" w:rsidRPr="00E27964" w:rsidRDefault="0022761D" w:rsidP="00F2307D">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89AEE6"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076EF7"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38E986"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393D1"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2AA67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413904" w14:textId="77777777" w:rsidR="0022761D" w:rsidRPr="00E27964" w:rsidRDefault="0022761D" w:rsidP="00F2307D">
            <w:pPr>
              <w:pStyle w:val="TAL"/>
              <w:rPr>
                <w:b/>
                <w:lang w:eastAsia="zh-CN"/>
              </w:rPr>
            </w:pPr>
          </w:p>
        </w:tc>
      </w:tr>
      <w:tr w:rsidR="0022761D" w:rsidRPr="00E27964" w14:paraId="3655FEEE"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A728A" w14:textId="77777777" w:rsidR="0022761D" w:rsidRPr="00E27964" w:rsidRDefault="0022761D" w:rsidP="00F2307D">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8DF29" w14:textId="77777777" w:rsidR="0022761D" w:rsidRPr="00E27964" w:rsidRDefault="0022761D" w:rsidP="00F2307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162F97"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2C8BE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FFBA70"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A04A41"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4D8B4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E54A08" w14:textId="77777777" w:rsidR="0022761D" w:rsidRPr="00E27964" w:rsidRDefault="0022761D" w:rsidP="00F2307D">
            <w:pPr>
              <w:pStyle w:val="TAL"/>
              <w:rPr>
                <w:b/>
                <w:lang w:eastAsia="zh-CN"/>
              </w:rPr>
            </w:pPr>
          </w:p>
        </w:tc>
      </w:tr>
      <w:tr w:rsidR="0022761D" w:rsidRPr="00E27964" w14:paraId="153C9D8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C21CB20" w14:textId="77777777" w:rsidR="0022761D" w:rsidRPr="00E27964" w:rsidRDefault="0022761D" w:rsidP="00F2307D">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77A5C39" w14:textId="77777777" w:rsidR="0022761D" w:rsidRPr="00E27964" w:rsidRDefault="0022761D" w:rsidP="00F2307D">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30C922"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A0C956"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58B39F" w14:textId="77777777" w:rsidR="0022761D" w:rsidRPr="00E27964" w:rsidRDefault="0022761D" w:rsidP="00F2307D">
            <w:pPr>
              <w:pStyle w:val="TAL"/>
              <w:rPr>
                <w:lang w:eastAsia="zh-CN"/>
              </w:rPr>
            </w:pPr>
            <w:bookmarkStart w:id="29"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29"/>
          </w:p>
        </w:tc>
        <w:tc>
          <w:tcPr>
            <w:tcW w:w="2078" w:type="dxa"/>
            <w:tcBorders>
              <w:top w:val="single" w:sz="4" w:space="0" w:color="auto"/>
              <w:left w:val="single" w:sz="4" w:space="0" w:color="auto"/>
              <w:bottom w:val="single" w:sz="4" w:space="0" w:color="auto"/>
              <w:right w:val="single" w:sz="4" w:space="0" w:color="auto"/>
            </w:tcBorders>
          </w:tcPr>
          <w:p w14:paraId="62EFAA42" w14:textId="77777777" w:rsidR="0022761D" w:rsidRPr="00E27964" w:rsidRDefault="0022761D" w:rsidP="00F2307D">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639B77" w14:textId="77777777" w:rsidR="0022761D" w:rsidRPr="00E27964" w:rsidRDefault="0022761D" w:rsidP="00F2307D">
            <w:pPr>
              <w:pStyle w:val="TAL"/>
              <w:rPr>
                <w:lang w:eastAsia="zh-CN"/>
              </w:rPr>
            </w:pPr>
            <w:r w:rsidRPr="00E27964">
              <w:rPr>
                <w:lang w:eastAsia="zh-CN"/>
              </w:rPr>
              <w:t>2Rx</w:t>
            </w:r>
          </w:p>
          <w:p w14:paraId="4B4FF6E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BED6A0" w14:textId="77777777" w:rsidR="0022761D" w:rsidRPr="00E27964" w:rsidRDefault="0022761D" w:rsidP="00F2307D">
            <w:pPr>
              <w:pStyle w:val="TAL"/>
              <w:rPr>
                <w:lang w:eastAsia="zh-CN"/>
              </w:rPr>
            </w:pPr>
          </w:p>
        </w:tc>
      </w:tr>
      <w:tr w:rsidR="0022761D" w:rsidRPr="00E27964" w14:paraId="29FA6C0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1732E7C" w14:textId="77777777" w:rsidR="0022761D" w:rsidRPr="00E27964" w:rsidRDefault="0022761D" w:rsidP="00F2307D">
            <w:pPr>
              <w:pStyle w:val="TAL"/>
            </w:pPr>
            <w:r w:rsidRPr="00E27964">
              <w:rPr>
                <w:lang w:eastAsia="zh-CN"/>
              </w:rPr>
              <w:lastRenderedPageBreak/>
              <w:t>6.7.1.1.2</w:t>
            </w:r>
          </w:p>
        </w:tc>
        <w:tc>
          <w:tcPr>
            <w:tcW w:w="4521" w:type="dxa"/>
            <w:tcBorders>
              <w:top w:val="single" w:sz="4" w:space="0" w:color="auto"/>
              <w:left w:val="single" w:sz="4" w:space="0" w:color="auto"/>
              <w:bottom w:val="single" w:sz="4" w:space="0" w:color="auto"/>
              <w:right w:val="single" w:sz="4" w:space="0" w:color="auto"/>
            </w:tcBorders>
            <w:hideMark/>
          </w:tcPr>
          <w:p w14:paraId="4ACB35F8" w14:textId="77777777" w:rsidR="0022761D" w:rsidRPr="00E27964" w:rsidRDefault="0022761D" w:rsidP="00F2307D">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E24CA6"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3692D"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06BA56"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277107" w14:textId="77777777" w:rsidR="0022761D" w:rsidRPr="00E27964" w:rsidRDefault="0022761D" w:rsidP="00F2307D">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27CFB7" w14:textId="77777777" w:rsidR="0022761D" w:rsidRPr="00E27964" w:rsidRDefault="0022761D" w:rsidP="00F2307D">
            <w:pPr>
              <w:pStyle w:val="TAL"/>
              <w:rPr>
                <w:lang w:eastAsia="zh-CN"/>
              </w:rPr>
            </w:pPr>
            <w:r w:rsidRPr="00E27964">
              <w:rPr>
                <w:lang w:eastAsia="zh-CN"/>
              </w:rPr>
              <w:t>2Rx</w:t>
            </w:r>
          </w:p>
          <w:p w14:paraId="375885D5"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131ADD" w14:textId="77777777" w:rsidR="0022761D" w:rsidRPr="00E27964" w:rsidRDefault="0022761D" w:rsidP="00F2307D">
            <w:pPr>
              <w:pStyle w:val="TAL"/>
              <w:rPr>
                <w:lang w:eastAsia="zh-CN"/>
              </w:rPr>
            </w:pPr>
          </w:p>
        </w:tc>
      </w:tr>
      <w:tr w:rsidR="0022761D" w:rsidRPr="00E27964" w14:paraId="00CAF1F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DFC11" w14:textId="77777777" w:rsidR="0022761D" w:rsidRPr="00E27964" w:rsidRDefault="0022761D" w:rsidP="00F2307D">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8BD744" w14:textId="77777777" w:rsidR="0022761D" w:rsidRPr="00E27964" w:rsidRDefault="0022761D" w:rsidP="00F2307D">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CE234C" w14:textId="77777777" w:rsidR="0022761D" w:rsidRPr="00E27964" w:rsidRDefault="0022761D" w:rsidP="00F2307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2CDB0D"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DC3D4A"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28293B"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C2A54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4AB33D" w14:textId="77777777" w:rsidR="0022761D" w:rsidRPr="00E27964" w:rsidRDefault="0022761D" w:rsidP="00F2307D">
            <w:pPr>
              <w:pStyle w:val="TAL"/>
              <w:rPr>
                <w:b/>
                <w:lang w:eastAsia="zh-CN"/>
              </w:rPr>
            </w:pPr>
          </w:p>
        </w:tc>
      </w:tr>
      <w:tr w:rsidR="0022761D" w:rsidRPr="00E27964" w14:paraId="0DD412B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4B18386" w14:textId="77777777" w:rsidR="0022761D" w:rsidRPr="00E27964" w:rsidRDefault="0022761D" w:rsidP="00F2307D">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90F69A6" w14:textId="77777777" w:rsidR="0022761D" w:rsidRPr="00E27964" w:rsidRDefault="0022761D" w:rsidP="00F2307D">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54CC98"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39C21F"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D8C16E"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816C35" w14:textId="77777777" w:rsidR="0022761D" w:rsidRPr="00E27964" w:rsidRDefault="0022761D" w:rsidP="00F2307D">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211687" w14:textId="77777777" w:rsidR="0022761D" w:rsidRPr="00E27964" w:rsidRDefault="0022761D" w:rsidP="00F2307D">
            <w:pPr>
              <w:pStyle w:val="TAL"/>
              <w:rPr>
                <w:lang w:eastAsia="zh-CN"/>
              </w:rPr>
            </w:pPr>
            <w:r w:rsidRPr="00E27964">
              <w:rPr>
                <w:lang w:eastAsia="zh-CN"/>
              </w:rPr>
              <w:t>2Rx</w:t>
            </w:r>
          </w:p>
          <w:p w14:paraId="136A1AD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93EC10" w14:textId="77777777" w:rsidR="0022761D" w:rsidRPr="00E27964" w:rsidRDefault="0022761D" w:rsidP="00F2307D">
            <w:pPr>
              <w:pStyle w:val="TAL"/>
              <w:rPr>
                <w:lang w:eastAsia="zh-CN"/>
              </w:rPr>
            </w:pPr>
          </w:p>
        </w:tc>
      </w:tr>
      <w:tr w:rsidR="0022761D" w:rsidRPr="00E27964" w14:paraId="7ECA602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BDF5F83" w14:textId="77777777" w:rsidR="0022761D" w:rsidRPr="00E27964" w:rsidRDefault="0022761D" w:rsidP="00F2307D">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635FD451" w14:textId="77777777" w:rsidR="0022761D" w:rsidRPr="00E27964" w:rsidRDefault="0022761D" w:rsidP="00F2307D">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611C50"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8810B1" w14:textId="77777777" w:rsidR="0022761D" w:rsidRPr="00E27964" w:rsidRDefault="0022761D" w:rsidP="00F2307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F511DE"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BB5B00" w14:textId="77777777" w:rsidR="0022761D" w:rsidRPr="00E27964" w:rsidRDefault="0022761D" w:rsidP="00F2307D">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9ED150" w14:textId="77777777" w:rsidR="0022761D" w:rsidRPr="00E27964" w:rsidRDefault="0022761D" w:rsidP="00F2307D">
            <w:pPr>
              <w:pStyle w:val="TAL"/>
              <w:rPr>
                <w:lang w:eastAsia="zh-CN"/>
              </w:rPr>
            </w:pPr>
            <w:r w:rsidRPr="00E27964">
              <w:rPr>
                <w:lang w:eastAsia="zh-CN"/>
              </w:rPr>
              <w:t>2Rx</w:t>
            </w:r>
          </w:p>
          <w:p w14:paraId="05D0BA6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8B3704" w14:textId="77777777" w:rsidR="0022761D" w:rsidRPr="00E27964" w:rsidRDefault="0022761D" w:rsidP="00F2307D">
            <w:pPr>
              <w:pStyle w:val="TAL"/>
              <w:rPr>
                <w:lang w:eastAsia="zh-CN"/>
              </w:rPr>
            </w:pPr>
          </w:p>
        </w:tc>
      </w:tr>
      <w:tr w:rsidR="0022761D" w:rsidRPr="00E27964" w14:paraId="25E3198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D6BD5D" w14:textId="77777777" w:rsidR="0022761D" w:rsidRPr="00E27964" w:rsidRDefault="0022761D" w:rsidP="00F2307D">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2B5780" w14:textId="77777777" w:rsidR="0022761D" w:rsidRPr="00E27964" w:rsidRDefault="0022761D" w:rsidP="00F2307D">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C8A49C" w14:textId="77777777" w:rsidR="0022761D" w:rsidRPr="00E27964" w:rsidRDefault="0022761D" w:rsidP="00F2307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FF015" w14:textId="77777777" w:rsidR="0022761D" w:rsidRPr="00E27964" w:rsidRDefault="0022761D" w:rsidP="00F2307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8A0F65" w14:textId="77777777" w:rsidR="0022761D" w:rsidRPr="00E27964" w:rsidRDefault="0022761D" w:rsidP="00F2307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7D979E"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2E610A"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D91E6" w14:textId="77777777" w:rsidR="0022761D" w:rsidRPr="00E27964" w:rsidRDefault="0022761D" w:rsidP="00F2307D">
            <w:pPr>
              <w:pStyle w:val="TAL"/>
              <w:rPr>
                <w:b/>
                <w:lang w:eastAsia="zh-CN"/>
              </w:rPr>
            </w:pPr>
          </w:p>
        </w:tc>
      </w:tr>
      <w:tr w:rsidR="0022761D" w:rsidRPr="00E27964" w14:paraId="427AEA3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1456CB8D" w14:textId="77777777" w:rsidR="0022761D" w:rsidRPr="00E27964" w:rsidRDefault="0022761D" w:rsidP="00F2307D">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0CB9798" w14:textId="77777777" w:rsidR="0022761D" w:rsidRPr="00E27964" w:rsidRDefault="0022761D" w:rsidP="00F2307D">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384F9" w14:textId="77777777" w:rsidR="0022761D" w:rsidRPr="00E27964" w:rsidRDefault="0022761D" w:rsidP="00F2307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912DBB" w14:textId="77777777" w:rsidR="0022761D" w:rsidRPr="00E27964" w:rsidRDefault="0022761D" w:rsidP="00F2307D">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9440B8"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8387E4" w14:textId="77777777" w:rsidR="0022761D" w:rsidRPr="00E27964" w:rsidRDefault="0022761D" w:rsidP="00F2307D">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0126BE" w14:textId="77777777" w:rsidR="0022761D" w:rsidRPr="00E27964" w:rsidRDefault="0022761D" w:rsidP="00F2307D">
            <w:pPr>
              <w:pStyle w:val="TAL"/>
              <w:rPr>
                <w:lang w:eastAsia="zh-CN"/>
              </w:rPr>
            </w:pPr>
            <w:r w:rsidRPr="00E27964">
              <w:rPr>
                <w:lang w:eastAsia="zh-CN"/>
              </w:rPr>
              <w:t>2Rx</w:t>
            </w:r>
          </w:p>
          <w:p w14:paraId="6B383D0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A5F67" w14:textId="77777777" w:rsidR="0022761D" w:rsidRPr="00E27964" w:rsidRDefault="0022761D" w:rsidP="00F2307D">
            <w:pPr>
              <w:pStyle w:val="TAL"/>
              <w:rPr>
                <w:lang w:eastAsia="zh-CN"/>
              </w:rPr>
            </w:pPr>
          </w:p>
        </w:tc>
      </w:tr>
      <w:tr w:rsidR="0022761D" w:rsidRPr="00E27964" w14:paraId="661E0838"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0789DEC" w14:textId="77777777" w:rsidR="0022761D" w:rsidRPr="00E27964" w:rsidRDefault="0022761D" w:rsidP="00F2307D">
            <w:pPr>
              <w:pStyle w:val="TAL"/>
            </w:pPr>
            <w:r w:rsidRPr="00E279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E4F1AF6" w14:textId="77777777" w:rsidR="0022761D" w:rsidRPr="00E27964" w:rsidRDefault="0022761D" w:rsidP="00F2307D">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CA1A00" w14:textId="77777777" w:rsidR="0022761D" w:rsidRPr="00E27964" w:rsidRDefault="0022761D" w:rsidP="00F2307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542DAF" w14:textId="77777777" w:rsidR="0022761D" w:rsidRPr="00E27964" w:rsidRDefault="0022761D" w:rsidP="00F2307D">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694CD5"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B556B2" w14:textId="77777777" w:rsidR="0022761D" w:rsidRPr="00E27964" w:rsidRDefault="0022761D" w:rsidP="00F2307D">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CBAC26" w14:textId="77777777" w:rsidR="0022761D" w:rsidRPr="00E27964" w:rsidRDefault="0022761D" w:rsidP="00F2307D">
            <w:pPr>
              <w:pStyle w:val="TAL"/>
              <w:rPr>
                <w:lang w:eastAsia="zh-CN"/>
              </w:rPr>
            </w:pPr>
            <w:r w:rsidRPr="00E27964">
              <w:rPr>
                <w:lang w:eastAsia="zh-CN"/>
              </w:rPr>
              <w:t>2Rx</w:t>
            </w:r>
          </w:p>
          <w:p w14:paraId="68982490"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BFA4B2" w14:textId="77777777" w:rsidR="0022761D" w:rsidRPr="00E27964" w:rsidRDefault="0022761D" w:rsidP="00F2307D">
            <w:pPr>
              <w:pStyle w:val="TAL"/>
              <w:rPr>
                <w:lang w:eastAsia="zh-CN"/>
              </w:rPr>
            </w:pPr>
          </w:p>
        </w:tc>
      </w:tr>
      <w:tr w:rsidR="0022761D" w:rsidRPr="00E27964" w14:paraId="760D75F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92E3818" w14:textId="77777777" w:rsidR="0022761D" w:rsidRPr="00E27964" w:rsidRDefault="0022761D" w:rsidP="00F2307D">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D2AABD6" w14:textId="77777777" w:rsidR="0022761D" w:rsidRPr="00E27964" w:rsidRDefault="0022761D" w:rsidP="00F2307D">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0F16A6"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E492FA" w14:textId="77777777" w:rsidR="0022761D" w:rsidRPr="00E27964" w:rsidRDefault="0022761D" w:rsidP="00F2307D">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E77542"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B8A494E" w14:textId="77777777" w:rsidR="0022761D" w:rsidRPr="00E27964" w:rsidRDefault="0022761D" w:rsidP="00F2307D">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2B177D" w14:textId="77777777" w:rsidR="0022761D" w:rsidRPr="00E27964" w:rsidRDefault="0022761D" w:rsidP="00F2307D">
            <w:pPr>
              <w:pStyle w:val="TAL"/>
              <w:rPr>
                <w:lang w:eastAsia="zh-CN"/>
              </w:rPr>
            </w:pPr>
            <w:r w:rsidRPr="00E27964">
              <w:rPr>
                <w:lang w:eastAsia="zh-CN"/>
              </w:rPr>
              <w:t>2Rx</w:t>
            </w:r>
          </w:p>
          <w:p w14:paraId="073114A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29A13" w14:textId="77777777" w:rsidR="0022761D" w:rsidRPr="00E27964" w:rsidRDefault="0022761D" w:rsidP="00F2307D">
            <w:pPr>
              <w:pStyle w:val="TAL"/>
              <w:rPr>
                <w:lang w:eastAsia="zh-CN"/>
              </w:rPr>
            </w:pPr>
          </w:p>
        </w:tc>
      </w:tr>
      <w:tr w:rsidR="0022761D" w:rsidRPr="00E27964" w14:paraId="6A565D9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742F64" w14:textId="77777777" w:rsidR="0022761D" w:rsidRPr="00E27964" w:rsidRDefault="0022761D" w:rsidP="00F2307D">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4B1BD1" w14:textId="77777777" w:rsidR="0022761D" w:rsidRPr="00E27964" w:rsidRDefault="0022761D" w:rsidP="00F2307D">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7710F1"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D1DCAB"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0B7458"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7B4749"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6A83E7"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52FA3A" w14:textId="77777777" w:rsidR="0022761D" w:rsidRPr="00E27964" w:rsidRDefault="0022761D" w:rsidP="00F2307D">
            <w:pPr>
              <w:pStyle w:val="TAL"/>
              <w:rPr>
                <w:b/>
                <w:lang w:eastAsia="zh-CN"/>
              </w:rPr>
            </w:pPr>
          </w:p>
        </w:tc>
      </w:tr>
      <w:tr w:rsidR="0022761D" w:rsidRPr="00E27964" w14:paraId="754EA331"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0E510728" w14:textId="77777777" w:rsidR="0022761D" w:rsidRPr="00E27964" w:rsidRDefault="0022761D" w:rsidP="00F2307D">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58C3DD5" w14:textId="77777777" w:rsidR="0022761D" w:rsidRPr="00E27964" w:rsidRDefault="0022761D" w:rsidP="00F2307D">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2CE5FB"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7F7A3E" w14:textId="77777777" w:rsidR="0022761D" w:rsidRPr="00E27964" w:rsidRDefault="0022761D" w:rsidP="00F2307D">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6816EE0"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E873AC6" w14:textId="77777777" w:rsidR="0022761D" w:rsidRPr="00E27964" w:rsidRDefault="0022761D" w:rsidP="00F2307D">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E6AF00" w14:textId="77777777" w:rsidR="0022761D" w:rsidRPr="00E27964" w:rsidRDefault="0022761D" w:rsidP="00F2307D">
            <w:pPr>
              <w:pStyle w:val="TAL"/>
              <w:rPr>
                <w:lang w:eastAsia="zh-CN"/>
              </w:rPr>
            </w:pPr>
            <w:r w:rsidRPr="00E27964">
              <w:rPr>
                <w:lang w:eastAsia="zh-CN"/>
              </w:rPr>
              <w:t>2Rx</w:t>
            </w:r>
          </w:p>
          <w:p w14:paraId="40D44A39"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304187" w14:textId="77777777" w:rsidR="0022761D" w:rsidRPr="00E27964" w:rsidRDefault="0022761D" w:rsidP="00F2307D">
            <w:pPr>
              <w:pStyle w:val="TAL"/>
              <w:rPr>
                <w:lang w:eastAsia="zh-CN"/>
              </w:rPr>
            </w:pPr>
          </w:p>
        </w:tc>
      </w:tr>
      <w:tr w:rsidR="0022761D" w:rsidRPr="00E27964" w14:paraId="06604CC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64D7961F" w14:textId="77777777" w:rsidR="0022761D" w:rsidRPr="00E27964" w:rsidRDefault="0022761D" w:rsidP="00F2307D">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DA6FEE6" w14:textId="77777777" w:rsidR="0022761D" w:rsidRPr="00E27964" w:rsidRDefault="0022761D" w:rsidP="00F2307D">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8D9D03" w14:textId="77777777" w:rsidR="0022761D" w:rsidRPr="00E27964" w:rsidRDefault="0022761D" w:rsidP="00F2307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CD65AA" w14:textId="77777777" w:rsidR="0022761D" w:rsidRPr="00E27964" w:rsidRDefault="0022761D" w:rsidP="00F2307D">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3C201FA"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4D297C7" w14:textId="77777777" w:rsidR="0022761D" w:rsidRPr="00E27964" w:rsidRDefault="0022761D" w:rsidP="00F2307D">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5A3D3" w14:textId="77777777" w:rsidR="0022761D" w:rsidRPr="00E27964" w:rsidRDefault="0022761D" w:rsidP="00F2307D">
            <w:pPr>
              <w:pStyle w:val="TAL"/>
              <w:rPr>
                <w:lang w:eastAsia="zh-CN"/>
              </w:rPr>
            </w:pPr>
            <w:r w:rsidRPr="00E27964">
              <w:rPr>
                <w:lang w:eastAsia="zh-CN"/>
              </w:rPr>
              <w:t>2Rx</w:t>
            </w:r>
          </w:p>
          <w:p w14:paraId="1F3AE37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62CC5" w14:textId="77777777" w:rsidR="0022761D" w:rsidRPr="00E27964" w:rsidRDefault="0022761D" w:rsidP="00F2307D">
            <w:pPr>
              <w:pStyle w:val="TAL"/>
              <w:rPr>
                <w:lang w:eastAsia="zh-CN"/>
              </w:rPr>
            </w:pPr>
          </w:p>
        </w:tc>
      </w:tr>
      <w:tr w:rsidR="0022761D" w:rsidRPr="00E27964" w14:paraId="39308BAA"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76EEFAC" w14:textId="77777777" w:rsidR="0022761D" w:rsidRPr="00E27964" w:rsidRDefault="0022761D" w:rsidP="00F2307D">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5ED70DA" w14:textId="77777777" w:rsidR="0022761D" w:rsidRPr="00E27964" w:rsidRDefault="0022761D" w:rsidP="00F2307D">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0F2D17"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41B9A6" w14:textId="77777777" w:rsidR="0022761D" w:rsidRPr="00E27964" w:rsidRDefault="0022761D" w:rsidP="00F2307D">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A7BFD87"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1BA175C" w14:textId="77777777" w:rsidR="0022761D" w:rsidRPr="00E27964" w:rsidRDefault="0022761D" w:rsidP="00F2307D">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1EECCD" w14:textId="77777777" w:rsidR="0022761D" w:rsidRPr="00E27964" w:rsidRDefault="0022761D" w:rsidP="00F2307D">
            <w:pPr>
              <w:pStyle w:val="TAL"/>
              <w:rPr>
                <w:lang w:eastAsia="zh-CN"/>
              </w:rPr>
            </w:pPr>
            <w:r w:rsidRPr="00E27964">
              <w:rPr>
                <w:lang w:eastAsia="zh-CN"/>
              </w:rPr>
              <w:t>2Rx</w:t>
            </w:r>
          </w:p>
          <w:p w14:paraId="7C6F602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C845F4" w14:textId="77777777" w:rsidR="0022761D" w:rsidRPr="00E27964" w:rsidRDefault="0022761D" w:rsidP="00F2307D">
            <w:pPr>
              <w:pStyle w:val="TAL"/>
              <w:rPr>
                <w:lang w:eastAsia="zh-CN"/>
              </w:rPr>
            </w:pPr>
          </w:p>
        </w:tc>
      </w:tr>
      <w:tr w:rsidR="0022761D" w:rsidRPr="00E27964" w14:paraId="73192E6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AD36D" w14:textId="77777777" w:rsidR="0022761D" w:rsidRPr="00E27964" w:rsidRDefault="0022761D" w:rsidP="00F2307D">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3DA7D5" w14:textId="77777777" w:rsidR="0022761D" w:rsidRPr="00E27964" w:rsidRDefault="0022761D" w:rsidP="00F2307D">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5C68CD" w14:textId="77777777" w:rsidR="0022761D" w:rsidRPr="00E27964" w:rsidRDefault="0022761D" w:rsidP="00F2307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2D52D2" w14:textId="77777777" w:rsidR="0022761D" w:rsidRPr="00E27964" w:rsidRDefault="0022761D" w:rsidP="00F2307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CF0DAB" w14:textId="77777777" w:rsidR="0022761D" w:rsidRPr="00E27964" w:rsidRDefault="0022761D" w:rsidP="00F2307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4C289F"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F2AE3"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D191D" w14:textId="77777777" w:rsidR="0022761D" w:rsidRPr="00E27964" w:rsidRDefault="0022761D" w:rsidP="00F2307D">
            <w:pPr>
              <w:pStyle w:val="TAL"/>
              <w:rPr>
                <w:b/>
                <w:lang w:eastAsia="zh-CN"/>
              </w:rPr>
            </w:pPr>
          </w:p>
        </w:tc>
      </w:tr>
      <w:tr w:rsidR="0022761D" w:rsidRPr="00E27964" w14:paraId="2C53CFF7"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816CA9D" w14:textId="77777777" w:rsidR="0022761D" w:rsidRPr="00E27964" w:rsidRDefault="0022761D" w:rsidP="00F2307D">
            <w:pPr>
              <w:pStyle w:val="TAL"/>
              <w:rPr>
                <w:lang w:eastAsia="zh-CN"/>
              </w:rPr>
            </w:pPr>
            <w:r w:rsidRPr="00E27964">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0D67B9BD" w14:textId="77777777" w:rsidR="0022761D" w:rsidRPr="00E27964" w:rsidRDefault="0022761D" w:rsidP="00F2307D">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4D2CD3"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BD7817" w14:textId="77777777" w:rsidR="0022761D" w:rsidRPr="00E27964" w:rsidRDefault="0022761D" w:rsidP="00F2307D">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B4D13D"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CBE48D" w14:textId="77777777" w:rsidR="0022761D" w:rsidRPr="00E27964" w:rsidRDefault="0022761D" w:rsidP="00F2307D">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0BFBCB" w14:textId="77777777" w:rsidR="0022761D" w:rsidRPr="00E27964" w:rsidRDefault="0022761D" w:rsidP="00F2307D">
            <w:pPr>
              <w:pStyle w:val="TAL"/>
              <w:rPr>
                <w:lang w:eastAsia="zh-CN"/>
              </w:rPr>
            </w:pPr>
            <w:r w:rsidRPr="00E27964">
              <w:rPr>
                <w:lang w:eastAsia="zh-CN"/>
              </w:rPr>
              <w:t>2Rx</w:t>
            </w:r>
          </w:p>
          <w:p w14:paraId="5FC77D4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DE12B" w14:textId="77777777" w:rsidR="0022761D" w:rsidRPr="00E27964" w:rsidRDefault="0022761D" w:rsidP="00F2307D">
            <w:pPr>
              <w:pStyle w:val="TAL"/>
              <w:rPr>
                <w:lang w:eastAsia="zh-CN"/>
              </w:rPr>
            </w:pPr>
          </w:p>
        </w:tc>
      </w:tr>
      <w:tr w:rsidR="0022761D" w:rsidRPr="00E27964" w14:paraId="5AADE0BD"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265E0A0E" w14:textId="77777777" w:rsidR="0022761D" w:rsidRPr="00E27964" w:rsidRDefault="0022761D" w:rsidP="00F2307D">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0B484F8" w14:textId="77777777" w:rsidR="0022761D" w:rsidRPr="00E27964" w:rsidRDefault="0022761D" w:rsidP="00F2307D">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5DD551" w14:textId="77777777" w:rsidR="0022761D" w:rsidRPr="00E27964" w:rsidRDefault="0022761D" w:rsidP="00F2307D">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CD593F" w14:textId="77777777" w:rsidR="0022761D" w:rsidRPr="00E27964" w:rsidRDefault="0022761D" w:rsidP="00F2307D">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E59C8B" w14:textId="77777777" w:rsidR="0022761D" w:rsidRPr="00E27964" w:rsidRDefault="0022761D"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B349BE" w14:textId="77777777" w:rsidR="0022761D" w:rsidRPr="00E27964" w:rsidRDefault="0022761D" w:rsidP="00F2307D">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20B38F" w14:textId="77777777" w:rsidR="0022761D" w:rsidRPr="00E27964" w:rsidRDefault="0022761D" w:rsidP="00F2307D">
            <w:pPr>
              <w:pStyle w:val="TAL"/>
              <w:rPr>
                <w:lang w:eastAsia="zh-CN"/>
              </w:rPr>
            </w:pPr>
            <w:r w:rsidRPr="00E27964">
              <w:rPr>
                <w:lang w:eastAsia="zh-CN"/>
              </w:rPr>
              <w:t>2Rx</w:t>
            </w:r>
          </w:p>
          <w:p w14:paraId="0395599F"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9BCA55" w14:textId="77777777" w:rsidR="0022761D" w:rsidRPr="00E27964" w:rsidRDefault="0022761D" w:rsidP="00F2307D">
            <w:pPr>
              <w:pStyle w:val="TAL"/>
              <w:rPr>
                <w:lang w:eastAsia="zh-CN"/>
              </w:rPr>
            </w:pPr>
          </w:p>
        </w:tc>
      </w:tr>
      <w:tr w:rsidR="0022761D" w:rsidRPr="00E27964" w14:paraId="66289435"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B93A5E6" w14:textId="77777777" w:rsidR="0022761D" w:rsidRPr="00E27964" w:rsidRDefault="0022761D" w:rsidP="00F2307D">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4A505054" w14:textId="77777777" w:rsidR="0022761D" w:rsidRPr="00E27964" w:rsidRDefault="0022761D" w:rsidP="00F2307D">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269650" w14:textId="77777777" w:rsidR="0022761D" w:rsidRPr="00E27964" w:rsidRDefault="0022761D" w:rsidP="00F2307D">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12ED7" w14:textId="77777777" w:rsidR="0022761D" w:rsidRPr="00E27964" w:rsidRDefault="0022761D" w:rsidP="00F2307D">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4EB549" w14:textId="77777777" w:rsidR="0022761D" w:rsidRPr="00E27964" w:rsidRDefault="0022761D"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8DA0C9" w14:textId="77777777" w:rsidR="0022761D" w:rsidRPr="00E27964" w:rsidRDefault="0022761D" w:rsidP="00F2307D">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5E351A" w14:textId="77777777" w:rsidR="0022761D" w:rsidRPr="00E27964" w:rsidRDefault="0022761D" w:rsidP="00F2307D">
            <w:pPr>
              <w:pStyle w:val="TAL"/>
              <w:rPr>
                <w:lang w:eastAsia="zh-CN"/>
              </w:rPr>
            </w:pPr>
            <w:r w:rsidRPr="00E27964">
              <w:rPr>
                <w:lang w:eastAsia="zh-CN"/>
              </w:rPr>
              <w:t>2Rx</w:t>
            </w:r>
          </w:p>
          <w:p w14:paraId="0B2830D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E66E77" w14:textId="77777777" w:rsidR="0022761D" w:rsidRPr="00E27964" w:rsidRDefault="0022761D" w:rsidP="00F2307D">
            <w:pPr>
              <w:pStyle w:val="TAL"/>
              <w:rPr>
                <w:lang w:eastAsia="zh-CN"/>
              </w:rPr>
            </w:pPr>
          </w:p>
        </w:tc>
      </w:tr>
      <w:tr w:rsidR="0022761D" w:rsidRPr="00E27964" w14:paraId="448DDAD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3DCAB24F" w14:textId="77777777" w:rsidR="0022761D" w:rsidRPr="00E27964" w:rsidRDefault="0022761D" w:rsidP="00F2307D">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2427609C" w14:textId="77777777" w:rsidR="0022761D" w:rsidRPr="00E27964" w:rsidRDefault="0022761D" w:rsidP="00F2307D">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B20755" w14:textId="77777777" w:rsidR="0022761D" w:rsidRPr="00E27964" w:rsidRDefault="0022761D" w:rsidP="00F2307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D0065E" w14:textId="77777777" w:rsidR="0022761D" w:rsidRPr="00E27964" w:rsidRDefault="0022761D" w:rsidP="00F2307D">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130B8" w14:textId="77777777" w:rsidR="0022761D" w:rsidRPr="00E27964" w:rsidRDefault="0022761D" w:rsidP="00F2307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06E441" w14:textId="77777777" w:rsidR="0022761D" w:rsidRPr="00E27964" w:rsidRDefault="0022761D" w:rsidP="00F2307D">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6F4A2F" w14:textId="77777777" w:rsidR="0022761D" w:rsidRPr="00E27964" w:rsidRDefault="0022761D" w:rsidP="00F2307D">
            <w:pPr>
              <w:pStyle w:val="TAL"/>
              <w:rPr>
                <w:lang w:eastAsia="zh-CN"/>
              </w:rPr>
            </w:pPr>
            <w:r w:rsidRPr="00E27964">
              <w:rPr>
                <w:lang w:eastAsia="zh-CN"/>
              </w:rPr>
              <w:t>2Rx</w:t>
            </w:r>
          </w:p>
          <w:p w14:paraId="207DCC3C"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10E780" w14:textId="77777777" w:rsidR="0022761D" w:rsidRPr="00E27964" w:rsidRDefault="0022761D" w:rsidP="00F2307D">
            <w:pPr>
              <w:pStyle w:val="TAL"/>
              <w:rPr>
                <w:lang w:eastAsia="zh-CN"/>
              </w:rPr>
            </w:pPr>
          </w:p>
        </w:tc>
      </w:tr>
      <w:tr w:rsidR="0022761D" w:rsidRPr="00E27964" w14:paraId="76592E20"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112C92" w14:textId="77777777" w:rsidR="0022761D" w:rsidRPr="00E27964" w:rsidRDefault="0022761D" w:rsidP="00F2307D">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AE794EF" w14:textId="77777777" w:rsidR="0022761D" w:rsidRPr="00E27964" w:rsidRDefault="0022761D" w:rsidP="00F2307D">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1498200" w14:textId="77777777" w:rsidR="0022761D" w:rsidRPr="00E27964" w:rsidRDefault="0022761D" w:rsidP="00F2307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0CE00F" w14:textId="77777777" w:rsidR="0022761D" w:rsidRPr="00E27964" w:rsidRDefault="0022761D" w:rsidP="00F2307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4FCAA25" w14:textId="77777777" w:rsidR="0022761D" w:rsidRPr="00E27964" w:rsidRDefault="0022761D" w:rsidP="00F2307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C1814D9"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2E4A6A5"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D9CB4E" w14:textId="77777777" w:rsidR="0022761D" w:rsidRPr="00E27964" w:rsidRDefault="0022761D" w:rsidP="00F2307D">
            <w:pPr>
              <w:pStyle w:val="TAL"/>
              <w:rPr>
                <w:b/>
                <w:lang w:eastAsia="zh-CN"/>
              </w:rPr>
            </w:pPr>
          </w:p>
        </w:tc>
      </w:tr>
      <w:tr w:rsidR="0022761D" w:rsidRPr="00E27964" w14:paraId="4703FAEF"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564B7AB5" w14:textId="77777777" w:rsidR="0022761D" w:rsidRPr="00E27964" w:rsidRDefault="0022761D" w:rsidP="00F2307D">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8AF5FFA" w14:textId="77777777" w:rsidR="0022761D" w:rsidRPr="00E27964" w:rsidRDefault="0022761D" w:rsidP="00F2307D">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01B4B6" w14:textId="77777777" w:rsidR="0022761D" w:rsidRPr="00E27964" w:rsidRDefault="0022761D" w:rsidP="00F2307D">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EA17B" w14:textId="77777777" w:rsidR="0022761D" w:rsidRPr="00E27964" w:rsidRDefault="0022761D" w:rsidP="00F2307D">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05ACCD" w14:textId="77777777" w:rsidR="0022761D" w:rsidRPr="00E27964" w:rsidRDefault="0022761D"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C2E207"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766112B" w14:textId="77777777" w:rsidR="0022761D" w:rsidRPr="00E27964" w:rsidRDefault="0022761D" w:rsidP="00F2307D">
            <w:pPr>
              <w:pStyle w:val="TAL"/>
              <w:rPr>
                <w:lang w:eastAsia="zh-CN"/>
              </w:rPr>
            </w:pPr>
            <w:r w:rsidRPr="00E27964">
              <w:rPr>
                <w:lang w:eastAsia="zh-CN"/>
              </w:rPr>
              <w:t>2Rx</w:t>
            </w:r>
          </w:p>
          <w:p w14:paraId="41AD644E"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DDB54" w14:textId="77777777" w:rsidR="0022761D" w:rsidRPr="00E27964" w:rsidRDefault="0022761D" w:rsidP="00F2307D">
            <w:pPr>
              <w:pStyle w:val="TAL"/>
              <w:rPr>
                <w:lang w:eastAsia="zh-CN"/>
              </w:rPr>
            </w:pPr>
          </w:p>
        </w:tc>
      </w:tr>
      <w:tr w:rsidR="0022761D" w:rsidRPr="00E27964" w14:paraId="75C0AF5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BE7F5B" w14:textId="77777777" w:rsidR="0022761D" w:rsidRPr="00E27964" w:rsidRDefault="0022761D" w:rsidP="00F2307D">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D28D2C6" w14:textId="77777777" w:rsidR="0022761D" w:rsidRPr="00E27964" w:rsidRDefault="0022761D" w:rsidP="00F2307D">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22AD490" w14:textId="77777777" w:rsidR="0022761D" w:rsidRPr="00E27964" w:rsidRDefault="0022761D" w:rsidP="00F2307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0298209" w14:textId="77777777" w:rsidR="0022761D" w:rsidRPr="00E27964" w:rsidRDefault="0022761D" w:rsidP="00F2307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6E786C" w14:textId="77777777" w:rsidR="0022761D" w:rsidRPr="00E27964" w:rsidRDefault="0022761D" w:rsidP="00F2307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00EA951"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825959"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CAA8BC4" w14:textId="77777777" w:rsidR="0022761D" w:rsidRPr="00E27964" w:rsidRDefault="0022761D" w:rsidP="00F2307D">
            <w:pPr>
              <w:pStyle w:val="TAL"/>
              <w:rPr>
                <w:b/>
                <w:lang w:eastAsia="zh-CN"/>
              </w:rPr>
            </w:pPr>
          </w:p>
        </w:tc>
      </w:tr>
      <w:tr w:rsidR="0022761D" w:rsidRPr="00E27964" w14:paraId="61B4C60B"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7C13DEAB" w14:textId="77777777" w:rsidR="0022761D" w:rsidRPr="00E27964" w:rsidRDefault="0022761D" w:rsidP="00F2307D">
            <w:pPr>
              <w:pStyle w:val="TAL"/>
            </w:pPr>
            <w:r w:rsidRPr="00E279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1523158" w14:textId="77777777" w:rsidR="0022761D" w:rsidRPr="00E27964" w:rsidRDefault="0022761D" w:rsidP="00F2307D">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3BD41C" w14:textId="77777777" w:rsidR="0022761D" w:rsidRPr="00E27964" w:rsidRDefault="0022761D" w:rsidP="00F2307D">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451987" w14:textId="77777777" w:rsidR="0022761D" w:rsidRPr="00E27964" w:rsidRDefault="0022761D" w:rsidP="00F2307D">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F12456" w14:textId="77777777" w:rsidR="0022761D" w:rsidRPr="00E27964" w:rsidRDefault="0022761D"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0BDE57"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5DAD69" w14:textId="77777777" w:rsidR="0022761D" w:rsidRPr="00E27964" w:rsidRDefault="0022761D" w:rsidP="00F2307D">
            <w:pPr>
              <w:pStyle w:val="TAL"/>
              <w:rPr>
                <w:lang w:eastAsia="zh-CN"/>
              </w:rPr>
            </w:pPr>
            <w:r w:rsidRPr="00E27964">
              <w:rPr>
                <w:lang w:eastAsia="zh-CN"/>
              </w:rPr>
              <w:t>2Rx</w:t>
            </w:r>
          </w:p>
          <w:p w14:paraId="1CD26E16"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D60CC5" w14:textId="77777777" w:rsidR="0022761D" w:rsidRPr="00E27964" w:rsidRDefault="0022761D" w:rsidP="00F2307D">
            <w:pPr>
              <w:pStyle w:val="TAL"/>
              <w:rPr>
                <w:lang w:eastAsia="zh-CN"/>
              </w:rPr>
            </w:pPr>
          </w:p>
        </w:tc>
      </w:tr>
      <w:tr w:rsidR="0022761D" w:rsidRPr="00E27964" w14:paraId="05B01A3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1E8416" w14:textId="77777777" w:rsidR="0022761D" w:rsidRPr="00E27964" w:rsidRDefault="0022761D" w:rsidP="00F2307D">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0BE3602" w14:textId="77777777" w:rsidR="0022761D" w:rsidRPr="00E27964" w:rsidRDefault="0022761D" w:rsidP="00F2307D">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C2AA180" w14:textId="77777777" w:rsidR="0022761D" w:rsidRPr="00E27964" w:rsidRDefault="0022761D" w:rsidP="00F2307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A827CE0" w14:textId="77777777" w:rsidR="0022761D" w:rsidRPr="00E27964" w:rsidRDefault="0022761D" w:rsidP="00F2307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AFD6664" w14:textId="77777777" w:rsidR="0022761D" w:rsidRPr="00E27964" w:rsidRDefault="0022761D" w:rsidP="00F2307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64DF7B0" w14:textId="77777777" w:rsidR="0022761D" w:rsidRPr="00E27964" w:rsidRDefault="0022761D" w:rsidP="00F2307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823E5A4" w14:textId="77777777" w:rsidR="0022761D" w:rsidRPr="00E27964" w:rsidRDefault="0022761D" w:rsidP="00F2307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2DA217" w14:textId="77777777" w:rsidR="0022761D" w:rsidRPr="00E27964" w:rsidRDefault="0022761D" w:rsidP="00F2307D">
            <w:pPr>
              <w:pStyle w:val="TAL"/>
              <w:rPr>
                <w:b/>
                <w:lang w:eastAsia="zh-CN"/>
              </w:rPr>
            </w:pPr>
          </w:p>
        </w:tc>
      </w:tr>
      <w:tr w:rsidR="0022761D" w:rsidRPr="00E27964" w14:paraId="51BCCA5C"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hideMark/>
          </w:tcPr>
          <w:p w14:paraId="4FEA3287" w14:textId="77777777" w:rsidR="0022761D" w:rsidRPr="00E27964" w:rsidRDefault="0022761D" w:rsidP="00F2307D">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66A145A0" w14:textId="77777777" w:rsidR="0022761D" w:rsidRPr="00E27964" w:rsidRDefault="0022761D" w:rsidP="00F2307D">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F8EA22" w14:textId="77777777" w:rsidR="0022761D" w:rsidRPr="00E27964" w:rsidRDefault="0022761D" w:rsidP="00F2307D">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B007B" w14:textId="77777777" w:rsidR="0022761D" w:rsidRPr="00E27964" w:rsidRDefault="0022761D" w:rsidP="00F2307D">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58E3843" w14:textId="77777777" w:rsidR="0022761D" w:rsidRPr="00E27964" w:rsidRDefault="0022761D" w:rsidP="00F2307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C114A6B" w14:textId="77777777" w:rsidR="0022761D" w:rsidRPr="00E27964" w:rsidRDefault="0022761D" w:rsidP="00F2307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0A9CF" w14:textId="77777777" w:rsidR="0022761D" w:rsidRPr="00E27964" w:rsidRDefault="0022761D" w:rsidP="00F2307D">
            <w:pPr>
              <w:pStyle w:val="TAL"/>
              <w:rPr>
                <w:lang w:eastAsia="zh-CN"/>
              </w:rPr>
            </w:pPr>
            <w:r w:rsidRPr="00E27964">
              <w:rPr>
                <w:lang w:eastAsia="zh-CN"/>
              </w:rPr>
              <w:t>2Rx</w:t>
            </w:r>
          </w:p>
          <w:p w14:paraId="3D5F5A38"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14DF07" w14:textId="77777777" w:rsidR="0022761D" w:rsidRPr="00E27964" w:rsidRDefault="0022761D" w:rsidP="00F2307D">
            <w:pPr>
              <w:pStyle w:val="TAL"/>
              <w:rPr>
                <w:lang w:eastAsia="zh-CN"/>
              </w:rPr>
            </w:pPr>
          </w:p>
        </w:tc>
      </w:tr>
      <w:tr w:rsidR="0022761D" w:rsidRPr="00E27964" w14:paraId="27358C73"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AC1BD0" w14:textId="77777777" w:rsidR="0022761D" w:rsidRPr="00E27964" w:rsidRDefault="0022761D" w:rsidP="00F2307D">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B3E616" w14:textId="77777777" w:rsidR="0022761D" w:rsidRPr="00E27964" w:rsidRDefault="0022761D" w:rsidP="00F2307D">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EA692" w14:textId="77777777" w:rsidR="0022761D" w:rsidRPr="00E27964" w:rsidRDefault="0022761D" w:rsidP="00F2307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8FAF1" w14:textId="77777777" w:rsidR="0022761D" w:rsidRPr="00E27964" w:rsidRDefault="0022761D" w:rsidP="00F2307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FC977" w14:textId="77777777" w:rsidR="0022761D" w:rsidRPr="00E27964" w:rsidRDefault="0022761D" w:rsidP="00F2307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0B2DE" w14:textId="77777777" w:rsidR="0022761D" w:rsidRPr="00E27964" w:rsidRDefault="0022761D" w:rsidP="00F2307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1AEA47" w14:textId="77777777" w:rsidR="0022761D" w:rsidRPr="00E27964" w:rsidRDefault="0022761D" w:rsidP="00F2307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9A9AE8" w14:textId="77777777" w:rsidR="0022761D" w:rsidRPr="00E27964" w:rsidRDefault="0022761D" w:rsidP="00F2307D">
            <w:pPr>
              <w:pStyle w:val="TAL"/>
              <w:rPr>
                <w:rFonts w:eastAsia="SimSun"/>
                <w:b/>
                <w:szCs w:val="18"/>
                <w:lang w:eastAsia="zh-CN"/>
              </w:rPr>
            </w:pPr>
          </w:p>
        </w:tc>
      </w:tr>
      <w:tr w:rsidR="0022761D" w:rsidRPr="00E27964" w14:paraId="03FCCB5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C59ED45" w14:textId="77777777" w:rsidR="0022761D" w:rsidRPr="00E27964" w:rsidRDefault="0022761D" w:rsidP="00F2307D">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0F05393" w14:textId="77777777" w:rsidR="0022761D" w:rsidRPr="00E27964" w:rsidRDefault="0022761D" w:rsidP="00F2307D">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EC2EA46" w14:textId="77777777" w:rsidR="0022761D" w:rsidRPr="00E27964" w:rsidRDefault="0022761D" w:rsidP="00F2307D">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6A237EC" w14:textId="77777777" w:rsidR="0022761D" w:rsidRPr="00E27964" w:rsidRDefault="0022761D" w:rsidP="00F2307D">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78485749"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A4983B5" w14:textId="77777777" w:rsidR="0022761D" w:rsidRPr="00E27964" w:rsidRDefault="0022761D" w:rsidP="00F2307D">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414E77B8"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7A5393D3"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5AF884" w14:textId="77777777" w:rsidR="0022761D" w:rsidRPr="00E27964" w:rsidRDefault="0022761D" w:rsidP="00F2307D">
            <w:pPr>
              <w:keepNext/>
              <w:keepLines/>
              <w:spacing w:after="0"/>
              <w:rPr>
                <w:rFonts w:ascii="Arial" w:hAnsi="Arial"/>
                <w:sz w:val="18"/>
                <w:lang w:eastAsia="zh-CN"/>
              </w:rPr>
            </w:pPr>
          </w:p>
        </w:tc>
      </w:tr>
      <w:tr w:rsidR="0022761D" w:rsidRPr="00E27964" w14:paraId="0D755B26"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1411143C" w14:textId="77777777" w:rsidR="0022761D" w:rsidRPr="00E27964" w:rsidRDefault="0022761D" w:rsidP="00F2307D">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6E41F68B" w14:textId="77777777" w:rsidR="0022761D" w:rsidRPr="00E27964" w:rsidRDefault="0022761D" w:rsidP="00F2307D">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39C2DE6" w14:textId="77777777" w:rsidR="0022761D" w:rsidRPr="00E27964" w:rsidRDefault="0022761D" w:rsidP="00F2307D">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999D70D" w14:textId="77777777" w:rsidR="0022761D" w:rsidRPr="00E27964" w:rsidRDefault="0022761D" w:rsidP="00F2307D">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DDBE95D" w14:textId="77777777" w:rsidR="0022761D" w:rsidRPr="00E27964" w:rsidRDefault="0022761D" w:rsidP="00F2307D">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8944DE1" w14:textId="77777777" w:rsidR="0022761D" w:rsidRPr="00E27964" w:rsidRDefault="0022761D" w:rsidP="00F2307D">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C7C9A51" w14:textId="77777777" w:rsidR="0022761D" w:rsidRPr="00E27964" w:rsidRDefault="0022761D" w:rsidP="00F2307D">
            <w:pPr>
              <w:pStyle w:val="TAL"/>
              <w:rPr>
                <w:lang w:eastAsia="zh-CN"/>
              </w:rPr>
            </w:pPr>
            <w:r w:rsidRPr="00E27964">
              <w:rPr>
                <w:lang w:eastAsia="zh-CN"/>
              </w:rPr>
              <w:t>2Rx</w:t>
            </w:r>
          </w:p>
          <w:p w14:paraId="7338C64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B7C1D" w14:textId="77777777" w:rsidR="0022761D" w:rsidRPr="00E27964" w:rsidRDefault="0022761D" w:rsidP="00F2307D">
            <w:pPr>
              <w:pStyle w:val="TAL"/>
              <w:rPr>
                <w:lang w:eastAsia="zh-CN"/>
              </w:rPr>
            </w:pPr>
          </w:p>
        </w:tc>
      </w:tr>
      <w:tr w:rsidR="0022761D" w:rsidRPr="00E27964" w14:paraId="21F48292"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6A3688E2" w14:textId="77777777" w:rsidR="0022761D" w:rsidRPr="00E27964" w:rsidRDefault="0022761D" w:rsidP="00F2307D">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2E3C43" w14:textId="77777777" w:rsidR="0022761D" w:rsidRPr="00E27964" w:rsidRDefault="0022761D" w:rsidP="00F2307D">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DCAC157" w14:textId="77777777" w:rsidR="0022761D" w:rsidRPr="00E27964" w:rsidRDefault="0022761D" w:rsidP="00F2307D">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667E8C5" w14:textId="77777777" w:rsidR="0022761D" w:rsidRPr="00E27964" w:rsidRDefault="0022761D" w:rsidP="00F2307D">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B598FF4"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5F45AEF" w14:textId="77777777" w:rsidR="0022761D" w:rsidRPr="00E27964" w:rsidRDefault="0022761D" w:rsidP="00F2307D">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4A514DC1"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2C20B12B"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39801B" w14:textId="77777777" w:rsidR="0022761D" w:rsidRPr="00E27964" w:rsidRDefault="0022761D" w:rsidP="00F2307D">
            <w:pPr>
              <w:keepNext/>
              <w:keepLines/>
              <w:spacing w:after="0"/>
              <w:rPr>
                <w:rFonts w:ascii="Arial" w:hAnsi="Arial"/>
                <w:sz w:val="18"/>
                <w:lang w:eastAsia="zh-CN"/>
              </w:rPr>
            </w:pPr>
          </w:p>
        </w:tc>
      </w:tr>
      <w:tr w:rsidR="0022761D" w:rsidRPr="00E27964" w14:paraId="0A358ED9"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3C41F122" w14:textId="77777777" w:rsidR="0022761D" w:rsidRPr="00E27964" w:rsidRDefault="0022761D" w:rsidP="00F2307D">
            <w:pPr>
              <w:pStyle w:val="TAL"/>
            </w:pPr>
            <w:r w:rsidRPr="00E27964">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48CC73E0" w14:textId="77777777" w:rsidR="0022761D" w:rsidRPr="00E27964" w:rsidRDefault="0022761D" w:rsidP="00F2307D">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6864000" w14:textId="77777777" w:rsidR="0022761D" w:rsidRPr="00E27964" w:rsidRDefault="0022761D" w:rsidP="00F2307D">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75221DB" w14:textId="77777777" w:rsidR="0022761D" w:rsidRPr="00E27964" w:rsidRDefault="0022761D" w:rsidP="00F2307D">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4E9B0F1" w14:textId="77777777" w:rsidR="0022761D" w:rsidRPr="00E27964" w:rsidRDefault="0022761D" w:rsidP="00F2307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35D3FD" w14:textId="77777777" w:rsidR="0022761D" w:rsidRPr="00E27964" w:rsidRDefault="0022761D" w:rsidP="00F2307D">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20123A7F" w14:textId="77777777" w:rsidR="0022761D" w:rsidRPr="00E27964" w:rsidRDefault="0022761D" w:rsidP="00F2307D">
            <w:pPr>
              <w:keepNext/>
              <w:keepLines/>
              <w:spacing w:after="0"/>
              <w:rPr>
                <w:rFonts w:ascii="Arial" w:hAnsi="Arial"/>
                <w:sz w:val="18"/>
                <w:lang w:eastAsia="zh-CN"/>
              </w:rPr>
            </w:pPr>
            <w:r w:rsidRPr="00E27964">
              <w:rPr>
                <w:rFonts w:ascii="Arial" w:hAnsi="Arial"/>
                <w:sz w:val="18"/>
                <w:lang w:eastAsia="zh-CN"/>
              </w:rPr>
              <w:t>2Rx</w:t>
            </w:r>
          </w:p>
          <w:p w14:paraId="765AECB4"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7BC0A" w14:textId="77777777" w:rsidR="0022761D" w:rsidRPr="00E27964" w:rsidRDefault="0022761D" w:rsidP="00F2307D">
            <w:pPr>
              <w:keepNext/>
              <w:keepLines/>
              <w:spacing w:after="0"/>
              <w:rPr>
                <w:rFonts w:ascii="Arial" w:hAnsi="Arial"/>
                <w:sz w:val="18"/>
                <w:lang w:eastAsia="zh-CN"/>
              </w:rPr>
            </w:pPr>
          </w:p>
        </w:tc>
      </w:tr>
      <w:tr w:rsidR="0022761D" w:rsidRPr="00E27964" w14:paraId="6A8DBEB4" w14:textId="77777777" w:rsidTr="00F2307D">
        <w:trPr>
          <w:jc w:val="center"/>
        </w:trPr>
        <w:tc>
          <w:tcPr>
            <w:tcW w:w="1171" w:type="dxa"/>
            <w:tcBorders>
              <w:top w:val="single" w:sz="4" w:space="0" w:color="auto"/>
              <w:left w:val="single" w:sz="4" w:space="0" w:color="auto"/>
              <w:bottom w:val="single" w:sz="4" w:space="0" w:color="auto"/>
              <w:right w:val="single" w:sz="4" w:space="0" w:color="auto"/>
            </w:tcBorders>
          </w:tcPr>
          <w:p w14:paraId="43B5CBAF" w14:textId="77777777" w:rsidR="0022761D" w:rsidRPr="00E27964" w:rsidRDefault="0022761D" w:rsidP="00F2307D">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053E2E6" w14:textId="77777777" w:rsidR="0022761D" w:rsidRPr="00E27964" w:rsidRDefault="0022761D" w:rsidP="00F2307D">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D3461BB" w14:textId="77777777" w:rsidR="0022761D" w:rsidRPr="00E27964" w:rsidRDefault="0022761D" w:rsidP="00F2307D">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96040B" w14:textId="77777777" w:rsidR="0022761D" w:rsidRPr="00E27964" w:rsidRDefault="0022761D" w:rsidP="00F2307D">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7F261447" w14:textId="77777777" w:rsidR="0022761D" w:rsidRPr="00E27964" w:rsidRDefault="0022761D" w:rsidP="00F2307D">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E4D26A" w14:textId="77777777" w:rsidR="0022761D" w:rsidRPr="00E27964" w:rsidRDefault="0022761D" w:rsidP="00F2307D">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F6918A1" w14:textId="77777777" w:rsidR="0022761D" w:rsidRPr="00E27964" w:rsidRDefault="0022761D" w:rsidP="00F2307D">
            <w:pPr>
              <w:pStyle w:val="TAL"/>
              <w:rPr>
                <w:lang w:eastAsia="zh-CN"/>
              </w:rPr>
            </w:pPr>
            <w:r w:rsidRPr="00E27964">
              <w:rPr>
                <w:lang w:eastAsia="zh-CN"/>
              </w:rPr>
              <w:t>2Rx</w:t>
            </w:r>
          </w:p>
          <w:p w14:paraId="0DE2B687" w14:textId="77777777" w:rsidR="0022761D" w:rsidRPr="00E27964" w:rsidRDefault="0022761D" w:rsidP="00F2307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810AF2" w14:textId="77777777" w:rsidR="0022761D" w:rsidRPr="00E27964" w:rsidRDefault="0022761D" w:rsidP="00F2307D">
            <w:pPr>
              <w:pStyle w:val="TAL"/>
              <w:rPr>
                <w:lang w:eastAsia="zh-CN"/>
              </w:rPr>
            </w:pPr>
          </w:p>
        </w:tc>
      </w:tr>
      <w:tr w:rsidR="0022761D" w:rsidRPr="00E27964" w14:paraId="7C044DBA" w14:textId="77777777" w:rsidTr="00F2307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AD9E298" w14:textId="77777777" w:rsidR="0022761D" w:rsidRPr="00E27964" w:rsidRDefault="0022761D" w:rsidP="00F2307D">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73D6CDF0" w14:textId="77777777" w:rsidR="0022761D" w:rsidRPr="00E27964" w:rsidRDefault="0022761D" w:rsidP="00F2307D">
            <w:pPr>
              <w:pStyle w:val="TAN"/>
              <w:rPr>
                <w:lang w:eastAsia="zh-TW"/>
              </w:rPr>
            </w:pPr>
            <w:r w:rsidRPr="00E27964">
              <w:rPr>
                <w:lang w:eastAsia="zh-TW"/>
              </w:rPr>
              <w:t>NOTE 2:</w:t>
            </w:r>
            <w:r w:rsidRPr="00E27964">
              <w:rPr>
                <w:lang w:eastAsia="zh-TW"/>
              </w:rPr>
              <w:tab/>
              <w:t>Test X refers to the corresponding Sub-Test as defined in TS 38.533 [5].</w:t>
            </w:r>
          </w:p>
          <w:p w14:paraId="12A75F89" w14:textId="77777777" w:rsidR="0022761D" w:rsidRPr="00E27964" w:rsidRDefault="0022761D" w:rsidP="00F2307D">
            <w:pPr>
              <w:pStyle w:val="TAN"/>
              <w:rPr>
                <w:lang w:eastAsia="zh-TW"/>
              </w:rPr>
            </w:pPr>
            <w:r w:rsidRPr="00E27964">
              <w:rPr>
                <w:lang w:eastAsia="zh-TW"/>
              </w:rPr>
              <w:t>NOTE 3:</w:t>
            </w:r>
            <w:r w:rsidRPr="00E27964">
              <w:rPr>
                <w:lang w:eastAsia="zh-TW"/>
              </w:rPr>
              <w:tab/>
              <w:t>Test cases in TS 38.533 [5] clause 6 only apply to FR1 non-</w:t>
            </w:r>
            <w:proofErr w:type="spellStart"/>
            <w:r w:rsidRPr="00E27964">
              <w:rPr>
                <w:lang w:eastAsia="zh-TW"/>
              </w:rPr>
              <w:t>RedCap</w:t>
            </w:r>
            <w:proofErr w:type="spellEnd"/>
            <w:r w:rsidRPr="00E27964">
              <w:rPr>
                <w:lang w:eastAsia="zh-TW"/>
              </w:rPr>
              <w:t xml:space="preserve"> UEs. For FR1 </w:t>
            </w:r>
            <w:proofErr w:type="spellStart"/>
            <w:r w:rsidRPr="00E27964">
              <w:rPr>
                <w:lang w:eastAsia="zh-TW"/>
              </w:rPr>
              <w:t>RedCap</w:t>
            </w:r>
            <w:proofErr w:type="spellEnd"/>
            <w:r w:rsidRPr="00E27964">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A08BB40" w14:textId="77777777" w:rsidR="0022761D" w:rsidRPr="00E27964" w:rsidRDefault="0022761D" w:rsidP="00F2307D">
            <w:pPr>
              <w:pStyle w:val="TAN"/>
              <w:rPr>
                <w:lang w:eastAsia="zh-TW"/>
              </w:rPr>
            </w:pPr>
          </w:p>
        </w:tc>
      </w:tr>
    </w:tbl>
    <w:p w14:paraId="3165509B" w14:textId="77777777" w:rsidR="00657696" w:rsidRDefault="00657696" w:rsidP="00365FE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85107" w14:textId="77777777" w:rsidR="001022C2" w:rsidRDefault="001022C2">
      <w:r>
        <w:separator/>
      </w:r>
    </w:p>
  </w:endnote>
  <w:endnote w:type="continuationSeparator" w:id="0">
    <w:p w14:paraId="0C74A644" w14:textId="77777777" w:rsidR="001022C2" w:rsidRDefault="0010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FED1F" w14:textId="77777777" w:rsidR="001022C2" w:rsidRDefault="001022C2">
      <w:r>
        <w:separator/>
      </w:r>
    </w:p>
  </w:footnote>
  <w:footnote w:type="continuationSeparator" w:id="0">
    <w:p w14:paraId="35AEA57E" w14:textId="77777777" w:rsidR="001022C2" w:rsidRDefault="00102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346D4"/>
    <w:rsid w:val="00045B72"/>
    <w:rsid w:val="00066224"/>
    <w:rsid w:val="000811F1"/>
    <w:rsid w:val="00086666"/>
    <w:rsid w:val="0009466D"/>
    <w:rsid w:val="000A4F26"/>
    <w:rsid w:val="000A6394"/>
    <w:rsid w:val="000A72A9"/>
    <w:rsid w:val="000B7FED"/>
    <w:rsid w:val="000C038A"/>
    <w:rsid w:val="000C4603"/>
    <w:rsid w:val="000C6598"/>
    <w:rsid w:val="000D44B3"/>
    <w:rsid w:val="001022C2"/>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2761D"/>
    <w:rsid w:val="0026004D"/>
    <w:rsid w:val="002640DD"/>
    <w:rsid w:val="00273256"/>
    <w:rsid w:val="00275D12"/>
    <w:rsid w:val="00284FEB"/>
    <w:rsid w:val="002860C4"/>
    <w:rsid w:val="002873EA"/>
    <w:rsid w:val="002A1E02"/>
    <w:rsid w:val="002A5119"/>
    <w:rsid w:val="002B5741"/>
    <w:rsid w:val="002C5209"/>
    <w:rsid w:val="002D3F15"/>
    <w:rsid w:val="002D66C7"/>
    <w:rsid w:val="002E472E"/>
    <w:rsid w:val="00300703"/>
    <w:rsid w:val="00305409"/>
    <w:rsid w:val="003478C2"/>
    <w:rsid w:val="00347CD5"/>
    <w:rsid w:val="00354BF0"/>
    <w:rsid w:val="00357745"/>
    <w:rsid w:val="003609EF"/>
    <w:rsid w:val="0036231A"/>
    <w:rsid w:val="00362506"/>
    <w:rsid w:val="00365FE6"/>
    <w:rsid w:val="00374DD4"/>
    <w:rsid w:val="0037712D"/>
    <w:rsid w:val="003A4765"/>
    <w:rsid w:val="003B4B26"/>
    <w:rsid w:val="003C4E9A"/>
    <w:rsid w:val="003E1A36"/>
    <w:rsid w:val="00410371"/>
    <w:rsid w:val="00421E87"/>
    <w:rsid w:val="004242F1"/>
    <w:rsid w:val="00427668"/>
    <w:rsid w:val="00461F10"/>
    <w:rsid w:val="004979C0"/>
    <w:rsid w:val="004B00A8"/>
    <w:rsid w:val="004B75B7"/>
    <w:rsid w:val="004D3445"/>
    <w:rsid w:val="00501185"/>
    <w:rsid w:val="00510047"/>
    <w:rsid w:val="005141D9"/>
    <w:rsid w:val="0051580D"/>
    <w:rsid w:val="00520306"/>
    <w:rsid w:val="005347EC"/>
    <w:rsid w:val="00544AAF"/>
    <w:rsid w:val="00546CC3"/>
    <w:rsid w:val="00547111"/>
    <w:rsid w:val="00572340"/>
    <w:rsid w:val="00592314"/>
    <w:rsid w:val="00592D74"/>
    <w:rsid w:val="005D32D6"/>
    <w:rsid w:val="005E2C44"/>
    <w:rsid w:val="005E6822"/>
    <w:rsid w:val="005F62EF"/>
    <w:rsid w:val="006129DC"/>
    <w:rsid w:val="00621188"/>
    <w:rsid w:val="006257ED"/>
    <w:rsid w:val="006274EF"/>
    <w:rsid w:val="00653DE4"/>
    <w:rsid w:val="00657696"/>
    <w:rsid w:val="00665C47"/>
    <w:rsid w:val="00695808"/>
    <w:rsid w:val="0069607C"/>
    <w:rsid w:val="006B46FB"/>
    <w:rsid w:val="006C03EC"/>
    <w:rsid w:val="006C7460"/>
    <w:rsid w:val="006D3C99"/>
    <w:rsid w:val="006E21FB"/>
    <w:rsid w:val="006F3013"/>
    <w:rsid w:val="0072251E"/>
    <w:rsid w:val="00722D6E"/>
    <w:rsid w:val="007235B1"/>
    <w:rsid w:val="007545BD"/>
    <w:rsid w:val="00790C82"/>
    <w:rsid w:val="00792342"/>
    <w:rsid w:val="007977A8"/>
    <w:rsid w:val="007B4A21"/>
    <w:rsid w:val="007B512A"/>
    <w:rsid w:val="007C2097"/>
    <w:rsid w:val="007D6A07"/>
    <w:rsid w:val="007D6FA6"/>
    <w:rsid w:val="007F7259"/>
    <w:rsid w:val="007F7C9F"/>
    <w:rsid w:val="00800A20"/>
    <w:rsid w:val="008040A8"/>
    <w:rsid w:val="0080704F"/>
    <w:rsid w:val="008279FA"/>
    <w:rsid w:val="00835B50"/>
    <w:rsid w:val="00836E87"/>
    <w:rsid w:val="008626E7"/>
    <w:rsid w:val="00865666"/>
    <w:rsid w:val="00870EE7"/>
    <w:rsid w:val="008863B9"/>
    <w:rsid w:val="008A45A6"/>
    <w:rsid w:val="008A5074"/>
    <w:rsid w:val="008A6257"/>
    <w:rsid w:val="008A7B05"/>
    <w:rsid w:val="008C4067"/>
    <w:rsid w:val="008C71EB"/>
    <w:rsid w:val="008C7C75"/>
    <w:rsid w:val="008D3CCC"/>
    <w:rsid w:val="008E280F"/>
    <w:rsid w:val="008E6F31"/>
    <w:rsid w:val="008E7375"/>
    <w:rsid w:val="008F3789"/>
    <w:rsid w:val="008F686C"/>
    <w:rsid w:val="009051D6"/>
    <w:rsid w:val="009148DE"/>
    <w:rsid w:val="00915015"/>
    <w:rsid w:val="00921D5B"/>
    <w:rsid w:val="00941E30"/>
    <w:rsid w:val="00951B25"/>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5820"/>
    <w:rsid w:val="00AD04B7"/>
    <w:rsid w:val="00AD1CD8"/>
    <w:rsid w:val="00AD224D"/>
    <w:rsid w:val="00AE502C"/>
    <w:rsid w:val="00AE793B"/>
    <w:rsid w:val="00AF4846"/>
    <w:rsid w:val="00B03E11"/>
    <w:rsid w:val="00B11828"/>
    <w:rsid w:val="00B258BB"/>
    <w:rsid w:val="00B36882"/>
    <w:rsid w:val="00B57233"/>
    <w:rsid w:val="00B679C2"/>
    <w:rsid w:val="00B67B97"/>
    <w:rsid w:val="00B824B7"/>
    <w:rsid w:val="00B967A1"/>
    <w:rsid w:val="00B968C8"/>
    <w:rsid w:val="00BA19C7"/>
    <w:rsid w:val="00BA3EC5"/>
    <w:rsid w:val="00BA51D9"/>
    <w:rsid w:val="00BB5DFC"/>
    <w:rsid w:val="00BD279D"/>
    <w:rsid w:val="00BD6BB8"/>
    <w:rsid w:val="00BD76BB"/>
    <w:rsid w:val="00C2409D"/>
    <w:rsid w:val="00C26010"/>
    <w:rsid w:val="00C304BD"/>
    <w:rsid w:val="00C427CB"/>
    <w:rsid w:val="00C44A0C"/>
    <w:rsid w:val="00C618F9"/>
    <w:rsid w:val="00C66BA2"/>
    <w:rsid w:val="00C870F6"/>
    <w:rsid w:val="00C8718F"/>
    <w:rsid w:val="00C933CB"/>
    <w:rsid w:val="00C95985"/>
    <w:rsid w:val="00CC5026"/>
    <w:rsid w:val="00CC68D0"/>
    <w:rsid w:val="00CF6101"/>
    <w:rsid w:val="00D02587"/>
    <w:rsid w:val="00D03F9A"/>
    <w:rsid w:val="00D06D51"/>
    <w:rsid w:val="00D0765D"/>
    <w:rsid w:val="00D102CD"/>
    <w:rsid w:val="00D24991"/>
    <w:rsid w:val="00D25D82"/>
    <w:rsid w:val="00D50255"/>
    <w:rsid w:val="00D53989"/>
    <w:rsid w:val="00D66520"/>
    <w:rsid w:val="00D84AE9"/>
    <w:rsid w:val="00D864A9"/>
    <w:rsid w:val="00D92031"/>
    <w:rsid w:val="00DB0B6C"/>
    <w:rsid w:val="00DB1119"/>
    <w:rsid w:val="00DB3D8B"/>
    <w:rsid w:val="00DC25E4"/>
    <w:rsid w:val="00DE34CF"/>
    <w:rsid w:val="00E13F3D"/>
    <w:rsid w:val="00E142B8"/>
    <w:rsid w:val="00E32CC9"/>
    <w:rsid w:val="00E34898"/>
    <w:rsid w:val="00E703A7"/>
    <w:rsid w:val="00EB09B7"/>
    <w:rsid w:val="00EC330B"/>
    <w:rsid w:val="00EE4A14"/>
    <w:rsid w:val="00EE7D7C"/>
    <w:rsid w:val="00F02630"/>
    <w:rsid w:val="00F04739"/>
    <w:rsid w:val="00F13C1F"/>
    <w:rsid w:val="00F206CC"/>
    <w:rsid w:val="00F25D98"/>
    <w:rsid w:val="00F300FB"/>
    <w:rsid w:val="00F30D7C"/>
    <w:rsid w:val="00F7383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2960</TotalTime>
  <Pages>42</Pages>
  <Words>17080</Words>
  <Characters>97359</Characters>
  <Application>Microsoft Office Word</Application>
  <DocSecurity>0</DocSecurity>
  <Lines>811</Lines>
  <Paragraphs>228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50</cp:revision>
  <cp:lastPrinted>1900-01-01T08:00:00Z</cp:lastPrinted>
  <dcterms:created xsi:type="dcterms:W3CDTF">2024-05-17T17:49:00Z</dcterms:created>
  <dcterms:modified xsi:type="dcterms:W3CDTF">2024-08-10T00:18:00Z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