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3EB37D55" w:rsidR="008E542D" w:rsidRDefault="0070597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 w:rsidR="0084471F">
        <w:fldChar w:fldCharType="begin"/>
      </w:r>
      <w:r w:rsidR="0084471F">
        <w:instrText xml:space="preserve"> DOCPROPERTY  TSG/WGRef  \* MERGEFORMAT </w:instrText>
      </w:r>
      <w:r w:rsidR="0084471F">
        <w:fldChar w:fldCharType="separate"/>
      </w:r>
      <w:r>
        <w:rPr>
          <w:b/>
          <w:noProof/>
          <w:sz w:val="24"/>
        </w:rPr>
        <w:t>RAN5</w:t>
      </w:r>
      <w:r w:rsidR="008447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4471F">
        <w:fldChar w:fldCharType="begin"/>
      </w:r>
      <w:r w:rsidR="0084471F">
        <w:instrText xml:space="preserve"> DOCPROPERTY  MtgSeq  \* MERGEFORMAT </w:instrText>
      </w:r>
      <w:r w:rsidR="0084471F">
        <w:fldChar w:fldCharType="separate"/>
      </w:r>
      <w:r>
        <w:rPr>
          <w:b/>
          <w:noProof/>
          <w:sz w:val="24"/>
        </w:rPr>
        <w:t>10</w:t>
      </w:r>
      <w:r w:rsidR="008447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 w:rsidR="005A3077">
        <w:rPr>
          <w:b/>
          <w:i/>
          <w:sz w:val="28"/>
        </w:rPr>
        <w:tab/>
        <w:t>R5-</w:t>
      </w:r>
      <w:r w:rsidR="00FE0586">
        <w:rPr>
          <w:b/>
          <w:i/>
          <w:sz w:val="28"/>
        </w:rPr>
        <w:t>24</w:t>
      </w:r>
      <w:r w:rsidR="00BC00F5">
        <w:rPr>
          <w:b/>
          <w:i/>
          <w:sz w:val="28"/>
        </w:rPr>
        <w:t>5311</w:t>
      </w:r>
    </w:p>
    <w:p w14:paraId="5F65F60B" w14:textId="73A00521" w:rsidR="008E542D" w:rsidRPr="00F0494E" w:rsidRDefault="00C802D0" w:rsidP="00F0494E">
      <w:pPr>
        <w:pStyle w:val="CRCoverPage"/>
        <w:outlineLvl w:val="0"/>
        <w:rPr>
          <w:b/>
          <w:noProof/>
          <w:sz w:val="24"/>
        </w:rPr>
      </w:pPr>
      <w:r w:rsidRPr="00D3437A">
        <w:rPr>
          <w:b/>
          <w:sz w:val="24"/>
        </w:rPr>
        <w:t>Maastricht, August 19 - 23 2024</w:t>
      </w:r>
    </w:p>
    <w:tbl>
      <w:tblPr>
        <w:tblW w:w="9891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378"/>
      </w:tblGrid>
      <w:tr w:rsidR="008E542D" w14:paraId="4F83DA91" w14:textId="77777777" w:rsidTr="007E7B93">
        <w:trPr>
          <w:gridBefore w:val="1"/>
          <w:wBefore w:w="15" w:type="dxa"/>
        </w:trPr>
        <w:tc>
          <w:tcPr>
            <w:tcW w:w="98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5A30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 w:rsidTr="007E7B93">
        <w:trPr>
          <w:gridBefore w:val="1"/>
          <w:wBefore w:w="15" w:type="dxa"/>
          <w:trHeight w:val="436"/>
        </w:trPr>
        <w:tc>
          <w:tcPr>
            <w:tcW w:w="98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5A30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 w:rsidTr="007E7B93">
        <w:trPr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48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 w:rsidTr="007E7B93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804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7B44CFDA" w:rsidR="008E542D" w:rsidRDefault="00BC00F5">
            <w:pPr>
              <w:pStyle w:val="CRCoverPage"/>
              <w:spacing w:after="0"/>
              <w:ind w:left="100"/>
            </w:pPr>
            <w:r w:rsidRPr="00BC00F5">
              <w:t>PRD21 CDS: n261</w:t>
            </w:r>
          </w:p>
        </w:tc>
      </w:tr>
      <w:tr w:rsidR="008E542D" w14:paraId="55A1377E" w14:textId="77777777" w:rsidTr="007E7B93">
        <w:trPr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8048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 w:rsidTr="007E7B93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3FFDA0D6" w:rsidR="008E542D" w:rsidRDefault="00CA65A8">
            <w:pPr>
              <w:pStyle w:val="CRCoverPage"/>
              <w:spacing w:after="0"/>
              <w:ind w:left="100"/>
            </w:pPr>
            <w:r>
              <w:t>202</w:t>
            </w:r>
            <w:r w:rsidR="008800D8">
              <w:t>4</w:t>
            </w:r>
            <w:r>
              <w:t>-</w:t>
            </w:r>
            <w:r w:rsidR="008800D8">
              <w:t>08</w:t>
            </w:r>
            <w:r>
              <w:t>-</w:t>
            </w:r>
            <w:r w:rsidR="008800D8">
              <w:t>0</w:t>
            </w:r>
            <w:r w:rsidR="000305D1">
              <w:t>5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442"/>
        <w:gridCol w:w="38"/>
        <w:gridCol w:w="142"/>
      </w:tblGrid>
      <w:tr w:rsidR="008E542D" w14:paraId="780F6F8B" w14:textId="77777777" w:rsidTr="009272C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 w:rsidTr="009272C7"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5A30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5A307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5A307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5A307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5A307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5A307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61059E65" w:rsidR="008E542D" w:rsidRDefault="002F188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08ECDEB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2F9A63F5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5A307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142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 w:rsidTr="009272C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42F3DEFD" w:rsidR="008E542D" w:rsidRDefault="0084471F">
            <w:pPr>
              <w:pStyle w:val="CRCoverPage"/>
              <w:spacing w:after="0"/>
              <w:rPr>
                <w:b/>
                <w:caps/>
              </w:rPr>
            </w:pPr>
            <w:r>
              <w:t>n</w:t>
            </w:r>
            <w:r w:rsidR="002F1888">
              <w:t>261</w:t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 w:rsidTr="009272C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7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 w:rsidTr="009272C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8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 w:rsidTr="009272C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 w:rsidTr="009272C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8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2D2A33C" w14:textId="441557FD" w:rsidR="008E542D" w:rsidRDefault="008E542D" w:rsidP="005A3077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B5066" w14:textId="77777777" w:rsidR="001D0CB1" w:rsidRDefault="001D0CB1">
      <w:pPr>
        <w:spacing w:after="0"/>
      </w:pPr>
      <w:r>
        <w:separator/>
      </w:r>
    </w:p>
  </w:endnote>
  <w:endnote w:type="continuationSeparator" w:id="0">
    <w:p w14:paraId="60D247A2" w14:textId="77777777" w:rsidR="001D0CB1" w:rsidRDefault="001D0C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5A3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ED1C6" w14:textId="77777777" w:rsidR="001D0CB1" w:rsidRDefault="001D0CB1">
      <w:pPr>
        <w:spacing w:after="0"/>
      </w:pPr>
      <w:r>
        <w:separator/>
      </w:r>
    </w:p>
  </w:footnote>
  <w:footnote w:type="continuationSeparator" w:id="0">
    <w:p w14:paraId="34453652" w14:textId="77777777" w:rsidR="001D0CB1" w:rsidRDefault="001D0C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5D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5E7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27E3"/>
    <w:rsid w:val="000932D0"/>
    <w:rsid w:val="00093BDD"/>
    <w:rsid w:val="000969CC"/>
    <w:rsid w:val="000A00E0"/>
    <w:rsid w:val="000A19A5"/>
    <w:rsid w:val="000A1FBE"/>
    <w:rsid w:val="000A2398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0CB1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45D3"/>
    <w:rsid w:val="00205373"/>
    <w:rsid w:val="00205C8B"/>
    <w:rsid w:val="00206977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2E11"/>
    <w:rsid w:val="002567DD"/>
    <w:rsid w:val="002576FD"/>
    <w:rsid w:val="002639E9"/>
    <w:rsid w:val="002667B5"/>
    <w:rsid w:val="0027187F"/>
    <w:rsid w:val="0027477D"/>
    <w:rsid w:val="00281064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B7EE0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0EBF"/>
    <w:rsid w:val="002F1888"/>
    <w:rsid w:val="002F1D87"/>
    <w:rsid w:val="002F2241"/>
    <w:rsid w:val="002F7FDC"/>
    <w:rsid w:val="00302CC2"/>
    <w:rsid w:val="003066A9"/>
    <w:rsid w:val="00310500"/>
    <w:rsid w:val="00311E8C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A2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16A2"/>
    <w:rsid w:val="005836AB"/>
    <w:rsid w:val="005858B9"/>
    <w:rsid w:val="00590FF3"/>
    <w:rsid w:val="0059290A"/>
    <w:rsid w:val="005932EC"/>
    <w:rsid w:val="0059362F"/>
    <w:rsid w:val="00593908"/>
    <w:rsid w:val="005A0F20"/>
    <w:rsid w:val="005A3077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597C"/>
    <w:rsid w:val="0070757C"/>
    <w:rsid w:val="007109BC"/>
    <w:rsid w:val="00715AD5"/>
    <w:rsid w:val="007169D3"/>
    <w:rsid w:val="00720BAB"/>
    <w:rsid w:val="007331B6"/>
    <w:rsid w:val="0073380C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310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37F2"/>
    <w:rsid w:val="007E0594"/>
    <w:rsid w:val="007E0DBB"/>
    <w:rsid w:val="007E21DC"/>
    <w:rsid w:val="007E3079"/>
    <w:rsid w:val="007E3898"/>
    <w:rsid w:val="007E603F"/>
    <w:rsid w:val="007E7872"/>
    <w:rsid w:val="007E7B93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4762"/>
    <w:rsid w:val="00815BDB"/>
    <w:rsid w:val="00816E16"/>
    <w:rsid w:val="0082369F"/>
    <w:rsid w:val="00835C42"/>
    <w:rsid w:val="0083754B"/>
    <w:rsid w:val="0084353B"/>
    <w:rsid w:val="008443A3"/>
    <w:rsid w:val="0084471F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0D8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105E"/>
    <w:rsid w:val="0091348E"/>
    <w:rsid w:val="00916512"/>
    <w:rsid w:val="00917CCB"/>
    <w:rsid w:val="009222C6"/>
    <w:rsid w:val="009229F2"/>
    <w:rsid w:val="009272C7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2DB5"/>
    <w:rsid w:val="009538B5"/>
    <w:rsid w:val="00953CFE"/>
    <w:rsid w:val="0095532F"/>
    <w:rsid w:val="0095713D"/>
    <w:rsid w:val="00961CD4"/>
    <w:rsid w:val="0096304A"/>
    <w:rsid w:val="0097009C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1B65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685"/>
    <w:rsid w:val="00B5787F"/>
    <w:rsid w:val="00B62601"/>
    <w:rsid w:val="00B63D00"/>
    <w:rsid w:val="00B657F0"/>
    <w:rsid w:val="00B673B1"/>
    <w:rsid w:val="00B9506F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0F5"/>
    <w:rsid w:val="00BC0F7D"/>
    <w:rsid w:val="00BC1898"/>
    <w:rsid w:val="00BC28D4"/>
    <w:rsid w:val="00BC4F63"/>
    <w:rsid w:val="00BC62CE"/>
    <w:rsid w:val="00BD02FB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5A17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02D0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28A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3D9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D6B30"/>
    <w:rsid w:val="00DD6EE4"/>
    <w:rsid w:val="00DE116A"/>
    <w:rsid w:val="00DE147F"/>
    <w:rsid w:val="00DF19C1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041E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1C9F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F6E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4FD"/>
    <w:rsid w:val="00ED25E9"/>
    <w:rsid w:val="00ED2850"/>
    <w:rsid w:val="00ED715D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021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21C4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02E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0586"/>
    <w:rsid w:val="00FE221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72</Words>
  <Characters>613</Characters>
  <Application>Microsoft Office Word</Application>
  <DocSecurity>0</DocSecurity>
  <Lines>5</Lines>
  <Paragraphs>1</Paragraphs>
  <ScaleCrop>false</ScaleCrop>
  <Company>ETSI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5</cp:revision>
  <cp:lastPrinted>2020-02-05T15:54:00Z</cp:lastPrinted>
  <dcterms:created xsi:type="dcterms:W3CDTF">2024-08-09T13:04:00Z</dcterms:created>
  <dcterms:modified xsi:type="dcterms:W3CDTF">2024-08-09T13:35:00Z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