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AD8D71" w14:textId="2CE8B71D" w:rsidR="00DE6010" w:rsidRDefault="00DE6010" w:rsidP="009E10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#104</w:t>
      </w:r>
      <w:r>
        <w:rPr>
          <w:b/>
          <w:i/>
          <w:noProof/>
          <w:sz w:val="28"/>
        </w:rPr>
        <w:tab/>
        <w:t>R5-24475</w:t>
      </w:r>
      <w:r w:rsidR="00B547C7">
        <w:rPr>
          <w:b/>
          <w:i/>
          <w:noProof/>
          <w:sz w:val="28"/>
        </w:rPr>
        <w:t>3</w:t>
      </w:r>
    </w:p>
    <w:p w14:paraId="63181C0A" w14:textId="6BCF4EB4" w:rsidR="00DE6010" w:rsidRDefault="007644F5" w:rsidP="00DE60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6010">
          <w:rPr>
            <w:b/>
            <w:noProof/>
            <w:sz w:val="24"/>
          </w:rPr>
          <w:t>Maastricht,</w:t>
        </w:r>
      </w:fldSimple>
      <w:r w:rsidR="00DE6010">
        <w:rPr>
          <w:b/>
          <w:noProof/>
          <w:sz w:val="24"/>
        </w:rPr>
        <w:t xml:space="preserve"> </w:t>
      </w:r>
      <w:r w:rsidR="00114161">
        <w:rPr>
          <w:b/>
          <w:noProof/>
          <w:sz w:val="24"/>
        </w:rPr>
        <w:t xml:space="preserve">The </w:t>
      </w:r>
      <w:fldSimple w:instr=" DOCPROPERTY  Country  \* MERGEFORMAT ">
        <w:r w:rsidR="00DE6010">
          <w:rPr>
            <w:b/>
            <w:noProof/>
            <w:sz w:val="24"/>
          </w:rPr>
          <w:t>Netherlands</w:t>
        </w:r>
      </w:fldSimple>
      <w:r w:rsidR="00DE6010">
        <w:rPr>
          <w:b/>
          <w:noProof/>
          <w:sz w:val="24"/>
        </w:rPr>
        <w:t xml:space="preserve">, </w:t>
      </w:r>
      <w:fldSimple w:instr=" DOCPROPERTY  StartDate  \* MERGEFORMAT ">
        <w:r w:rsidR="00DE6010">
          <w:rPr>
            <w:b/>
            <w:noProof/>
            <w:sz w:val="24"/>
          </w:rPr>
          <w:t>19</w:t>
        </w:r>
        <w:r w:rsidR="00DE6010" w:rsidRPr="00BA51D9">
          <w:rPr>
            <w:b/>
            <w:noProof/>
            <w:sz w:val="24"/>
          </w:rPr>
          <w:t xml:space="preserve">th </w:t>
        </w:r>
        <w:r w:rsidR="00DE6010">
          <w:rPr>
            <w:b/>
            <w:noProof/>
            <w:sz w:val="24"/>
          </w:rPr>
          <w:t>August</w:t>
        </w:r>
        <w:r w:rsidR="00DE6010" w:rsidRPr="00BA51D9">
          <w:rPr>
            <w:b/>
            <w:noProof/>
            <w:sz w:val="24"/>
          </w:rPr>
          <w:t xml:space="preserve"> 2024</w:t>
        </w:r>
      </w:fldSimple>
      <w:r w:rsidR="00DE6010">
        <w:rPr>
          <w:b/>
          <w:noProof/>
          <w:sz w:val="24"/>
        </w:rPr>
        <w:t xml:space="preserve"> – </w:t>
      </w:r>
      <w:fldSimple w:instr=" DOCPROPERTY  EndDate  \* MERGEFORMAT ">
        <w:r w:rsidR="00DE6010" w:rsidRPr="00BA51D9">
          <w:rPr>
            <w:b/>
            <w:noProof/>
            <w:sz w:val="24"/>
          </w:rPr>
          <w:t>2</w:t>
        </w:r>
        <w:r w:rsidR="00DE6010">
          <w:rPr>
            <w:b/>
            <w:noProof/>
            <w:sz w:val="24"/>
          </w:rPr>
          <w:t>3rd</w:t>
        </w:r>
        <w:r w:rsidR="00DE6010" w:rsidRPr="00BA51D9">
          <w:rPr>
            <w:b/>
            <w:noProof/>
            <w:sz w:val="24"/>
          </w:rPr>
          <w:t xml:space="preserve"> </w:t>
        </w:r>
        <w:r w:rsidR="00DE6010">
          <w:rPr>
            <w:b/>
            <w:noProof/>
            <w:sz w:val="24"/>
          </w:rPr>
          <w:t>August</w:t>
        </w:r>
        <w:r w:rsidR="00DE6010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700922" w14:paraId="3B343406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9D244" w14:textId="77777777" w:rsidR="00700922" w:rsidRDefault="0011416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700922" w14:paraId="4BAB0876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A24B" w14:textId="77777777" w:rsidR="00700922" w:rsidRDefault="0011416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700922" w14:paraId="1F00E05F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B708250" w14:textId="77777777" w:rsidR="00700922" w:rsidRDefault="00700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6442309" w14:textId="77777777" w:rsidR="00700922" w:rsidRDefault="00700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922" w14:paraId="406AF3D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C56A7" w14:textId="77777777" w:rsidR="00700922" w:rsidRDefault="001141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54313" w14:textId="7C60720A" w:rsidR="00700922" w:rsidRDefault="00A63DCD">
            <w:pPr>
              <w:pStyle w:val="CRCoverPage"/>
              <w:spacing w:after="0"/>
              <w:ind w:left="100"/>
            </w:pPr>
            <w:r w:rsidRPr="00A63DCD">
              <w:t>PRD21 CDS: PC3 EN-DC 22 combos</w:t>
            </w:r>
          </w:p>
        </w:tc>
      </w:tr>
      <w:tr w:rsidR="00700922" w14:paraId="646F611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21A3575" w14:textId="77777777" w:rsidR="00700922" w:rsidRDefault="00700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281B0FB" w14:textId="77777777" w:rsidR="00700922" w:rsidRDefault="00700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922" w14:paraId="511FC2A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ED0D12" w14:textId="77777777" w:rsidR="00700922" w:rsidRDefault="001141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41B3138" w14:textId="71220298" w:rsidR="00700922" w:rsidRDefault="00D15013">
            <w:pPr>
              <w:pStyle w:val="CRCoverPage"/>
              <w:spacing w:after="0"/>
              <w:ind w:left="100"/>
            </w:pPr>
            <w:r>
              <w:t>WE Certification, AT&amp;T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23C2EB4" w14:textId="77777777" w:rsidR="00700922" w:rsidRDefault="0070092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D85E72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C17F4" w14:textId="33291D67" w:rsidR="00700922" w:rsidRDefault="00033726">
            <w:pPr>
              <w:pStyle w:val="CRCoverPage"/>
              <w:spacing w:after="0"/>
              <w:ind w:left="100"/>
            </w:pPr>
            <w:r>
              <w:t>2024-08-21</w:t>
            </w:r>
          </w:p>
        </w:tc>
      </w:tr>
    </w:tbl>
    <w:p w14:paraId="4A7A9645" w14:textId="77777777" w:rsidR="00700922" w:rsidRDefault="0070092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700922" w14:paraId="309EB977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E3B19A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21474C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90D19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2382D6F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3BB63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BA8AA6C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04BDF60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43DE7F7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5F8D17C" w14:textId="77777777" w:rsidR="00700922" w:rsidRDefault="00114161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96B53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3E70A7F" w14:textId="77777777" w:rsidR="00700922" w:rsidRDefault="0011416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8A7E94" w14:textId="4B59C166" w:rsidR="00700922" w:rsidRDefault="00033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6E8CE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4889B38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69490E3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87113C" w14:textId="77777777" w:rsidR="00700922" w:rsidRDefault="00114161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ACEA3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10089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9E847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C133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3AD0D76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5B8B215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994B561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F3DB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2EEF8C8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AFB0E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E1F3A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1EE5A1A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8E544E4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90C5EF" w14:textId="77777777" w:rsidR="00700922" w:rsidRDefault="00114161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0612E7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000C8" w14:textId="77777777" w:rsidR="00700922" w:rsidRDefault="00114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AE2D5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CC7B1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5BD08A2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A76462C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6EF806" w14:textId="77777777" w:rsidR="00700922" w:rsidRDefault="00114161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DE98C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5AB3A" w14:textId="77777777" w:rsidR="00700922" w:rsidRDefault="00114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6A437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6AB25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33ED39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A4FC5BD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61D4E1" w14:textId="77777777" w:rsidR="00700922" w:rsidRDefault="00114161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3080D2" w14:textId="1B03EB09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AE442" w14:textId="77777777" w:rsidR="00700922" w:rsidRDefault="00114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A3AE7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7DF46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26A6830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B37408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77207D" w14:textId="77777777" w:rsidR="00700922" w:rsidRDefault="00114161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61D20" w14:textId="005C866D" w:rsidR="00700922" w:rsidRDefault="00A63D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81390" w14:textId="77777777" w:rsidR="00700922" w:rsidRDefault="00114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36B5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964A2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0BF5E38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CFC836B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E4A99B4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7759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6661A16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392BD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2120D8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032B76B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3274CF8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5C0C180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C2BA3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B2C16A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B2D7FF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53F56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138049D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5765EB1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1B6AB9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D9EB16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C8775" w14:textId="77777777" w:rsidR="00700922" w:rsidRDefault="00114161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854C87" w14:textId="0CF04B4C" w:rsidR="00700922" w:rsidRDefault="00033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59349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7270AD9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B9E5DCE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817C5B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38C84B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0CBB879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6A92A86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C00CBC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DB57FCF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6F4F72C" w14:textId="77777777" w:rsidR="00700922" w:rsidRDefault="0011416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42C323C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DC_2A-5A_n77A</w:t>
            </w:r>
          </w:p>
          <w:p w14:paraId="0E900AC8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DC_2A-5A_n77A</w:t>
            </w:r>
          </w:p>
          <w:p w14:paraId="46FA4C1C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DC_2A-5A_n77(2A)</w:t>
            </w:r>
          </w:p>
          <w:p w14:paraId="0B46A385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DC_2A-5A_n77(2A)</w:t>
            </w:r>
          </w:p>
          <w:p w14:paraId="2FFBD486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DC_2A-2A-5A_n77A</w:t>
            </w:r>
          </w:p>
          <w:p w14:paraId="6B14DCCA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DC_2A-2A-5A_n77A</w:t>
            </w:r>
          </w:p>
          <w:p w14:paraId="1A670F7F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DC_2A-2A-5A_n77(2A)</w:t>
            </w:r>
          </w:p>
          <w:p w14:paraId="7ECA3401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DC_2A-2A-5A_n77(2A)</w:t>
            </w:r>
          </w:p>
          <w:p w14:paraId="2E3A0566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DC_2A-2A-14A_n77A</w:t>
            </w:r>
          </w:p>
          <w:p w14:paraId="02EDD76D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DC_2A-2A-14A_n77A</w:t>
            </w:r>
          </w:p>
          <w:p w14:paraId="796E1B01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DC_2A-2A-14A_n77(2A)</w:t>
            </w:r>
          </w:p>
          <w:p w14:paraId="100EEE3A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DC_2A-2A-14A_n77(2A)</w:t>
            </w:r>
          </w:p>
          <w:p w14:paraId="27D5F107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DC_2A-2A-66A-66A_n77A</w:t>
            </w:r>
          </w:p>
          <w:p w14:paraId="558C57BC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DC_2A-2A-66A-66A_n77A</w:t>
            </w:r>
          </w:p>
          <w:p w14:paraId="040E9800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DC_2A-2A-66A_n77A</w:t>
            </w:r>
          </w:p>
          <w:p w14:paraId="3EE9DD2A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DC_2A-2A-66A_n77A</w:t>
            </w:r>
          </w:p>
          <w:p w14:paraId="2CD671B2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DC_2A-2A-66A_n77(2A)</w:t>
            </w:r>
          </w:p>
          <w:p w14:paraId="39D4808C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DC_2A-2A-66A_n77(2A)</w:t>
            </w:r>
          </w:p>
          <w:p w14:paraId="28544E42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DC_2A-14A_n77A</w:t>
            </w:r>
          </w:p>
          <w:p w14:paraId="454AF3D2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DC_2A-14A_n77A</w:t>
            </w:r>
          </w:p>
          <w:p w14:paraId="6778A1D1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DC_2A-14A_n77(2A)</w:t>
            </w:r>
          </w:p>
          <w:p w14:paraId="19E4C9A9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DC_2A-14A_n77(2A)</w:t>
            </w:r>
          </w:p>
          <w:p w14:paraId="79192019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DC_2A-66A-66A_n77A</w:t>
            </w:r>
          </w:p>
          <w:p w14:paraId="53F158C4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DC_2A-66A-66A_n77A</w:t>
            </w:r>
          </w:p>
          <w:p w14:paraId="6CE73071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DC_2A-66A-66A_n77(2A)</w:t>
            </w:r>
          </w:p>
          <w:p w14:paraId="7C3A45B3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DC_2A-66A-66A_n77(2A)</w:t>
            </w:r>
          </w:p>
          <w:p w14:paraId="6290DE89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DC_2A-66A_n77(2A)</w:t>
            </w:r>
          </w:p>
          <w:p w14:paraId="6AB60702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DC_2A-66A_n77(2A)</w:t>
            </w:r>
          </w:p>
          <w:p w14:paraId="6437BE60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DC_5A-66A-66A_n77A</w:t>
            </w:r>
          </w:p>
          <w:p w14:paraId="498F633C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DC_5A-66A-66A_n77A</w:t>
            </w:r>
          </w:p>
          <w:p w14:paraId="1CDEC007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DC_5A-66A-66A_n77(2A)</w:t>
            </w:r>
          </w:p>
          <w:p w14:paraId="28798E1B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DC_5A-66A-66A_n77(2A)</w:t>
            </w:r>
          </w:p>
          <w:p w14:paraId="5A4D792C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DC_5A-66A_n77A</w:t>
            </w:r>
          </w:p>
          <w:p w14:paraId="692E853E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DC_5A-66A_n77A</w:t>
            </w:r>
          </w:p>
          <w:p w14:paraId="38BA89D2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DC_5A-66A_n77(2A)</w:t>
            </w:r>
          </w:p>
          <w:p w14:paraId="6745FF26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DC_5A-66A_n77(2A)</w:t>
            </w:r>
          </w:p>
          <w:p w14:paraId="035A480C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DC_14A-66A-66A_n77A</w:t>
            </w:r>
          </w:p>
          <w:p w14:paraId="398AB5C6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lastRenderedPageBreak/>
              <w:t>DC_14A-66A-66A_n77A</w:t>
            </w:r>
          </w:p>
          <w:p w14:paraId="196C365D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DC_14A-66A-66A_n77(2A)</w:t>
            </w:r>
          </w:p>
          <w:p w14:paraId="676E418F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DC_14A-66A-66A_n77(2A)</w:t>
            </w:r>
          </w:p>
          <w:p w14:paraId="0BD5F87F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DC_14A-66A_n77A</w:t>
            </w:r>
          </w:p>
          <w:p w14:paraId="2AAAE90B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DC_14A-66A_n77A</w:t>
            </w:r>
          </w:p>
          <w:p w14:paraId="79BB1AB7" w14:textId="77777777" w:rsidR="00F63AD3" w:rsidRP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DC_14A-66A_n77(2A)</w:t>
            </w:r>
          </w:p>
          <w:p w14:paraId="7E3F8FC8" w14:textId="77777777" w:rsidR="00700922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 w:rsidRPr="00F63AD3">
              <w:rPr>
                <w:b/>
                <w:caps/>
              </w:rPr>
              <w:t>DC_14A-66A_n77(2A)</w:t>
            </w:r>
          </w:p>
          <w:p w14:paraId="3EBB3E0F" w14:textId="2FE04EE4" w:rsidR="00F63AD3" w:rsidRDefault="00F63AD3" w:rsidP="00F63AD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DC_2A-2A_n66A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88E95" w14:textId="77777777" w:rsidR="00700922" w:rsidRDefault="00700922">
            <w:pPr>
              <w:pStyle w:val="CRCoverPage"/>
              <w:spacing w:after="0"/>
            </w:pPr>
          </w:p>
        </w:tc>
      </w:tr>
      <w:tr w:rsidR="00700922" w14:paraId="5568527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753025C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68E4AD4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D984D3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2C97C6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5541A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6257939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319EF1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0AB3DFE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4762D2F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06446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E03C98B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61692A27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C4F2BF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2A177C2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77C164F" w14:textId="77777777" w:rsidR="00700922" w:rsidRDefault="0011416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09D74" w14:textId="77777777" w:rsidR="00700922" w:rsidRDefault="00114161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55534B" w14:textId="77777777" w:rsidR="00700922" w:rsidRDefault="00700922">
            <w:pPr>
              <w:pStyle w:val="CRCoverPage"/>
              <w:spacing w:after="0"/>
            </w:pPr>
          </w:p>
        </w:tc>
      </w:tr>
      <w:tr w:rsidR="00700922" w14:paraId="176A4F50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830611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2F8C833B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934C18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B1081" w14:textId="77777777" w:rsidR="00700922" w:rsidRDefault="0070092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51242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47161AA" w14:textId="77777777" w:rsidR="00700922" w:rsidRDefault="00700922">
      <w:pPr>
        <w:pStyle w:val="CRCoverPage"/>
        <w:rPr>
          <w:lang w:val="en-US"/>
        </w:rPr>
      </w:pPr>
    </w:p>
    <w:bookmarkEnd w:id="0"/>
    <w:sectPr w:rsidR="00700922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477A4" w14:textId="77777777" w:rsidR="00114161" w:rsidRDefault="00114161">
      <w:pPr>
        <w:spacing w:after="0"/>
      </w:pPr>
      <w:r>
        <w:separator/>
      </w:r>
    </w:p>
  </w:endnote>
  <w:endnote w:type="continuationSeparator" w:id="0">
    <w:p w14:paraId="1BC660E1" w14:textId="77777777" w:rsidR="00114161" w:rsidRDefault="001141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DA03E" w14:textId="77777777" w:rsidR="00700922" w:rsidRDefault="001141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51D12" w14:textId="77777777" w:rsidR="00700922" w:rsidRDefault="00114161">
      <w:pPr>
        <w:spacing w:after="0"/>
      </w:pPr>
      <w:r>
        <w:separator/>
      </w:r>
    </w:p>
  </w:footnote>
  <w:footnote w:type="continuationSeparator" w:id="0">
    <w:p w14:paraId="29C0F49D" w14:textId="77777777" w:rsidR="00700922" w:rsidRDefault="001141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C1BF5" w14:textId="77777777" w:rsidR="00700922" w:rsidRDefault="00700922">
    <w:pPr>
      <w:pStyle w:val="Header"/>
    </w:pPr>
  </w:p>
  <w:p w14:paraId="05295B34" w14:textId="77777777" w:rsidR="00700922" w:rsidRDefault="007009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37870719">
    <w:abstractNumId w:val="3"/>
  </w:num>
  <w:num w:numId="2" w16cid:durableId="1240753470">
    <w:abstractNumId w:val="5"/>
  </w:num>
  <w:num w:numId="3" w16cid:durableId="380053879">
    <w:abstractNumId w:val="1"/>
  </w:num>
  <w:num w:numId="4" w16cid:durableId="1567301683">
    <w:abstractNumId w:val="4"/>
  </w:num>
  <w:num w:numId="5" w16cid:durableId="99379601">
    <w:abstractNumId w:val="14"/>
  </w:num>
  <w:num w:numId="6" w16cid:durableId="394355383">
    <w:abstractNumId w:val="2"/>
  </w:num>
  <w:num w:numId="7" w16cid:durableId="107430847">
    <w:abstractNumId w:val="10"/>
  </w:num>
  <w:num w:numId="8" w16cid:durableId="271985723">
    <w:abstractNumId w:val="7"/>
  </w:num>
  <w:num w:numId="9" w16cid:durableId="309094660">
    <w:abstractNumId w:val="13"/>
  </w:num>
  <w:num w:numId="10" w16cid:durableId="1110201220">
    <w:abstractNumId w:val="15"/>
  </w:num>
  <w:num w:numId="11" w16cid:durableId="1714958294">
    <w:abstractNumId w:val="16"/>
  </w:num>
  <w:num w:numId="12" w16cid:durableId="42946340">
    <w:abstractNumId w:val="8"/>
  </w:num>
  <w:num w:numId="13" w16cid:durableId="647823906">
    <w:abstractNumId w:val="9"/>
  </w:num>
  <w:num w:numId="14" w16cid:durableId="1167212835">
    <w:abstractNumId w:val="6"/>
  </w:num>
  <w:num w:numId="15" w16cid:durableId="1092124512">
    <w:abstractNumId w:val="12"/>
  </w:num>
  <w:num w:numId="16" w16cid:durableId="176425419">
    <w:abstractNumId w:val="0"/>
  </w:num>
  <w:num w:numId="17" w16cid:durableId="19015975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60E2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3726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1B26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161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081C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778AB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5B8C"/>
    <w:rsid w:val="00457E9C"/>
    <w:rsid w:val="00461EB8"/>
    <w:rsid w:val="00463D69"/>
    <w:rsid w:val="0046677B"/>
    <w:rsid w:val="004669AE"/>
    <w:rsid w:val="00466ED5"/>
    <w:rsid w:val="004674B1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08FC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0922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4F5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4344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2ED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0809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3DCD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47C7"/>
    <w:rsid w:val="00B5787F"/>
    <w:rsid w:val="00B62601"/>
    <w:rsid w:val="00B63D00"/>
    <w:rsid w:val="00B645D8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013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6010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AD3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B5715F"/>
  <w15:docId w15:val="{E739FB9B-EA11-43F4-8D23-16D21B16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4674B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E6E617F5-5D3B-4F41-A95A-F2921785A3EF}">
  <ds:schemaRefs/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254</Words>
  <Characters>1453</Characters>
  <Application>Microsoft Office Word</Application>
  <DocSecurity>0</DocSecurity>
  <Lines>12</Lines>
  <Paragraphs>3</Paragraphs>
  <ScaleCrop>false</ScaleCrop>
  <Company>ETSI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2</cp:revision>
  <cp:lastPrinted>2020-02-05T15:54:00Z</cp:lastPrinted>
  <dcterms:created xsi:type="dcterms:W3CDTF">2024-08-22T14:59:00Z</dcterms:created>
  <dcterms:modified xsi:type="dcterms:W3CDTF">2024-08-22T14:59:00Z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