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E17661">
        <w:rPr>
          <w:b/>
          <w:i/>
          <w:noProof/>
          <w:sz w:val="28"/>
        </w:rPr>
        <w:t>0740</w:t>
      </w:r>
      <w:r w:rsidR="00AD3142" w:rsidRPr="00AD3142">
        <w:rPr>
          <w:rFonts w:hint="eastAsia"/>
          <w:b/>
          <w:i/>
          <w:noProof/>
          <w:sz w:val="28"/>
          <w:highlight w:val="yellow"/>
          <w:lang w:eastAsia="zh-CN"/>
        </w:rPr>
        <w:t>r</w:t>
      </w:r>
      <w:r w:rsidR="00AD3142" w:rsidRPr="00AD3142">
        <w:rPr>
          <w:b/>
          <w:i/>
          <w:noProof/>
          <w:sz w:val="28"/>
          <w:highlight w:val="yellow"/>
        </w:rPr>
        <w:t>1</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17661" w:rsidP="003916B4">
            <w:pPr>
              <w:pStyle w:val="CRCoverPage"/>
              <w:spacing w:after="0"/>
              <w:jc w:val="center"/>
              <w:rPr>
                <w:noProof/>
              </w:rPr>
            </w:pPr>
            <w:r>
              <w:rPr>
                <w:b/>
                <w:noProof/>
                <w:sz w:val="28"/>
              </w:rPr>
              <w:t>0663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B49EC" w:rsidP="002A6414">
            <w:pPr>
              <w:pStyle w:val="CRCoverPage"/>
              <w:spacing w:after="0"/>
              <w:ind w:left="100"/>
              <w:rPr>
                <w:noProof/>
              </w:rPr>
            </w:pPr>
            <w:r w:rsidRPr="00FB49EC">
              <w:rPr>
                <w:noProof/>
              </w:rPr>
              <w:t>TT analysis for RedCap RRM test case 16.7.2.3.2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1C79C0">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16.7.2.3.</w:t>
            </w:r>
            <w:r w:rsidR="00FB49EC">
              <w:rPr>
                <w:lang w:eastAsia="zh-CN"/>
              </w:rPr>
              <w:t>2</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1C79C0">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16.7.2.3.</w:t>
            </w:r>
            <w:r w:rsidR="00FB49EC">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AD3142" w:rsidP="00FF4485">
            <w:pPr>
              <w:pStyle w:val="CRCoverPage"/>
              <w:spacing w:after="0"/>
              <w:rPr>
                <w:b/>
                <w:noProof/>
                <w:lang w:eastAsia="zh-CN"/>
              </w:rPr>
            </w:pPr>
            <w:r w:rsidRPr="00AD3142">
              <w:rPr>
                <w:rFonts w:hint="eastAsia"/>
                <w:b/>
                <w:noProof/>
                <w:highlight w:val="yellow"/>
                <w:lang w:eastAsia="zh-CN"/>
              </w:rPr>
              <w:t>1</w:t>
            </w:r>
            <w:r w:rsidRPr="00AD3142">
              <w:rPr>
                <w:b/>
                <w:noProof/>
                <w:highlight w:val="yellow"/>
                <w:vertAlign w:val="superscript"/>
                <w:lang w:eastAsia="zh-CN"/>
              </w:rPr>
              <w:t>st</w:t>
            </w:r>
            <w:r w:rsidRPr="00AD3142">
              <w:rPr>
                <w:b/>
                <w:noProof/>
                <w:highlight w:val="yellow"/>
                <w:lang w:eastAsia="zh-CN"/>
              </w:rPr>
              <w:t xml:space="preserve"> revision:</w:t>
            </w:r>
          </w:p>
          <w:p w:rsidR="00AD3142" w:rsidRPr="00AD3142" w:rsidRDefault="00AD3142" w:rsidP="00FF4485">
            <w:pPr>
              <w:pStyle w:val="CRCoverPage"/>
              <w:spacing w:after="0"/>
              <w:rPr>
                <w:noProof/>
                <w:lang w:eastAsia="zh-CN"/>
              </w:rPr>
            </w:pPr>
            <w:r w:rsidRPr="00AD3142">
              <w:rPr>
                <w:rFonts w:hint="eastAsia"/>
                <w:noProof/>
                <w:lang w:eastAsia="zh-CN"/>
              </w:rPr>
              <w:t>.</w:t>
            </w:r>
            <w:r w:rsidRPr="00AD3142">
              <w:rPr>
                <w:noProof/>
                <w:lang w:eastAsia="zh-CN"/>
              </w:rPr>
              <w:t>docx file is updated based on comments received during reviewing:</w:t>
            </w:r>
          </w:p>
          <w:p w:rsidR="00AD3142" w:rsidRPr="001E6198" w:rsidRDefault="00AD3142" w:rsidP="00AD3142">
            <w:pPr>
              <w:pStyle w:val="CRCoverPage"/>
              <w:numPr>
                <w:ilvl w:val="1"/>
                <w:numId w:val="14"/>
              </w:numPr>
              <w:spacing w:after="0"/>
              <w:rPr>
                <w:rFonts w:hint="eastAsia"/>
                <w:b/>
                <w:noProof/>
                <w:lang w:eastAsia="zh-CN"/>
              </w:rPr>
            </w:pPr>
            <w:r w:rsidRPr="00AD3142">
              <w:rPr>
                <w:noProof/>
                <w:lang w:eastAsia="zh-CN"/>
              </w:rPr>
              <w:t>Reference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38.533 16.7.2.3.</w:t>
      </w:r>
      <w:r w:rsidR="00FB49EC">
        <w:rPr>
          <w:lang w:eastAsia="zh-CN"/>
        </w:rPr>
        <w:t>2</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D15" w:rsidRDefault="00CF5D15">
      <w:r>
        <w:separator/>
      </w:r>
    </w:p>
  </w:endnote>
  <w:endnote w:type="continuationSeparator" w:id="0">
    <w:p w:rsidR="00CF5D15" w:rsidRDefault="00CF5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D15" w:rsidRDefault="00CF5D15">
      <w:r>
        <w:separator/>
      </w:r>
    </w:p>
  </w:footnote>
  <w:footnote w:type="continuationSeparator" w:id="0">
    <w:p w:rsidR="00CF5D15" w:rsidRDefault="00CF5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C79C0"/>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14B3"/>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993"/>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D3142"/>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CF5D15"/>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17661"/>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4824"/>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49EC"/>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5DB6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D559B-39E5-4764-A7D5-F6365DC6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2</Pages>
  <Words>335</Words>
  <Characters>1916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2022-08-22T02:54:00Z</dcterms:created>
  <dcterms:modified xsi:type="dcterms:W3CDTF">2024-02-26T16:01:00Z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(3)IIR3WBrLhxqiUq4Z2tCLjRe8gDi+9iTbnKqMpDcMMBMvZvtmeu7sXJyp4MVUH36EgHlqQC4j
4hP6DbyCvGrCsADZp0YchD6OL/mhGOwtr1Fsy1pGQ+QNa6nkF2OYI0CZtqxMjJWzXf+ToGB3
Qy7fXf+COVBIkC5shJHWyVeM8V4qxtci9+tClx6IIvujg43ijBcBfTYpHgns/UVIkhJ8+Ttc
hMzJmKsW8bHD5z6UKr</vt:lpwstr>
  </property>
  <property fmtid="{D5CDD505-2E9C-101B-9397-08002B2CF9AE}" pid="22" name="_2015_ms_pID_7253431">
    <vt:lpwstr>pNIpJkCszz4tTRT+KMr5nMRBDxUfM5VGcBEnjrAvQocHXOV2vgJq/I
O7lygxKienKNHI1keR0KcMaYTNA8YugIE2kR+6bySliaeGXLAfxM1A3HpdDVvnnlpKl1tn9V
GN5zzazp4m0CaNvT0mkc1Qgi80BcJNp1Ntt9Bh0Wodsdbqh43gEpDx4eouERJLUuTfxIKVw5
Frm47n6tDhI+NcNgIdwYo6F2bH4D2UOU2i7y</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1708963196</vt:lpwstr>
  </property>
</Properties>
</file>